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맑은 고딕" w:hAnsi="맑은 고딕"/>
        </w:rPr>
        <w:id w:val="-1860504881"/>
        <w:docPartObj>
          <w:docPartGallery w:val="Cover Pages"/>
          <w:docPartUnique/>
        </w:docPartObj>
      </w:sdtPr>
      <w:sdtEndPr>
        <w:rPr>
          <w:sz w:val="30"/>
          <w:szCs w:val="30"/>
        </w:rPr>
      </w:sdtEndPr>
      <w:sdtContent>
        <w:p w14:paraId="1E7BA6DA" w14:textId="77777777" w:rsidR="00244A27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394048" behindDoc="1" locked="0" layoutInCell="1" allowOverlap="1" wp14:anchorId="64D57A4A" wp14:editId="20052616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777223" cy="195670"/>
                <wp:effectExtent l="0" t="0" r="0" b="0"/>
                <wp:wrapNone/>
                <wp:docPr id="9" name="그림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77223" cy="1956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E48312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476"/>
          </w:tblGrid>
          <w:tr w:rsidR="00244A27" w:rsidRPr="000820FE" w14:paraId="4CBCCBAD" w14:textId="77777777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회사"/>
                <w:id w:val="13406915"/>
                <w:showingPlcHdr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14:paraId="08BCC421" w14:textId="77777777" w:rsidR="00244A27" w:rsidRPr="000820FE" w:rsidRDefault="00FC132B" w:rsidP="00BC3FC4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 xml:space="preserve">     </w:t>
                    </w:r>
                  </w:p>
                </w:tc>
              </w:sdtContent>
            </w:sdt>
          </w:tr>
          <w:tr w:rsidR="00BC3FC4" w:rsidRPr="000820FE" w14:paraId="52D50A6D" w14:textId="77777777" w:rsidTr="00326074">
            <w:tc>
              <w:tcPr>
                <w:tcW w:w="7476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01DE93B4" w14:textId="77777777" w:rsidR="00BC3FC4" w:rsidRPr="000820FE" w:rsidRDefault="00BC3FC4" w:rsidP="00BC3FC4">
                <w:pPr>
                  <w:pStyle w:val="af1"/>
                  <w:rPr>
                    <w:rFonts w:ascii="맑은 고딕" w:eastAsia="맑은 고딕" w:hAnsi="맑은 고딕"/>
                    <w:color w:val="AA610D" w:themeColor="accent1" w:themeShade="BF"/>
                    <w:sz w:val="24"/>
                    <w:szCs w:val="24"/>
                  </w:rPr>
                </w:pPr>
              </w:p>
            </w:tc>
          </w:tr>
          <w:tr w:rsidR="00244A27" w:rsidRPr="000820FE" w14:paraId="10C604F6" w14:textId="77777777" w:rsidTr="00326074">
            <w:tc>
              <w:tcPr>
                <w:tcW w:w="7476" w:type="dxa"/>
              </w:tcPr>
              <w:sdt>
                <w:sdtPr>
                  <w:rPr>
                    <w:rFonts w:ascii="맑은 고딕" w:eastAsia="맑은 고딕" w:hAnsi="맑은 고딕" w:cstheme="majorBidi" w:hint="eastAsia"/>
                    <w:color w:val="E48312" w:themeColor="accent1"/>
                    <w:sz w:val="56"/>
                    <w:szCs w:val="56"/>
                  </w:rPr>
                  <w:alias w:val="제목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14:paraId="51FDCD9E" w14:textId="77777777" w:rsidR="00244A27" w:rsidRPr="000820FE" w:rsidRDefault="002E0795" w:rsidP="00E56DB1">
                    <w:pPr>
                      <w:pStyle w:val="af1"/>
                      <w:spacing w:line="216" w:lineRule="auto"/>
                      <w:rPr>
                        <w:rFonts w:ascii="맑은 고딕" w:eastAsia="맑은 고딕" w:hAnsi="맑은 고딕" w:cstheme="majorBidi"/>
                        <w:color w:val="E48312" w:themeColor="accent1"/>
                        <w:sz w:val="88"/>
                        <w:szCs w:val="88"/>
                      </w:rPr>
                    </w:pPr>
                    <w:r w:rsidRPr="002E0795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 xml:space="preserve">Leopard </w:t>
                    </w:r>
                    <w:r w:rsidRPr="002E0795">
                      <w:rPr>
                        <w:rFonts w:ascii="맑은 고딕" w:eastAsia="맑은 고딕" w:hAnsi="맑은 고딕" w:cstheme="majorBidi"/>
                        <w:color w:val="E48312" w:themeColor="accent1"/>
                        <w:sz w:val="56"/>
                        <w:szCs w:val="56"/>
                      </w:rPr>
                      <w:t>Management</w:t>
                    </w:r>
                  </w:p>
                </w:sdtContent>
              </w:sdt>
            </w:tc>
          </w:tr>
          <w:tr w:rsidR="00244A27" w:rsidRPr="000820FE" w14:paraId="314ED4E2" w14:textId="77777777" w:rsidTr="00326074">
            <w:sdt>
              <w:sdtPr>
                <w:rPr>
                  <w:rFonts w:ascii="맑은 고딕" w:hAnsi="맑은 고딕" w:hint="eastAsia"/>
                  <w:color w:val="AA610D" w:themeColor="accent1" w:themeShade="BF"/>
                  <w:sz w:val="24"/>
                  <w:szCs w:val="24"/>
                </w:rPr>
                <w:alias w:val="부제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14:paraId="17B90DB0" w14:textId="138EFC0E" w:rsidR="00244A27" w:rsidRPr="000820FE" w:rsidRDefault="00FC132B" w:rsidP="00E94E12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사용자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매뉴얼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(</w:t>
                    </w:r>
                    <w:r w:rsidR="00192DB1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v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2.1.</w:t>
                    </w:r>
                    <w:proofErr w:type="gramStart"/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1</w:t>
                    </w:r>
                    <w:r w:rsidR="00E94E1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8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.xx</w:t>
                    </w:r>
                    <w:proofErr w:type="gramEnd"/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)</w:t>
                    </w:r>
                    <w:r w:rsidR="007E616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_</w:t>
                    </w:r>
                    <w:r w:rsidR="007E6162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2</w:t>
                    </w:r>
                    <w:r w:rsidR="00E94E1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10</w:t>
                    </w:r>
                    <w:r w:rsidR="003C7445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4</w:t>
                    </w:r>
                  </w:p>
                </w:tc>
              </w:sdtContent>
            </w:sdt>
          </w:tr>
        </w:tbl>
        <w:p w14:paraId="3849A191" w14:textId="77777777" w:rsidR="00326074" w:rsidRDefault="00326074"/>
        <w:p w14:paraId="7BC80BBE" w14:textId="77777777" w:rsidR="00326074" w:rsidRPr="00EA0197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44777095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3526E802" w14:textId="77777777" w:rsidR="00326074" w:rsidRDefault="00C42B7C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noProof/>
              <w:color w:val="AA610D" w:themeColor="accent1" w:themeShade="BF"/>
              <w:sz w:val="24"/>
              <w:szCs w:val="24"/>
            </w:rPr>
            <w:drawing>
              <wp:anchor distT="0" distB="0" distL="114300" distR="114300" simplePos="0" relativeHeight="251397120" behindDoc="0" locked="0" layoutInCell="1" allowOverlap="1" wp14:anchorId="5128D6D7" wp14:editId="0092E9F2">
                <wp:simplePos x="0" y="0"/>
                <wp:positionH relativeFrom="column">
                  <wp:posOffset>747395</wp:posOffset>
                </wp:positionH>
                <wp:positionV relativeFrom="paragraph">
                  <wp:posOffset>27305</wp:posOffset>
                </wp:positionV>
                <wp:extent cx="4762500" cy="1183640"/>
                <wp:effectExtent l="0" t="0" r="0" b="0"/>
                <wp:wrapNone/>
                <wp:docPr id="62" name="그림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" name="심볼_한글_투명배경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0" cy="118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309F7370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701C59F0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0AB34C9E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1B8F09C4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597658CD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2C399DF2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396D0EDA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27DF950B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4765844A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1C90D4B1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7B3C3A8D" w14:textId="77777777" w:rsidR="00976C8D" w:rsidRDefault="00976C8D">
          <w:pPr>
            <w:rPr>
              <w:rFonts w:ascii="맑은 고딕" w:hAnsi="맑은 고딕"/>
              <w:sz w:val="30"/>
              <w:szCs w:val="30"/>
            </w:rPr>
          </w:pPr>
        </w:p>
        <w:p w14:paraId="509F3286" w14:textId="77777777" w:rsidR="00976C8D" w:rsidRDefault="00976C8D" w:rsidP="00976C8D">
          <w:pPr>
            <w:jc w:val="right"/>
            <w:rPr>
              <w:rFonts w:ascii="맑은 고딕" w:hAnsi="맑은 고딕"/>
              <w:sz w:val="30"/>
              <w:szCs w:val="30"/>
            </w:rPr>
          </w:pPr>
          <w:r w:rsidRPr="00046249">
            <w:rPr>
              <w:rFonts w:ascii="맑은 고딕" w:hAnsi="맑은 고딕" w:hint="eastAsia"/>
              <w:sz w:val="22"/>
              <w:szCs w:val="22"/>
            </w:rPr>
            <w:t xml:space="preserve">기술문의 </w:t>
          </w:r>
          <w:proofErr w:type="gramStart"/>
          <w:r w:rsidRPr="00046249">
            <w:rPr>
              <w:rFonts w:ascii="맑은 고딕" w:hAnsi="맑은 고딕"/>
              <w:sz w:val="22"/>
              <w:szCs w:val="22"/>
            </w:rPr>
            <w:t>E</w:t>
          </w:r>
          <w:r w:rsidRPr="00046249">
            <w:rPr>
              <w:rFonts w:ascii="맑은 고딕" w:hAnsi="맑은 고딕" w:hint="eastAsia"/>
              <w:sz w:val="22"/>
              <w:szCs w:val="22"/>
            </w:rPr>
            <w:t>-mail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 support@naiz.co.kr</w:t>
          </w:r>
          <w:proofErr w:type="gramEnd"/>
          <w:r w:rsidRPr="00B051D3">
            <w:rPr>
              <w:noProof/>
              <w:color w:val="2998E3" w:themeColor="hyperlink"/>
              <w:u w:val="single"/>
            </w:rPr>
            <w:t xml:space="preserve"> </w:t>
          </w:r>
          <w:r w:rsidR="007C75EE" w:rsidRPr="00B051D3">
            <w:rPr>
              <w:noProof/>
              <w:color w:val="2998E3" w:themeColor="hyperlink"/>
              <w:u w:val="single"/>
            </w:rPr>
            <w:drawing>
              <wp:anchor distT="0" distB="0" distL="114300" distR="114300" simplePos="0" relativeHeight="251400192" behindDoc="0" locked="0" layoutInCell="1" allowOverlap="1" wp14:anchorId="32B45924" wp14:editId="1F259520">
                <wp:simplePos x="0" y="0"/>
                <wp:positionH relativeFrom="column">
                  <wp:posOffset>-913765</wp:posOffset>
                </wp:positionH>
                <wp:positionV relativeFrom="paragraph">
                  <wp:posOffset>1465580</wp:posOffset>
                </wp:positionV>
                <wp:extent cx="7825740" cy="629285"/>
                <wp:effectExtent l="0" t="0" r="3810" b="0"/>
                <wp:wrapNone/>
                <wp:docPr id="2058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8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5740" cy="62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mc:AlternateContent>
              <mc:Choice Requires="wps">
                <w:drawing>
                  <wp:anchor distT="45720" distB="45720" distL="114300" distR="114300" simplePos="0" relativeHeight="251393024" behindDoc="1" locked="0" layoutInCell="1" allowOverlap="1" wp14:anchorId="00D24160" wp14:editId="7FD6A68B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8231148</wp:posOffset>
                    </wp:positionV>
                    <wp:extent cx="5948737" cy="349321"/>
                    <wp:effectExtent l="0" t="0" r="0" b="0"/>
                    <wp:wrapNone/>
                    <wp:docPr id="217" name="텍스트 상자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48737" cy="34932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AEE49B" w14:textId="77777777" w:rsidR="00733671" w:rsidRPr="00244A27" w:rsidRDefault="00733671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Leopard 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>NVR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 xml:space="preserve"> 은 CCTV 영상을 모니터링 및 녹화,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 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>재생하는 장비입니다.</w:t>
                                </w:r>
                              </w:p>
                              <w:p w14:paraId="3684CE39" w14:textId="77777777" w:rsidR="00733671" w:rsidRPr="00244A27" w:rsidRDefault="00733671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0D24160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26" type="#_x0000_t202" style="position:absolute;left:0;text-align:left;margin-left:417.2pt;margin-top:648.1pt;width:468.4pt;height:27.5pt;z-index:-25192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" stroked="f">
                    <v:fill opacity="0"/>
                    <v:textbox>
                      <w:txbxContent>
                        <w:p w14:paraId="1EAEE49B" w14:textId="77777777" w:rsidR="00733671" w:rsidRPr="00244A27" w:rsidRDefault="00733671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  <w:r>
                            <w:rPr>
                              <w:rFonts w:ascii="맑은 고딕" w:hAnsi="맑은 고딕"/>
                              <w:color w:val="FFFFFF"/>
                            </w:rPr>
                            <w:t xml:space="preserve">Leopard 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>NVR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 xml:space="preserve"> 은 CCTV 영상을 모니터링 및 녹화,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 xml:space="preserve"> 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>재생하는 장비입니다.</w:t>
                          </w:r>
                        </w:p>
                        <w:p w14:paraId="3684CE39" w14:textId="77777777" w:rsidR="00733671" w:rsidRPr="00244A27" w:rsidRDefault="00733671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390976" behindDoc="1" locked="0" layoutInCell="1" allowOverlap="1" wp14:anchorId="597ABC05" wp14:editId="68C0177F">
                <wp:simplePos x="0" y="0"/>
                <wp:positionH relativeFrom="margin">
                  <wp:posOffset>-965771</wp:posOffset>
                </wp:positionH>
                <wp:positionV relativeFrom="paragraph">
                  <wp:posOffset>8077415</wp:posOffset>
                </wp:positionV>
                <wp:extent cx="7949339" cy="780172"/>
                <wp:effectExtent l="0" t="0" r="0" b="1270"/>
                <wp:wrapNone/>
                <wp:docPr id="5" name="그림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6065" cy="7935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44A27" w:rsidRPr="000820FE">
            <w:rPr>
              <w:rFonts w:ascii="맑은 고딕" w:hAnsi="맑은 고딕"/>
              <w:sz w:val="30"/>
              <w:szCs w:val="30"/>
            </w:rPr>
            <w:br w:type="page"/>
          </w:r>
        </w:p>
        <w:p w14:paraId="06622FE6" w14:textId="77777777" w:rsidR="00976C8D" w:rsidRPr="00C91C88" w:rsidRDefault="00976C8D" w:rsidP="00976C8D">
          <w:pPr>
            <w:jc w:val="center"/>
            <w:rPr>
              <w:rFonts w:ascii="맑은 고딕" w:hAnsi="맑은 고딕"/>
              <w:b/>
              <w:sz w:val="30"/>
              <w:szCs w:val="30"/>
            </w:rPr>
          </w:pPr>
          <w:r w:rsidRPr="00C91C88">
            <w:rPr>
              <w:rFonts w:ascii="맑은 고딕" w:hAnsi="맑은 고딕" w:hint="eastAsia"/>
              <w:b/>
              <w:sz w:val="30"/>
              <w:szCs w:val="30"/>
            </w:rPr>
            <w:lastRenderedPageBreak/>
            <w:t>개정 이력</w:t>
          </w:r>
        </w:p>
        <w:tbl>
          <w:tblPr>
            <w:tblStyle w:val="afe"/>
            <w:tblW w:w="9601" w:type="dxa"/>
            <w:tblLook w:val="04A0" w:firstRow="1" w:lastRow="0" w:firstColumn="1" w:lastColumn="0" w:noHBand="0" w:noVBand="1"/>
          </w:tblPr>
          <w:tblGrid>
            <w:gridCol w:w="1129"/>
            <w:gridCol w:w="1418"/>
            <w:gridCol w:w="5670"/>
            <w:gridCol w:w="1384"/>
          </w:tblGrid>
          <w:tr w:rsidR="00976C8D" w14:paraId="6A7C48D5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7FD44FA3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개정 번호</w:t>
                </w:r>
              </w:p>
            </w:tc>
            <w:tc>
              <w:tcPr>
                <w:tcW w:w="1418" w:type="dxa"/>
                <w:vAlign w:val="center"/>
              </w:tcPr>
              <w:p w14:paraId="0F000C31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개정일자</w:t>
                </w:r>
              </w:p>
            </w:tc>
            <w:tc>
              <w:tcPr>
                <w:tcW w:w="5670" w:type="dxa"/>
                <w:vAlign w:val="center"/>
              </w:tcPr>
              <w:p w14:paraId="0FE05D8A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 내용</w:t>
                </w:r>
              </w:p>
            </w:tc>
            <w:tc>
              <w:tcPr>
                <w:tcW w:w="1384" w:type="dxa"/>
                <w:vAlign w:val="center"/>
              </w:tcPr>
              <w:p w14:paraId="2D713147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작성자</w:t>
                </w:r>
              </w:p>
            </w:tc>
          </w:tr>
          <w:tr w:rsidR="00976C8D" w14:paraId="4BC1BF3A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3D02FDA1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1.0</w:t>
                </w:r>
              </w:p>
            </w:tc>
            <w:tc>
              <w:tcPr>
                <w:tcW w:w="1418" w:type="dxa"/>
                <w:vAlign w:val="center"/>
              </w:tcPr>
              <w:p w14:paraId="36C8D2B2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20</w:t>
                </w:r>
                <w:r w:rsidRPr="00046249">
                  <w:rPr>
                    <w:rFonts w:ascii="맑은 고딕" w:hAnsi="맑은 고딕"/>
                  </w:rPr>
                  <w:t>19</w:t>
                </w:r>
                <w:r w:rsidRPr="00046249">
                  <w:rPr>
                    <w:rFonts w:ascii="맑은 고딕" w:hAnsi="맑은 고딕" w:hint="eastAsia"/>
                  </w:rPr>
                  <w:t>.0</w:t>
                </w:r>
                <w:r w:rsidRPr="00046249">
                  <w:rPr>
                    <w:rFonts w:ascii="맑은 고딕" w:hAnsi="맑은 고딕"/>
                  </w:rPr>
                  <w:t>7</w:t>
                </w:r>
              </w:p>
            </w:tc>
            <w:tc>
              <w:tcPr>
                <w:tcW w:w="5670" w:type="dxa"/>
                <w:vAlign w:val="center"/>
              </w:tcPr>
              <w:p w14:paraId="5147BBE6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최초 작성</w:t>
                </w:r>
              </w:p>
            </w:tc>
            <w:tc>
              <w:tcPr>
                <w:tcW w:w="1384" w:type="dxa"/>
                <w:vAlign w:val="center"/>
              </w:tcPr>
              <w:p w14:paraId="48003A19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75D55522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62D1EE5B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1</w:t>
                </w:r>
                <w:r w:rsidRPr="00046249">
                  <w:rPr>
                    <w:rFonts w:ascii="맑은 고딕" w:hAnsi="맑은 고딕"/>
                  </w:rPr>
                  <w:t>.2</w:t>
                </w:r>
              </w:p>
            </w:tc>
            <w:tc>
              <w:tcPr>
                <w:tcW w:w="1418" w:type="dxa"/>
                <w:vAlign w:val="center"/>
              </w:tcPr>
              <w:p w14:paraId="2AB2148B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2</w:t>
                </w:r>
                <w:r w:rsidRPr="00046249">
                  <w:rPr>
                    <w:rFonts w:ascii="맑은 고딕" w:hAnsi="맑은 고딕"/>
                  </w:rPr>
                  <w:t>020.02</w:t>
                </w:r>
              </w:p>
            </w:tc>
            <w:tc>
              <w:tcPr>
                <w:tcW w:w="5670" w:type="dxa"/>
                <w:vAlign w:val="center"/>
              </w:tcPr>
              <w:p w14:paraId="0CCAD92A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저장분배주소 추가,</w:t>
                </w:r>
                <w:r w:rsidRPr="00046249">
                  <w:rPr>
                    <w:rFonts w:ascii="맑은 고딕" w:hAnsi="맑은 고딕"/>
                  </w:rPr>
                  <w:t xml:space="preserve"> </w:t>
                </w:r>
                <w:r w:rsidRPr="00046249">
                  <w:rPr>
                    <w:rFonts w:ascii="맑은 고딕" w:hAnsi="맑은 고딕" w:hint="eastAsia"/>
                  </w:rPr>
                  <w:t>전체화면 시계표시</w:t>
                </w:r>
              </w:p>
            </w:tc>
            <w:tc>
              <w:tcPr>
                <w:tcW w:w="1384" w:type="dxa"/>
                <w:vAlign w:val="center"/>
              </w:tcPr>
              <w:p w14:paraId="5CF9CA5E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73CBA24C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142FE327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0C2A14EE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4571A60F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33FC5EBF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28E5FD12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661E2070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2CCF5902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29965FEB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08EA8B13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0351CEAE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1A2A529D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64B017EA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529265C4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5556F069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17877CC1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74729737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6B20070D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46BB680C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1E93649C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76C8D" w14:paraId="4BE12775" w14:textId="77777777" w:rsidTr="00702C44">
            <w:trPr>
              <w:trHeight w:val="415"/>
            </w:trPr>
            <w:tc>
              <w:tcPr>
                <w:tcW w:w="1129" w:type="dxa"/>
                <w:vAlign w:val="center"/>
              </w:tcPr>
              <w:p w14:paraId="43C9C7E9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2F0720A5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3F7C1C1A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174EFA33" w14:textId="77777777" w:rsidR="00976C8D" w:rsidRPr="00046249" w:rsidRDefault="00976C8D" w:rsidP="00702C44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</w:tbl>
        <w:p w14:paraId="17B37E6F" w14:textId="77777777" w:rsidR="00976C8D" w:rsidRDefault="00976C8D" w:rsidP="00976C8D">
          <w:pPr>
            <w:rPr>
              <w:rFonts w:ascii="맑은 고딕" w:hAnsi="맑은 고딕"/>
              <w:sz w:val="30"/>
              <w:szCs w:val="30"/>
            </w:rPr>
          </w:pPr>
        </w:p>
        <w:p w14:paraId="5C063460" w14:textId="77777777" w:rsidR="00976C8D" w:rsidRPr="00976C8D" w:rsidRDefault="00976C8D">
          <w:pPr>
            <w:rPr>
              <w:rFonts w:ascii="맑은 고딕" w:hAnsi="맑은 고딕" w:cstheme="majorBidi"/>
              <w:color w:val="AA610D" w:themeColor="accent1" w:themeShade="BF"/>
              <w:sz w:val="30"/>
              <w:szCs w:val="30"/>
            </w:rPr>
          </w:pPr>
        </w:p>
        <w:p w14:paraId="75142EB9" w14:textId="77777777" w:rsidR="00244A27" w:rsidRPr="000820FE" w:rsidRDefault="00976C8D">
          <w:pPr>
            <w:rPr>
              <w:rFonts w:ascii="맑은 고딕" w:hAnsi="맑은 고딕" w:cstheme="majorBidi"/>
              <w:color w:val="AA610D" w:themeColor="accent1" w:themeShade="BF"/>
              <w:sz w:val="30"/>
              <w:szCs w:val="30"/>
            </w:rPr>
          </w:pPr>
          <w:r>
            <w:rPr>
              <w:rFonts w:ascii="맑은 고딕" w:hAnsi="맑은 고딕" w:cstheme="majorBidi"/>
              <w:color w:val="AA610D" w:themeColor="accent1" w:themeShade="BF"/>
              <w:sz w:val="30"/>
              <w:szCs w:val="30"/>
            </w:rPr>
            <w:br w:type="page"/>
          </w:r>
        </w:p>
      </w:sdtContent>
    </w:sdt>
    <w:sdt>
      <w:sdtPr>
        <w:rPr>
          <w:rFonts w:ascii="맑은 고딕" w:hAnsi="맑은 고딕"/>
          <w:b w:val="0"/>
          <w:caps w:val="0"/>
          <w:color w:val="auto"/>
          <w:spacing w:val="0"/>
          <w:sz w:val="21"/>
          <w:szCs w:val="21"/>
          <w:lang w:val="ko-KR"/>
        </w:rPr>
        <w:id w:val="705918763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14:paraId="225165F8" w14:textId="77777777" w:rsidR="00836C70" w:rsidRPr="000820FE" w:rsidRDefault="00736202">
          <w:pPr>
            <w:pStyle w:val="TOC"/>
            <w:rPr>
              <w:rFonts w:ascii="맑은 고딕" w:hAnsi="맑은 고딕"/>
            </w:rPr>
          </w:pPr>
          <w:r>
            <w:rPr>
              <w:rFonts w:ascii="맑은 고딕" w:hAnsi="맑은 고딕" w:hint="eastAsia"/>
              <w:lang w:val="ko-KR"/>
            </w:rPr>
            <w:t>목차</w:t>
          </w:r>
        </w:p>
        <w:p w14:paraId="0228B035" w14:textId="08BB5CEA" w:rsidR="00733671" w:rsidRDefault="00836C70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r w:rsidRPr="000820FE">
            <w:rPr>
              <w:rFonts w:ascii="맑은 고딕" w:hAnsi="맑은 고딕"/>
            </w:rPr>
            <w:fldChar w:fldCharType="begin"/>
          </w:r>
          <w:r w:rsidRPr="000820FE">
            <w:rPr>
              <w:rFonts w:ascii="맑은 고딕" w:hAnsi="맑은 고딕"/>
            </w:rPr>
            <w:instrText xml:space="preserve"> TOC \o "1-3" \h \z \u </w:instrText>
          </w:r>
          <w:r w:rsidRPr="000820FE">
            <w:rPr>
              <w:rFonts w:ascii="맑은 고딕" w:hAnsi="맑은 고딕"/>
            </w:rPr>
            <w:fldChar w:fldCharType="separate"/>
          </w:r>
          <w:hyperlink w:anchor="_Toc69819930" w:history="1">
            <w:r w:rsidR="00733671" w:rsidRPr="008B5716">
              <w:rPr>
                <w:rStyle w:val="afb"/>
                <w:rFonts w:ascii="맑은 고딕" w:hAnsi="맑은 고딕"/>
                <w:noProof/>
              </w:rPr>
              <w:t>1. 개요</w:t>
            </w:r>
            <w:r w:rsidR="00733671">
              <w:rPr>
                <w:noProof/>
                <w:webHidden/>
              </w:rPr>
              <w:tab/>
            </w:r>
            <w:r w:rsidR="00733671">
              <w:rPr>
                <w:noProof/>
                <w:webHidden/>
              </w:rPr>
              <w:fldChar w:fldCharType="begin"/>
            </w:r>
            <w:r w:rsidR="00733671">
              <w:rPr>
                <w:noProof/>
                <w:webHidden/>
              </w:rPr>
              <w:instrText xml:space="preserve"> PAGEREF _Toc69819930 \h </w:instrText>
            </w:r>
            <w:r w:rsidR="00733671">
              <w:rPr>
                <w:noProof/>
                <w:webHidden/>
              </w:rPr>
            </w:r>
            <w:r w:rsidR="00733671"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</w:t>
            </w:r>
            <w:r w:rsidR="00733671">
              <w:rPr>
                <w:noProof/>
                <w:webHidden/>
              </w:rPr>
              <w:fldChar w:fldCharType="end"/>
            </w:r>
          </w:hyperlink>
        </w:p>
        <w:p w14:paraId="6DFC9C25" w14:textId="3D85E292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31" w:history="1">
            <w:r w:rsidRPr="008B5716">
              <w:rPr>
                <w:rStyle w:val="afb"/>
                <w:rFonts w:ascii="맑은 고딕" w:hAnsi="맑은 고딕"/>
                <w:noProof/>
              </w:rPr>
              <w:t>1.1 소개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FF2ECF" w14:textId="645A76A6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32" w:history="1">
            <w:r w:rsidRPr="008B5716">
              <w:rPr>
                <w:rStyle w:val="afb"/>
                <w:rFonts w:ascii="맑은 고딕" w:hAnsi="맑은 고딕"/>
                <w:noProof/>
              </w:rPr>
              <w:t>1.2 주요 특징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B36CE0" w14:textId="30004FAF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33" w:history="1">
            <w:r w:rsidRPr="008B5716">
              <w:rPr>
                <w:rStyle w:val="afb"/>
                <w:rFonts w:ascii="맑은 고딕" w:hAnsi="맑은 고딕"/>
                <w:noProof/>
              </w:rPr>
              <w:t>1.3 시스템 다이어그램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64B79F" w14:textId="1DAF44D7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19934" w:history="1">
            <w:r w:rsidRPr="008B5716">
              <w:rPr>
                <w:rStyle w:val="afb"/>
                <w:rFonts w:ascii="맑은 고딕" w:hAnsi="맑은 고딕"/>
                <w:noProof/>
              </w:rPr>
              <w:t>2. 설치하기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E53E7B" w14:textId="199EF555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35" w:history="1">
            <w:r w:rsidRPr="008B5716">
              <w:rPr>
                <w:rStyle w:val="afb"/>
                <w:rFonts w:ascii="맑은 고딕" w:hAnsi="맑은 고딕"/>
                <w:noProof/>
              </w:rPr>
              <w:t>2.1 Maria DB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9AC7EE" w14:textId="7F00723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36" w:history="1">
            <w:r w:rsidRPr="008B5716">
              <w:rPr>
                <w:rStyle w:val="afb"/>
                <w:rFonts w:ascii="맑은 고딕" w:hAnsi="맑은 고딕"/>
                <w:noProof/>
              </w:rPr>
              <w:t>2.1.1 Maria DB 프로그램 준비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F4C7BB" w14:textId="279339B7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37" w:history="1">
            <w:r w:rsidRPr="008B5716">
              <w:rPr>
                <w:rStyle w:val="afb"/>
                <w:rFonts w:ascii="맑은 고딕" w:hAnsi="맑은 고딕"/>
                <w:noProof/>
              </w:rPr>
              <w:t>2.1.2 Maria DB 프로그램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9F3BB4" w14:textId="3A3C137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38" w:history="1">
            <w:r w:rsidRPr="008B5716">
              <w:rPr>
                <w:rStyle w:val="afb"/>
                <w:rFonts w:ascii="맑은 고딕" w:hAnsi="맑은 고딕"/>
                <w:noProof/>
              </w:rPr>
              <w:t>2.1.3 Maria DB 프로그램 파일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C26260" w14:textId="381DE3ED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39" w:history="1">
            <w:r w:rsidRPr="008B5716">
              <w:rPr>
                <w:rStyle w:val="afb"/>
                <w:rFonts w:ascii="맑은 고딕" w:hAnsi="맑은 고딕"/>
                <w:noProof/>
              </w:rPr>
              <w:t>2.2 관리서버 프로그램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44CB9F" w14:textId="2514FE94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40" w:history="1">
            <w:r w:rsidRPr="008B5716">
              <w:rPr>
                <w:rStyle w:val="afb"/>
                <w:rFonts w:ascii="맑은 고딕" w:hAnsi="맑은 고딕"/>
                <w:noProof/>
              </w:rPr>
              <w:t>2.3 프로그램 실행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448F4B" w14:textId="4739D86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41" w:history="1">
            <w:r w:rsidRPr="008B5716">
              <w:rPr>
                <w:rStyle w:val="afb"/>
                <w:rFonts w:ascii="맑은 고딕" w:hAnsi="맑은 고딕"/>
                <w:noProof/>
              </w:rPr>
              <w:t>2.3.1 인증키 삽입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3A05BD" w14:textId="4E2CD936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42" w:history="1">
            <w:r w:rsidRPr="008B5716">
              <w:rPr>
                <w:rStyle w:val="afb"/>
                <w:rFonts w:ascii="맑은 고딕" w:hAnsi="맑은 고딕"/>
                <w:noProof/>
              </w:rPr>
              <w:t>2.3.2 비밀 번호 입력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FB072A" w14:textId="743B6D88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43" w:history="1">
            <w:r w:rsidRPr="008B5716">
              <w:rPr>
                <w:rStyle w:val="afb"/>
                <w:rFonts w:ascii="맑은 고딕" w:hAnsi="맑은 고딕"/>
                <w:noProof/>
              </w:rPr>
              <w:t>2.3.3 로그인 차단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4EB87E" w14:textId="5EFD0DBB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19944" w:history="1">
            <w:r w:rsidRPr="008B5716">
              <w:rPr>
                <w:rStyle w:val="afb"/>
                <w:rFonts w:ascii="맑은 고딕" w:hAnsi="맑은 고딕"/>
                <w:noProof/>
              </w:rPr>
              <w:t>3. 화면 구성 및 기능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087246" w14:textId="23D8DBF1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45" w:history="1">
            <w:r w:rsidRPr="008B5716">
              <w:rPr>
                <w:rStyle w:val="afb"/>
                <w:rFonts w:ascii="맑은 고딕" w:hAnsi="맑은 고딕"/>
                <w:noProof/>
              </w:rPr>
              <w:t>3.1 설정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149941" w14:textId="60358D88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46" w:history="1">
            <w:r w:rsidRPr="008B5716">
              <w:rPr>
                <w:rStyle w:val="afb"/>
                <w:rFonts w:ascii="맑은 고딕" w:hAnsi="맑은 고딕"/>
                <w:noProof/>
              </w:rPr>
              <w:t>3.2 상태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484ACC" w14:textId="2BCFFDE5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47" w:history="1">
            <w:r w:rsidRPr="008B5716">
              <w:rPr>
                <w:rStyle w:val="afb"/>
                <w:rFonts w:ascii="맑은 고딕" w:hAnsi="맑은 고딕"/>
                <w:noProof/>
              </w:rPr>
              <w:t>3.3 로그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A5B70" w14:textId="3175C1EB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19948" w:history="1">
            <w:r w:rsidRPr="008B5716">
              <w:rPr>
                <w:rStyle w:val="afb"/>
                <w:rFonts w:ascii="맑은 고딕" w:hAnsi="맑은 고딕"/>
                <w:noProof/>
              </w:rPr>
              <w:t>4.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29DAC" w14:textId="613C4836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49" w:history="1">
            <w:r w:rsidRPr="008B5716">
              <w:rPr>
                <w:rStyle w:val="afb"/>
                <w:rFonts w:ascii="맑은 고딕" w:hAnsi="맑은 고딕"/>
                <w:noProof/>
              </w:rPr>
              <w:t>4.1 설정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A79BFD" w14:textId="2149B4AB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50" w:history="1">
            <w:r w:rsidRPr="008B5716">
              <w:rPr>
                <w:rStyle w:val="afb"/>
                <w:rFonts w:ascii="맑은 고딕" w:hAnsi="맑은 고딕"/>
                <w:noProof/>
              </w:rPr>
              <w:t>4.2 저장분배서버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17FDD8" w14:textId="00F35C7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1" w:history="1">
            <w:r w:rsidRPr="008B5716">
              <w:rPr>
                <w:rStyle w:val="afb"/>
                <w:rFonts w:ascii="맑은 고딕" w:hAnsi="맑은 고딕"/>
                <w:noProof/>
              </w:rPr>
              <w:t>4.2.1 저장분배서버 등록하기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722580" w14:textId="7EDE0624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2" w:history="1">
            <w:r w:rsidRPr="008B5716">
              <w:rPr>
                <w:rStyle w:val="afb"/>
                <w:rFonts w:ascii="맑은 고딕" w:hAnsi="맑은 고딕"/>
                <w:noProof/>
              </w:rPr>
              <w:t>4.2.2 저장분배서버 수정하기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159E20" w14:textId="299B146D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3" w:history="1">
            <w:r w:rsidRPr="008B5716">
              <w:rPr>
                <w:rStyle w:val="afb"/>
                <w:rFonts w:ascii="맑은 고딕" w:hAnsi="맑은 고딕"/>
                <w:noProof/>
              </w:rPr>
              <w:t>4.2.3 저장분배서버 삭제 및 모두 삭제하기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6030EE" w14:textId="5DF64455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54" w:history="1">
            <w:r w:rsidRPr="008B5716">
              <w:rPr>
                <w:rStyle w:val="afb"/>
                <w:rFonts w:ascii="맑은 고딕" w:hAnsi="맑은 고딕"/>
                <w:noProof/>
              </w:rPr>
              <w:t>4.3 장치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41E551" w14:textId="14EAC82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5" w:history="1">
            <w:r w:rsidRPr="008B5716">
              <w:rPr>
                <w:rStyle w:val="afb"/>
                <w:rFonts w:ascii="맑은 고딕" w:hAnsi="맑은 고딕"/>
                <w:noProof/>
              </w:rPr>
              <w:t>4.3.1 장치등록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071982" w14:textId="078C10D9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6" w:history="1">
            <w:r w:rsidRPr="008B5716">
              <w:rPr>
                <w:rStyle w:val="afb"/>
                <w:rFonts w:ascii="맑은 고딕" w:hAnsi="맑은 고딕"/>
                <w:noProof/>
              </w:rPr>
              <w:t>4.3.2 장치리스트 화면 구성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6A7C34" w14:textId="75F7AC5C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7" w:history="1">
            <w:r w:rsidRPr="008B5716">
              <w:rPr>
                <w:rStyle w:val="afb"/>
                <w:rFonts w:ascii="맑은 고딕" w:hAnsi="맑은 고딕"/>
                <w:noProof/>
              </w:rPr>
              <w:t>4.3.3장치 검색으로 추가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2B808C" w14:textId="3930D36E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8" w:history="1">
            <w:r w:rsidRPr="008B5716">
              <w:rPr>
                <w:rStyle w:val="afb"/>
                <w:rFonts w:ascii="맑은 고딕" w:hAnsi="맑은 고딕"/>
                <w:noProof/>
              </w:rPr>
              <w:t>4.3.4 추가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F7AC3" w14:textId="2E54C43E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59" w:history="1">
            <w:r w:rsidRPr="008B5716">
              <w:rPr>
                <w:rStyle w:val="afb"/>
                <w:rFonts w:ascii="맑은 고딕" w:hAnsi="맑은 고딕"/>
                <w:noProof/>
              </w:rPr>
              <w:t>4.3.5 ONVIF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456714" w14:textId="6B022D80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0" w:history="1">
            <w:r w:rsidRPr="008B5716">
              <w:rPr>
                <w:rStyle w:val="afb"/>
                <w:rFonts w:ascii="맑은 고딕" w:hAnsi="맑은 고딕"/>
                <w:noProof/>
              </w:rPr>
              <w:t>4.3.6 GIS 정보 및 PTZ서버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9034BF" w14:textId="6D870E23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1" w:history="1">
            <w:r w:rsidRPr="008B5716">
              <w:rPr>
                <w:rStyle w:val="afb"/>
                <w:rFonts w:ascii="맑은 고딕" w:hAnsi="맑은 고딕"/>
                <w:noProof/>
              </w:rPr>
              <w:t>4.3.7 수정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444BFE" w14:textId="47EF6089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2" w:history="1">
            <w:r w:rsidRPr="008B5716">
              <w:rPr>
                <w:rStyle w:val="afb"/>
                <w:rFonts w:ascii="맑은 고딕" w:hAnsi="맑은 고딕"/>
                <w:noProof/>
              </w:rPr>
              <w:t>4.3.8 등록한 카메라 삭제 및 모두 삭제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24297C" w14:textId="3F7CCF58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3" w:history="1">
            <w:r w:rsidRPr="008B5716">
              <w:rPr>
                <w:rStyle w:val="afb"/>
                <w:rFonts w:ascii="맑은 고딕" w:hAnsi="맑은 고딕"/>
                <w:noProof/>
              </w:rPr>
              <w:t>4.3.9 csv파일로 백업하기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586E8F" w14:textId="3FB763A6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4" w:history="1">
            <w:r w:rsidRPr="008B5716">
              <w:rPr>
                <w:rStyle w:val="afb"/>
                <w:rFonts w:ascii="맑은 고딕" w:hAnsi="맑은 고딕"/>
                <w:noProof/>
              </w:rPr>
              <w:t>4.3.10 백업한 파일로 등록하기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964F19" w14:textId="575A426D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5" w:history="1">
            <w:r w:rsidRPr="008B5716">
              <w:rPr>
                <w:rStyle w:val="afb"/>
                <w:rFonts w:ascii="맑은 고딕" w:hAnsi="맑은 고딕"/>
                <w:noProof/>
              </w:rPr>
              <w:t>4.3.11 장치 연계 등록하기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654255" w14:textId="415D72F2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6" w:history="1">
            <w:r w:rsidRPr="008B5716">
              <w:rPr>
                <w:rStyle w:val="afb"/>
                <w:rFonts w:ascii="맑은 고딕" w:hAnsi="맑은 고딕"/>
                <w:noProof/>
              </w:rPr>
              <w:t>4.3.12 호환리스트 사용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AE7EF5" w14:textId="21FA9E4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7" w:history="1">
            <w:r w:rsidRPr="008B5716">
              <w:rPr>
                <w:rStyle w:val="afb"/>
                <w:rFonts w:ascii="맑은 고딕" w:hAnsi="맑은 고딕"/>
                <w:noProof/>
              </w:rPr>
              <w:t>4.3.13 칼럼 선택 사용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49732A" w14:textId="6220A8B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8" w:history="1">
            <w:r w:rsidRPr="008B5716">
              <w:rPr>
                <w:rStyle w:val="afb"/>
                <w:rFonts w:ascii="맑은 고딕" w:hAnsi="맑은 고딕"/>
                <w:noProof/>
              </w:rPr>
              <w:t>4.3.14 장치 리스트에서 특수 기능 사용하기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D3FD54" w14:textId="6C4CFC3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69" w:history="1">
            <w:r w:rsidRPr="008B5716">
              <w:rPr>
                <w:rStyle w:val="afb"/>
                <w:rFonts w:ascii="맑은 고딕" w:hAnsi="맑은 고딕"/>
                <w:noProof/>
              </w:rPr>
              <w:t>4.3.15 장치 리스트에서 검색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AA6F02" w14:textId="7070BE13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0" w:history="1">
            <w:r w:rsidRPr="008B5716">
              <w:rPr>
                <w:rStyle w:val="afb"/>
                <w:noProof/>
              </w:rPr>
              <w:t xml:space="preserve">4.3.16 </w:t>
            </w:r>
            <w:r w:rsidRPr="008B5716">
              <w:rPr>
                <w:rStyle w:val="afb"/>
                <w:noProof/>
              </w:rPr>
              <w:t>장치</w:t>
            </w:r>
            <w:r w:rsidRPr="008B5716">
              <w:rPr>
                <w:rStyle w:val="afb"/>
                <w:noProof/>
              </w:rPr>
              <w:t xml:space="preserve"> </w:t>
            </w:r>
            <w:r w:rsidRPr="008B5716">
              <w:rPr>
                <w:rStyle w:val="afb"/>
                <w:noProof/>
              </w:rPr>
              <w:t>그룹</w:t>
            </w:r>
            <w:r w:rsidRPr="008B5716">
              <w:rPr>
                <w:rStyle w:val="afb"/>
                <w:noProof/>
              </w:rPr>
              <w:t xml:space="preserve"> </w:t>
            </w:r>
            <w:r w:rsidRPr="008B5716">
              <w:rPr>
                <w:rStyle w:val="afb"/>
                <w:noProof/>
              </w:rPr>
              <w:t>등록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71845B" w14:textId="1019090A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71" w:history="1">
            <w:r w:rsidRPr="008B5716">
              <w:rPr>
                <w:rStyle w:val="afb"/>
                <w:rFonts w:ascii="맑은 고딕" w:hAnsi="맑은 고딕"/>
                <w:noProof/>
              </w:rPr>
              <w:t>4.4 연계장치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F6EB9" w14:textId="630425BA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2" w:history="1">
            <w:r w:rsidRPr="008B5716">
              <w:rPr>
                <w:rStyle w:val="afb"/>
                <w:rFonts w:ascii="맑은 고딕" w:hAnsi="맑은 고딕"/>
                <w:noProof/>
              </w:rPr>
              <w:t>4.4.1 추가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779CF9" w14:textId="707F06D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3" w:history="1">
            <w:r w:rsidRPr="008B5716">
              <w:rPr>
                <w:rStyle w:val="afb"/>
                <w:rFonts w:ascii="맑은 고딕" w:hAnsi="맑은 고딕"/>
                <w:noProof/>
              </w:rPr>
              <w:t>4.4.2 수정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CE00A2" w14:textId="23226814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4" w:history="1">
            <w:r w:rsidRPr="008B5716">
              <w:rPr>
                <w:rStyle w:val="afb"/>
                <w:rFonts w:ascii="맑은 고딕" w:hAnsi="맑은 고딕"/>
                <w:noProof/>
              </w:rPr>
              <w:t>4.4.3 삭제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FB0A36" w14:textId="5E3C015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5" w:history="1">
            <w:r w:rsidRPr="008B5716">
              <w:rPr>
                <w:rStyle w:val="afb"/>
                <w:rFonts w:ascii="맑은 고딕" w:hAnsi="맑은 고딕"/>
                <w:noProof/>
              </w:rPr>
              <w:t>4.4.4 모두 삭제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39EC6" w14:textId="4C7FBE40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76" w:history="1">
            <w:r w:rsidRPr="008B5716">
              <w:rPr>
                <w:rStyle w:val="afb"/>
                <w:rFonts w:ascii="맑은 고딕" w:hAnsi="맑은 고딕"/>
                <w:noProof/>
              </w:rPr>
              <w:t>4.5 사용자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AECDA5" w14:textId="6ACE6529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7" w:history="1">
            <w:r w:rsidRPr="008B5716">
              <w:rPr>
                <w:rStyle w:val="afb"/>
                <w:rFonts w:ascii="맑은 고딕" w:hAnsi="맑은 고딕"/>
                <w:noProof/>
              </w:rPr>
              <w:t>4.5.1 사용자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142A3B" w14:textId="5D472FAD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8" w:history="1">
            <w:r w:rsidRPr="008B5716">
              <w:rPr>
                <w:rStyle w:val="afb"/>
                <w:rFonts w:ascii="맑은 고딕" w:hAnsi="맑은 고딕"/>
                <w:noProof/>
              </w:rPr>
              <w:t>4.5.2 사용자 추가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A4D380" w14:textId="17D5C87B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79" w:history="1">
            <w:r w:rsidRPr="008B5716">
              <w:rPr>
                <w:rStyle w:val="afb"/>
                <w:rFonts w:ascii="맑은 고딕" w:hAnsi="맑은 고딕"/>
                <w:noProof/>
              </w:rPr>
              <w:t>4.5.3 사용자 수정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52CCF0" w14:textId="57B3FB48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0" w:history="1">
            <w:r w:rsidRPr="008B5716">
              <w:rPr>
                <w:rStyle w:val="afb"/>
                <w:rFonts w:ascii="맑은 고딕" w:hAnsi="맑은 고딕"/>
                <w:noProof/>
              </w:rPr>
              <w:t>4.5.4 사용자 카메라 사용권한 부여 및 삭제하기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8CDB31" w14:textId="78048203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1" w:history="1">
            <w:r w:rsidRPr="008B5716">
              <w:rPr>
                <w:rStyle w:val="afb"/>
                <w:rFonts w:ascii="맑은 고딕" w:hAnsi="맑은 고딕"/>
                <w:noProof/>
              </w:rPr>
              <w:t>4.5.5사용자 그룹 사용권한 부여 및 삭제하기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C1D5FE" w14:textId="786C0C33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2" w:history="1">
            <w:r w:rsidRPr="008B5716">
              <w:rPr>
                <w:rStyle w:val="afb"/>
                <w:rFonts w:ascii="맑은 고딕" w:hAnsi="맑은 고딕"/>
                <w:noProof/>
              </w:rPr>
              <w:t>4.5.6사용자 카메라 리스트 및 카메라 그룹 리스트 검색 필터 사용하기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3B6064" w14:textId="491EE75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3" w:history="1">
            <w:r w:rsidRPr="008B5716">
              <w:rPr>
                <w:rStyle w:val="afb"/>
                <w:rFonts w:ascii="맑은 고딕" w:hAnsi="맑은 고딕"/>
                <w:noProof/>
              </w:rPr>
              <w:t>4.5.7 사용자 옵션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EDC48D" w14:textId="50D9F4C9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4" w:history="1">
            <w:r w:rsidRPr="008B5716">
              <w:rPr>
                <w:rStyle w:val="afb"/>
                <w:rFonts w:ascii="맑은 고딕" w:hAnsi="맑은 고딕"/>
                <w:noProof/>
              </w:rPr>
              <w:t>4.5.8 사용자 네트워크 필터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A4876" w14:textId="4AD5D5FB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85" w:history="1">
            <w:r w:rsidRPr="008B5716">
              <w:rPr>
                <w:rStyle w:val="afb"/>
                <w:rFonts w:ascii="맑은 고딕" w:hAnsi="맑은 고딕"/>
                <w:noProof/>
              </w:rPr>
              <w:t>4.6 스토리지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DABEA4" w14:textId="06FB3B4B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86" w:history="1">
            <w:r w:rsidRPr="008B5716">
              <w:rPr>
                <w:rStyle w:val="afb"/>
                <w:rFonts w:ascii="맑은 고딕" w:hAnsi="맑은 고딕"/>
                <w:noProof/>
              </w:rPr>
              <w:t>4.7 녹화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D08960" w14:textId="7AC3F3F4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7" w:history="1">
            <w:r w:rsidRPr="008B5716">
              <w:rPr>
                <w:rStyle w:val="afb"/>
                <w:rFonts w:ascii="맑은 고딕" w:hAnsi="맑은 고딕"/>
                <w:noProof/>
              </w:rPr>
              <w:t>4.7.1 녹화 기간 제한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32DBA6" w14:textId="3308C8A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88" w:history="1">
            <w:r w:rsidRPr="008B5716">
              <w:rPr>
                <w:rStyle w:val="afb"/>
                <w:rFonts w:ascii="맑은 고딕" w:hAnsi="맑은 고딕"/>
                <w:noProof/>
              </w:rPr>
              <w:t>4.7.2 녹화 스케줄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215CDA" w14:textId="3A50E0C4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89" w:history="1">
            <w:r w:rsidRPr="008B5716">
              <w:rPr>
                <w:rStyle w:val="afb"/>
                <w:rFonts w:ascii="맑은 고딕" w:hAnsi="맑은 고딕"/>
                <w:noProof/>
              </w:rPr>
              <w:t>4.8 이벤트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F3E01A" w14:textId="5BA15957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90" w:history="1">
            <w:r w:rsidRPr="008B5716">
              <w:rPr>
                <w:rStyle w:val="afb"/>
                <w:rFonts w:ascii="맑은 고딕" w:hAnsi="맑은 고딕"/>
                <w:noProof/>
              </w:rPr>
              <w:t>4.8.1 이벤트 입력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9152C" w14:textId="45921CF2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91" w:history="1">
            <w:r w:rsidRPr="008B5716">
              <w:rPr>
                <w:rStyle w:val="afb"/>
                <w:rFonts w:ascii="맑은 고딕" w:hAnsi="맑은 고딕"/>
                <w:noProof/>
              </w:rPr>
              <w:t>4.8.2 이벤트 동작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DDF6A7" w14:textId="26911B5C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92" w:history="1">
            <w:r w:rsidRPr="008B5716">
              <w:rPr>
                <w:rStyle w:val="afb"/>
                <w:rFonts w:ascii="맑은 고딕" w:hAnsi="맑은 고딕"/>
                <w:noProof/>
              </w:rPr>
              <w:t>4.8.3 이벤트 맵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4C2AF4" w14:textId="725DEDD7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93" w:history="1">
            <w:r w:rsidRPr="008B5716">
              <w:rPr>
                <w:rStyle w:val="afb"/>
                <w:rFonts w:ascii="맑은 고딕" w:hAnsi="맑은 고딕"/>
                <w:noProof/>
              </w:rPr>
              <w:t>4.9 스크린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1894A7" w14:textId="27FB508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94" w:history="1">
            <w:r w:rsidRPr="008B5716">
              <w:rPr>
                <w:rStyle w:val="afb"/>
                <w:rFonts w:ascii="맑은 고딕" w:hAnsi="맑은 고딕"/>
                <w:noProof/>
              </w:rPr>
              <w:t>4.10 사용자 분할 화면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0BA57C" w14:textId="03CDDBBE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95" w:history="1">
            <w:r w:rsidRPr="008B5716">
              <w:rPr>
                <w:rStyle w:val="afb"/>
                <w:rFonts w:ascii="맑은 고딕" w:hAnsi="맑은 고딕"/>
                <w:noProof/>
              </w:rPr>
              <w:t>4.11 라이선스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D83F37" w14:textId="72D2E4D3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19996" w:history="1">
            <w:r w:rsidRPr="008B5716">
              <w:rPr>
                <w:rStyle w:val="afb"/>
                <w:rFonts w:ascii="맑은 고딕" w:hAnsi="맑은 고딕"/>
                <w:noProof/>
              </w:rPr>
              <w:t>5. 상태 모니터링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FE1186" w14:textId="0C44F566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19997" w:history="1">
            <w:r w:rsidRPr="008B5716">
              <w:rPr>
                <w:rStyle w:val="afb"/>
                <w:rFonts w:ascii="맑은 고딕" w:hAnsi="맑은 고딕"/>
                <w:noProof/>
              </w:rPr>
              <w:t>5.1 저장분배서버 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F314C6" w14:textId="746DDCE8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98" w:history="1">
            <w:r w:rsidRPr="008B5716">
              <w:rPr>
                <w:rStyle w:val="afb"/>
                <w:rFonts w:ascii="맑은 고딕" w:hAnsi="맑은 고딕"/>
                <w:noProof/>
              </w:rPr>
              <w:t>5.1.1 저장분배서버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70DAA0" w14:textId="3CD1F046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19999" w:history="1">
            <w:r w:rsidRPr="008B5716">
              <w:rPr>
                <w:rStyle w:val="afb"/>
                <w:rFonts w:ascii="맑은 고딕" w:hAnsi="맑은 고딕"/>
                <w:noProof/>
              </w:rPr>
              <w:t>5.1.2 스토리지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_Toc69819999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801F23" w14:textId="37C65C25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0" w:history="1">
            <w:r w:rsidRPr="008B5716">
              <w:rPr>
                <w:rStyle w:val="afb"/>
                <w:rFonts w:ascii="맑은 고딕" w:hAnsi="맑은 고딕"/>
                <w:noProof/>
              </w:rPr>
              <w:t>5.1.3 저장분배서버 및 스토리지 상태 백업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377AF3" w14:textId="0C436AC5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01" w:history="1">
            <w:r w:rsidRPr="008B5716">
              <w:rPr>
                <w:rStyle w:val="afb"/>
                <w:rFonts w:ascii="맑은 고딕" w:hAnsi="맑은 고딕"/>
                <w:noProof/>
              </w:rPr>
              <w:t>5.2 장치 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749238" w14:textId="3D7DDEF7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2" w:history="1">
            <w:r w:rsidRPr="008B5716">
              <w:rPr>
                <w:rStyle w:val="afb"/>
                <w:rFonts w:ascii="맑은 고딕" w:hAnsi="맑은 고딕"/>
                <w:noProof/>
              </w:rPr>
              <w:t>5.2.1장치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1A554B" w14:textId="39D5A911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3" w:history="1">
            <w:r w:rsidRPr="008B5716">
              <w:rPr>
                <w:rStyle w:val="afb"/>
                <w:rFonts w:ascii="맑은 고딕" w:hAnsi="맑은 고딕"/>
                <w:noProof/>
              </w:rPr>
              <w:t>5.2.2 장치 리스트에서 칼럼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470E1E" w14:textId="73286E76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4" w:history="1">
            <w:r w:rsidRPr="008B5716">
              <w:rPr>
                <w:rStyle w:val="afb"/>
                <w:rFonts w:ascii="맑은 고딕" w:hAnsi="맑은 고딕"/>
                <w:noProof/>
              </w:rPr>
              <w:t>5.2.3 장치 리스트 상태 백업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F54FA4" w14:textId="5A2349B3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5" w:history="1">
            <w:r w:rsidRPr="008B5716">
              <w:rPr>
                <w:rStyle w:val="afb"/>
                <w:rFonts w:ascii="맑은 고딕" w:hAnsi="맑은 고딕"/>
                <w:noProof/>
              </w:rPr>
              <w:t>5.2.4 장치 리스트에서 검색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D3001" w14:textId="283146DF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06" w:history="1">
            <w:r w:rsidRPr="008B5716">
              <w:rPr>
                <w:rStyle w:val="afb"/>
                <w:rFonts w:ascii="맑은 고딕" w:hAnsi="맑은 고딕"/>
                <w:noProof/>
              </w:rPr>
              <w:t>5.3 사용자 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75FB8" w14:textId="7EBD918B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7" w:history="1">
            <w:r w:rsidRPr="008B5716">
              <w:rPr>
                <w:rStyle w:val="afb"/>
                <w:rFonts w:ascii="맑은 고딕" w:hAnsi="맑은 고딕"/>
                <w:noProof/>
              </w:rPr>
              <w:t>5.3.1 사용자 상태 정보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8FE903" w14:textId="1E91A706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8" w:history="1">
            <w:r w:rsidRPr="008B5716">
              <w:rPr>
                <w:rStyle w:val="afb"/>
                <w:rFonts w:ascii="맑은 고딕" w:hAnsi="맑은 고딕"/>
                <w:noProof/>
              </w:rPr>
              <w:t>5.3.2 프로그램 관리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B09C1" w14:textId="1611CB98" w:rsidR="00733671" w:rsidRDefault="00733671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9820009" w:history="1">
            <w:r w:rsidRPr="008B5716">
              <w:rPr>
                <w:rStyle w:val="afb"/>
                <w:rFonts w:ascii="맑은 고딕" w:hAnsi="맑은 고딕"/>
                <w:noProof/>
              </w:rPr>
              <w:t>5.3.3 사용자 상태 백업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E22015" w14:textId="27740E09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20010" w:history="1">
            <w:r w:rsidRPr="008B5716">
              <w:rPr>
                <w:rStyle w:val="afb"/>
                <w:rFonts w:ascii="맑은 고딕" w:hAnsi="맑은 고딕"/>
                <w:noProof/>
              </w:rPr>
              <w:t>6.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F59FEA" w14:textId="22DC4464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1" w:history="1">
            <w:r w:rsidRPr="008B5716">
              <w:rPr>
                <w:rStyle w:val="afb"/>
                <w:rFonts w:ascii="맑은 고딕" w:hAnsi="맑은 고딕"/>
                <w:noProof/>
              </w:rPr>
              <w:t>6.1 이벤트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04CF7E" w14:textId="4E58CDF5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2" w:history="1">
            <w:r w:rsidRPr="008B5716">
              <w:rPr>
                <w:rStyle w:val="afb"/>
                <w:rFonts w:ascii="맑은 고딕" w:hAnsi="맑은 고딕"/>
                <w:noProof/>
              </w:rPr>
              <w:t>6.2 저장분배서버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98D56F" w14:textId="5EB468B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3" w:history="1">
            <w:r w:rsidRPr="008B5716">
              <w:rPr>
                <w:rStyle w:val="afb"/>
                <w:rFonts w:ascii="맑은 고딕" w:hAnsi="맑은 고딕"/>
                <w:noProof/>
              </w:rPr>
              <w:t>6.3 장애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40FA29" w14:textId="26EE404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4" w:history="1">
            <w:r w:rsidRPr="008B5716">
              <w:rPr>
                <w:rStyle w:val="afb"/>
                <w:rFonts w:ascii="맑은 고딕" w:hAnsi="맑은 고딕"/>
                <w:noProof/>
              </w:rPr>
              <w:t>6.4 재생 사용자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9D3E2" w14:textId="3002C8FE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5" w:history="1">
            <w:r w:rsidRPr="008B5716">
              <w:rPr>
                <w:rStyle w:val="afb"/>
                <w:rFonts w:ascii="맑은 고딕" w:hAnsi="맑은 고딕"/>
                <w:noProof/>
              </w:rPr>
              <w:t>6.5 사용자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D24889" w14:textId="02657CBF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20016" w:history="1">
            <w:r w:rsidRPr="008B5716">
              <w:rPr>
                <w:rStyle w:val="afb"/>
                <w:rFonts w:ascii="맑은 고딕" w:hAnsi="맑은 고딕"/>
                <w:noProof/>
              </w:rPr>
              <w:t>7. 환경설정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359BE4" w14:textId="6E0A10C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7" w:history="1">
            <w:r w:rsidRPr="008B5716">
              <w:rPr>
                <w:rStyle w:val="afb"/>
                <w:rFonts w:ascii="맑은 고딕" w:hAnsi="맑은 고딕"/>
                <w:noProof/>
              </w:rPr>
              <w:t>7.1 환경설정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AA57CB" w14:textId="1FFC6277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8" w:history="1">
            <w:r w:rsidRPr="008B5716">
              <w:rPr>
                <w:rStyle w:val="afb"/>
                <w:rFonts w:ascii="맑은 고딕" w:hAnsi="맑은 고딕"/>
                <w:noProof/>
              </w:rPr>
              <w:t>7.2 계정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F6B1AE" w14:textId="0E9E982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19" w:history="1">
            <w:r w:rsidRPr="008B5716">
              <w:rPr>
                <w:rStyle w:val="afb"/>
                <w:rFonts w:ascii="맑은 고딕" w:hAnsi="맑은 고딕"/>
                <w:noProof/>
              </w:rPr>
              <w:t>7.3 데이터베이스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B3D1F" w14:textId="35A6FF59" w:rsidR="00733671" w:rsidRDefault="00733671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9820020" w:history="1">
            <w:r w:rsidRPr="008B5716">
              <w:rPr>
                <w:rStyle w:val="afb"/>
                <w:rFonts w:ascii="맑은 고딕" w:hAnsi="맑은 고딕"/>
                <w:noProof/>
              </w:rPr>
              <w:t>7.4 기타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34B117" w14:textId="01D8D381" w:rsidR="00733671" w:rsidRDefault="00733671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9820021" w:history="1">
            <w:r w:rsidRPr="008B5716">
              <w:rPr>
                <w:rStyle w:val="afb"/>
                <w:rFonts w:ascii="맑은 고딕" w:hAnsi="맑은 고딕"/>
                <w:noProof/>
              </w:rPr>
              <w:t>8. 문제 해결 방법(FAQ)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_Toc69820021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E14BC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04D7C" w14:textId="537AAF99" w:rsidR="00836C70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b/>
              <w:bCs/>
              <w:lang w:val="ko-KR"/>
            </w:rPr>
            <w:fldChar w:fldCharType="end"/>
          </w:r>
        </w:p>
      </w:sdtContent>
    </w:sdt>
    <w:p w14:paraId="78F9790B" w14:textId="77777777" w:rsidR="00C5095B" w:rsidRPr="000820FE" w:rsidRDefault="00C5095B" w:rsidP="00836C70">
      <w:pPr>
        <w:rPr>
          <w:rFonts w:ascii="맑은 고딕" w:hAnsi="맑은 고딕"/>
        </w:rPr>
        <w:sectPr w:rsidR="00C5095B" w:rsidRPr="000820FE" w:rsidSect="00326074">
          <w:headerReference w:type="default" r:id="rId14"/>
          <w:footerReference w:type="even" r:id="rId15"/>
          <w:footerReference w:type="default" r:id="rId16"/>
          <w:footerReference w:type="first" r:id="rId17"/>
          <w:pgSz w:w="12240" w:h="15840"/>
          <w:pgMar w:top="1440" w:right="1440" w:bottom="1440" w:left="1440" w:header="720" w:footer="720" w:gutter="0"/>
          <w:pgNumType w:start="0" w:chapStyle="1"/>
          <w:cols w:space="720"/>
          <w:titlePg/>
          <w:docGrid w:linePitch="299"/>
        </w:sectPr>
      </w:pPr>
    </w:p>
    <w:p w14:paraId="15A59129" w14:textId="77777777" w:rsidR="00A87BE1" w:rsidRPr="00126706" w:rsidRDefault="000820FE" w:rsidP="007153C5">
      <w:pPr>
        <w:pStyle w:val="1"/>
        <w:rPr>
          <w:rFonts w:ascii="맑은 고딕" w:hAnsi="맑은 고딕"/>
        </w:rPr>
      </w:pPr>
      <w:bookmarkStart w:id="0" w:name="_Toc69819930"/>
      <w:r w:rsidRPr="00126706">
        <w:rPr>
          <w:rFonts w:ascii="맑은 고딕" w:hAnsi="맑은 고딕" w:hint="eastAsia"/>
        </w:rPr>
        <w:lastRenderedPageBreak/>
        <w:t xml:space="preserve">1. </w:t>
      </w:r>
      <w:r w:rsidR="00836C70" w:rsidRPr="00126706">
        <w:rPr>
          <w:rFonts w:ascii="맑은 고딕" w:hAnsi="맑은 고딕" w:hint="eastAsia"/>
        </w:rPr>
        <w:t>개요</w:t>
      </w:r>
      <w:bookmarkEnd w:id="0"/>
    </w:p>
    <w:p w14:paraId="0BBE969B" w14:textId="77777777" w:rsidR="00836C70" w:rsidRPr="00126706" w:rsidRDefault="00836C70" w:rsidP="007153C5">
      <w:pPr>
        <w:pStyle w:val="2"/>
        <w:rPr>
          <w:rFonts w:ascii="맑은 고딕" w:hAnsi="맑은 고딕"/>
        </w:rPr>
      </w:pPr>
      <w:bookmarkStart w:id="1" w:name="_Toc69819931"/>
      <w:r w:rsidRPr="00126706">
        <w:rPr>
          <w:rFonts w:ascii="맑은 고딕" w:hAnsi="맑은 고딕" w:hint="eastAsia"/>
        </w:rPr>
        <w:t>1.1 소개</w:t>
      </w:r>
      <w:bookmarkEnd w:id="1"/>
    </w:p>
    <w:p w14:paraId="29A48171" w14:textId="77777777" w:rsidR="007C75EE" w:rsidRPr="002F31C8" w:rsidRDefault="007C75EE">
      <w:pPr>
        <w:rPr>
          <w:rFonts w:ascii="맑은 고딕" w:hAnsi="맑은 고딕" w:cs="바탕"/>
        </w:rPr>
      </w:pPr>
    </w:p>
    <w:p w14:paraId="27068A51" w14:textId="3ABD56DD" w:rsidR="009C0404" w:rsidRDefault="00702C44">
      <w:pPr>
        <w:rPr>
          <w:rFonts w:ascii="맑은 고딕" w:hAnsi="맑은 고딕"/>
        </w:rPr>
      </w:pPr>
      <w:r w:rsidRPr="009C0404">
        <w:rPr>
          <w:rFonts w:ascii="맑은 고딕" w:hAnsi="맑은 고딕" w:hint="eastAsia"/>
        </w:rPr>
        <w:t>Leopard</w:t>
      </w:r>
      <w:r w:rsidRPr="009C0404">
        <w:rPr>
          <w:rFonts w:ascii="맑은 고딕" w:hAnsi="맑은 고딕"/>
        </w:rPr>
        <w:t xml:space="preserve"> </w:t>
      </w:r>
      <w:r w:rsidRPr="009C0404">
        <w:rPr>
          <w:rFonts w:ascii="맑은 고딕" w:hAnsi="맑은 고딕" w:hint="eastAsia"/>
        </w:rPr>
        <w:t xml:space="preserve">VMS는 </w:t>
      </w:r>
      <w:r w:rsidRPr="0023201A">
        <w:rPr>
          <w:rFonts w:ascii="맑은 고딕" w:hAnsi="맑은 고딕" w:hint="eastAsia"/>
          <w:b/>
        </w:rPr>
        <w:t>관리서버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r w:rsidRPr="009C0404">
        <w:rPr>
          <w:rFonts w:ascii="맑은 고딕" w:hAnsi="맑은 고딕" w:hint="eastAsia"/>
        </w:rPr>
        <w:t>Leopard Management</w:t>
      </w:r>
      <w:r>
        <w:rPr>
          <w:rFonts w:ascii="맑은 고딕" w:hAnsi="맑은 고딕"/>
        </w:rPr>
        <w:t xml:space="preserve">), </w:t>
      </w:r>
      <w:r w:rsidRPr="0023201A">
        <w:rPr>
          <w:rFonts w:ascii="맑은 고딕" w:hAnsi="맑은 고딕" w:hint="eastAsia"/>
          <w:b/>
        </w:rPr>
        <w:t>저장분배서버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r>
        <w:rPr>
          <w:rFonts w:ascii="맑은 고딕" w:hAnsi="맑은 고딕" w:hint="eastAsia"/>
        </w:rPr>
        <w:t xml:space="preserve">Recoding Stream), </w:t>
      </w:r>
      <w:r w:rsidRPr="003D74EC">
        <w:rPr>
          <w:rFonts w:ascii="맑은 고딕" w:hAnsi="맑은 고딕" w:hint="eastAsia"/>
          <w:b/>
          <w:bCs/>
        </w:rPr>
        <w:t>영상분석서버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(Leopard VAS), </w:t>
      </w:r>
      <w:r w:rsidRPr="0023201A">
        <w:rPr>
          <w:rFonts w:ascii="맑은 고딕" w:hAnsi="맑은 고딕" w:hint="eastAsia"/>
          <w:b/>
        </w:rPr>
        <w:t>운영PC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Client) </w:t>
      </w:r>
      <w:r>
        <w:rPr>
          <w:rFonts w:ascii="맑은 고딕" w:hAnsi="맑은 고딕"/>
        </w:rPr>
        <w:t>4</w:t>
      </w:r>
      <w:r>
        <w:rPr>
          <w:rFonts w:ascii="맑은 고딕" w:hAnsi="맑은 고딕" w:hint="eastAsia"/>
        </w:rPr>
        <w:t>가지로 나누고 특수 기능에 따라 G</w:t>
      </w:r>
      <w:r>
        <w:rPr>
          <w:rFonts w:ascii="맑은 고딕" w:hAnsi="맑은 고딕"/>
        </w:rPr>
        <w:t>IS</w:t>
      </w:r>
      <w:r>
        <w:rPr>
          <w:rFonts w:ascii="맑은 고딕" w:hAnsi="맑은 고딕" w:hint="eastAsia"/>
        </w:rPr>
        <w:t>서버등이 추가됩니다.</w:t>
      </w:r>
    </w:p>
    <w:p w14:paraId="40F51D18" w14:textId="77777777" w:rsidR="0023201A" w:rsidRPr="009C0404" w:rsidRDefault="0023201A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여기서는 관리서버인 </w:t>
      </w:r>
      <w:r w:rsidRPr="009C0404">
        <w:rPr>
          <w:rFonts w:ascii="맑은 고딕" w:hAnsi="맑은 고딕" w:hint="eastAsia"/>
        </w:rPr>
        <w:t>Leopard Management</w:t>
      </w:r>
      <w:r>
        <w:rPr>
          <w:rFonts w:ascii="맑은 고딕" w:hAnsi="맑은 고딕" w:hint="eastAsia"/>
        </w:rPr>
        <w:t>에 대하여 설명합니다.</w:t>
      </w:r>
    </w:p>
    <w:p w14:paraId="1669E921" w14:textId="09F0E526" w:rsidR="0023201A" w:rsidRPr="009C0404" w:rsidRDefault="0023201A" w:rsidP="0023201A">
      <w:pPr>
        <w:rPr>
          <w:rFonts w:ascii="맑은 고딕" w:hAnsi="맑은 고딕"/>
        </w:rPr>
      </w:pPr>
      <w:r w:rsidRPr="009C0404">
        <w:rPr>
          <w:rFonts w:ascii="맑은 고딕" w:hAnsi="맑은 고딕" w:hint="eastAsia"/>
        </w:rPr>
        <w:t>Leopard Management는 저장 분배 서버의 카메라 등록,</w:t>
      </w:r>
      <w:r w:rsidRPr="009C0404">
        <w:rPr>
          <w:rFonts w:ascii="맑은 고딕" w:hAnsi="맑은 고딕"/>
        </w:rPr>
        <w:t xml:space="preserve"> </w:t>
      </w:r>
      <w:r w:rsidRPr="009C0404">
        <w:rPr>
          <w:rFonts w:ascii="맑은 고딕" w:hAnsi="맑은 고딕" w:hint="eastAsia"/>
        </w:rPr>
        <w:t>녹화 설정,</w:t>
      </w:r>
      <w:r w:rsidRPr="009C0404">
        <w:rPr>
          <w:rFonts w:ascii="맑은 고딕" w:hAnsi="맑은 고딕"/>
        </w:rPr>
        <w:t xml:space="preserve"> DB</w:t>
      </w:r>
      <w:r w:rsidRPr="009C0404">
        <w:rPr>
          <w:rFonts w:ascii="맑은 고딕" w:hAnsi="맑은 고딕" w:hint="eastAsia"/>
        </w:rPr>
        <w:t>서버 설정과 저장 분배 서버와 카메라 등의 상태를 실시간 모니터링하는 목적으로 사용합니다.</w:t>
      </w:r>
    </w:p>
    <w:p w14:paraId="78214E6F" w14:textId="77777777" w:rsidR="009C0404" w:rsidRPr="009C0404" w:rsidRDefault="009C0404">
      <w:pPr>
        <w:rPr>
          <w:rFonts w:ascii="맑은 고딕" w:hAnsi="맑은 고딕"/>
        </w:rPr>
      </w:pPr>
      <w:r w:rsidRPr="009C0404">
        <w:rPr>
          <w:rFonts w:ascii="맑은 고딕" w:hAnsi="맑은 고딕"/>
        </w:rPr>
        <w:br w:type="page"/>
      </w:r>
    </w:p>
    <w:p w14:paraId="30CAE20D" w14:textId="372E4477" w:rsidR="00836C70" w:rsidRPr="00126706" w:rsidRDefault="00126706" w:rsidP="00126706">
      <w:pPr>
        <w:pStyle w:val="2"/>
        <w:rPr>
          <w:rFonts w:ascii="맑은 고딕" w:hAnsi="맑은 고딕"/>
        </w:rPr>
      </w:pPr>
      <w:bookmarkStart w:id="2" w:name="_Toc69819932"/>
      <w:r w:rsidRPr="00126706">
        <w:rPr>
          <w:rFonts w:ascii="맑은 고딕" w:hAnsi="맑은 고딕" w:hint="eastAsia"/>
        </w:rPr>
        <w:lastRenderedPageBreak/>
        <w:t>1</w:t>
      </w:r>
      <w:r w:rsidRPr="00126706">
        <w:rPr>
          <w:rFonts w:ascii="맑은 고딕" w:hAnsi="맑은 고딕"/>
        </w:rPr>
        <w:t xml:space="preserve">.2 </w:t>
      </w:r>
      <w:r w:rsidR="00836C70" w:rsidRPr="00126706">
        <w:rPr>
          <w:rFonts w:ascii="맑은 고딕" w:hAnsi="맑은 고딕" w:hint="eastAsia"/>
        </w:rPr>
        <w:t>주요 특징</w:t>
      </w:r>
      <w:bookmarkEnd w:id="2"/>
    </w:p>
    <w:p w14:paraId="73D3E436" w14:textId="4C158800" w:rsidR="002F31C8" w:rsidRPr="00C75468" w:rsidRDefault="00702C44" w:rsidP="00702C44">
      <w:pPr>
        <w:rPr>
          <w:rFonts w:ascii="맑은 고딕" w:hAnsi="맑은 고딕"/>
        </w:rPr>
      </w:pPr>
      <w:r w:rsidRPr="00702C44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23201A" w:rsidRPr="00702C44">
        <w:rPr>
          <w:rFonts w:ascii="맑은 고딕" w:hAnsi="맑은 고딕" w:hint="eastAsia"/>
        </w:rPr>
        <w:t>편리한 카메라 등록 및 설정</w:t>
      </w:r>
      <w:r>
        <w:rPr>
          <w:rFonts w:ascii="맑은 고딕" w:hAnsi="맑은 고딕"/>
        </w:rPr>
        <w:br/>
        <w:t xml:space="preserve">- </w:t>
      </w:r>
      <w:proofErr w:type="spellStart"/>
      <w:r w:rsidR="00C75468">
        <w:rPr>
          <w:rFonts w:ascii="맑은 고딕" w:hAnsi="맑은 고딕" w:hint="eastAsia"/>
        </w:rPr>
        <w:t>실시산</w:t>
      </w:r>
      <w:proofErr w:type="spellEnd"/>
      <w:r w:rsidR="00C75468">
        <w:rPr>
          <w:rFonts w:ascii="맑은 고딕" w:hAnsi="맑은 고딕" w:hint="eastAsia"/>
        </w:rPr>
        <w:t xml:space="preserve"> 모니터링으로 저장분배서버 상세 정보 확인</w:t>
      </w:r>
      <w:r>
        <w:rPr>
          <w:rFonts w:ascii="맑은 고딕" w:hAnsi="맑은 고딕"/>
        </w:rPr>
        <w:br/>
        <w:t xml:space="preserve">- </w:t>
      </w:r>
      <w:r w:rsidR="0023201A" w:rsidRPr="000820FE">
        <w:rPr>
          <w:rFonts w:ascii="맑은 고딕" w:hAnsi="맑은 고딕" w:hint="eastAsia"/>
        </w:rPr>
        <w:t xml:space="preserve">실시간 모니터링으로 </w:t>
      </w:r>
      <w:r w:rsidR="00C75468">
        <w:rPr>
          <w:rFonts w:ascii="맑은 고딕" w:hAnsi="맑은 고딕" w:hint="eastAsia"/>
        </w:rPr>
        <w:t>카메라</w:t>
      </w:r>
      <w:r w:rsidR="0023201A" w:rsidRPr="000820FE">
        <w:rPr>
          <w:rFonts w:ascii="맑은 고딕" w:hAnsi="맑은 고딕" w:hint="eastAsia"/>
        </w:rPr>
        <w:t xml:space="preserve"> 상세 정보 확인</w:t>
      </w:r>
      <w:r>
        <w:rPr>
          <w:rFonts w:ascii="맑은 고딕" w:hAnsi="맑은 고딕"/>
        </w:rPr>
        <w:br/>
        <w:t xml:space="preserve">- </w:t>
      </w:r>
      <w:r w:rsidR="0086420C">
        <w:rPr>
          <w:rFonts w:ascii="맑은 고딕" w:hAnsi="맑은 고딕" w:hint="eastAsia"/>
        </w:rPr>
        <w:t>중</w:t>
      </w:r>
      <w:r w:rsidR="00DB2ED0">
        <w:rPr>
          <w:rFonts w:ascii="맑은 고딕" w:hAnsi="맑은 고딕" w:hint="eastAsia"/>
        </w:rPr>
        <w:t>.</w:t>
      </w:r>
      <w:proofErr w:type="spellStart"/>
      <w:r w:rsidR="0086420C">
        <w:rPr>
          <w:rFonts w:ascii="맑은 고딕" w:hAnsi="맑은 고딕" w:hint="eastAsia"/>
        </w:rPr>
        <w:t>대형급</w:t>
      </w:r>
      <w:proofErr w:type="spellEnd"/>
      <w:r w:rsidR="0086420C">
        <w:rPr>
          <w:rFonts w:ascii="맑은 고딕" w:hAnsi="맑은 고딕" w:hint="eastAsia"/>
        </w:rPr>
        <w:t xml:space="preserve"> 모니터링</w:t>
      </w:r>
      <w:r w:rsidR="007635EB">
        <w:rPr>
          <w:rFonts w:ascii="맑은 고딕" w:hAnsi="맑은 고딕" w:hint="eastAsia"/>
        </w:rPr>
        <w:t xml:space="preserve"> 관제 시스템</w:t>
      </w:r>
      <w:r>
        <w:rPr>
          <w:rFonts w:ascii="맑은 고딕" w:hAnsi="맑은 고딕"/>
        </w:rPr>
        <w:br/>
        <w:t xml:space="preserve">- </w:t>
      </w:r>
      <w:r w:rsidR="00916A78"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장비</w:t>
      </w:r>
      <w:r w:rsidR="009F3FF1">
        <w:rPr>
          <w:rFonts w:ascii="맑은 고딕" w:hAnsi="맑은 고딕" w:hint="eastAsia"/>
        </w:rPr>
        <w:t xml:space="preserve">의 </w:t>
      </w:r>
      <w:r w:rsidR="009F3FF1" w:rsidRPr="000820FE">
        <w:rPr>
          <w:rFonts w:ascii="맑은 고딕" w:hAnsi="맑은 고딕" w:hint="eastAsia"/>
        </w:rPr>
        <w:t>편리한</w:t>
      </w:r>
      <w:r w:rsidR="005E4977" w:rsidRPr="000820FE">
        <w:rPr>
          <w:rFonts w:ascii="맑은 고딕" w:hAnsi="맑은 고딕" w:hint="eastAsia"/>
        </w:rPr>
        <w:t xml:space="preserve"> </w:t>
      </w:r>
      <w:r w:rsidR="00182AD0">
        <w:rPr>
          <w:rFonts w:ascii="맑은 고딕" w:hAnsi="맑은 고딕" w:hint="eastAsia"/>
        </w:rPr>
        <w:t>접속</w:t>
      </w:r>
      <w:r>
        <w:rPr>
          <w:rFonts w:ascii="맑은 고딕" w:hAnsi="맑은 고딕"/>
        </w:rPr>
        <w:br/>
        <w:t xml:space="preserve">- </w:t>
      </w:r>
      <w:r w:rsidR="00594410" w:rsidRPr="000820FE">
        <w:rPr>
          <w:rFonts w:ascii="맑은 고딕" w:hAnsi="맑은 고딕" w:hint="eastAsia"/>
        </w:rPr>
        <w:t>그래픽/사운드 알림 기능으로 장애 발생시 관리자 인식률 상승</w:t>
      </w:r>
      <w:r>
        <w:rPr>
          <w:rFonts w:ascii="맑은 고딕" w:hAnsi="맑은 고딕"/>
        </w:rPr>
        <w:br/>
        <w:t xml:space="preserve">- </w:t>
      </w:r>
      <w:r w:rsidR="009F3FF1"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저장 장치</w:t>
      </w:r>
      <w:r w:rsidR="009F3FF1">
        <w:rPr>
          <w:rFonts w:ascii="맑은 고딕" w:hAnsi="맑은 고딕" w:hint="eastAsia"/>
        </w:rPr>
        <w:t xml:space="preserve">에 </w:t>
      </w:r>
      <w:r w:rsidR="005A18F2" w:rsidRPr="000820FE">
        <w:rPr>
          <w:rFonts w:ascii="맑은 고딕" w:hAnsi="맑은 고딕" w:hint="eastAsia"/>
        </w:rPr>
        <w:t>녹화 영상</w:t>
      </w:r>
      <w:r w:rsidR="009B29D3" w:rsidRPr="000820FE">
        <w:rPr>
          <w:rFonts w:ascii="맑은 고딕" w:hAnsi="맑은 고딕" w:hint="eastAsia"/>
        </w:rPr>
        <w:t>의</w:t>
      </w:r>
      <w:r w:rsidR="005A18F2" w:rsidRPr="000820FE">
        <w:rPr>
          <w:rFonts w:ascii="맑은 고딕" w:hAnsi="맑은 고딕" w:hint="eastAsia"/>
        </w:rPr>
        <w:t xml:space="preserve"> </w:t>
      </w:r>
      <w:r w:rsidR="0023201A">
        <w:rPr>
          <w:rFonts w:ascii="맑은 고딕" w:hAnsi="맑은 고딕" w:hint="eastAsia"/>
        </w:rPr>
        <w:t>기간 확인</w:t>
      </w:r>
      <w:r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 xml:space="preserve">사용자 분할 화면으로 분할화면을 직접 </w:t>
      </w:r>
      <w:r w:rsidR="007635EB">
        <w:rPr>
          <w:rFonts w:ascii="맑은 고딕" w:hAnsi="맑은 고딕" w:hint="eastAsia"/>
        </w:rPr>
        <w:t>제작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9B29D3" w:rsidRPr="000820FE">
        <w:rPr>
          <w:rFonts w:ascii="맑은 고딕" w:hAnsi="맑은 고딕" w:hint="eastAsia"/>
        </w:rPr>
        <w:t>선호하는 채널과 화면 구성을 그룹으로 관리</w:t>
      </w:r>
      <w:r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다양한 알람 입력 연동</w:t>
      </w:r>
      <w:r>
        <w:rPr>
          <w:rFonts w:ascii="맑은 고딕" w:hAnsi="맑은 고딕"/>
        </w:rPr>
        <w:br/>
        <w:t xml:space="preserve">- </w:t>
      </w:r>
      <w:r w:rsidR="004332E2" w:rsidRPr="000820FE">
        <w:rPr>
          <w:rFonts w:ascii="맑은 고딕" w:hAnsi="맑은 고딕" w:hint="eastAsia"/>
        </w:rPr>
        <w:t>자동 알람 기능의 이벤트 처리</w:t>
      </w:r>
      <w:r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알람 입력에 대한 다양한 표출 기능</w:t>
      </w:r>
      <w:r>
        <w:rPr>
          <w:rFonts w:ascii="맑은 고딕" w:hAnsi="맑은 고딕"/>
        </w:rPr>
        <w:br/>
        <w:t xml:space="preserve">- </w:t>
      </w:r>
      <w:r w:rsidR="00033463">
        <w:rPr>
          <w:rFonts w:ascii="맑은 고딕" w:hAnsi="맑은 고딕" w:hint="eastAsia"/>
        </w:rPr>
        <w:t>저장장치</w:t>
      </w:r>
      <w:r w:rsidR="009F3FF1">
        <w:rPr>
          <w:rFonts w:ascii="맑은 고딕" w:hAnsi="맑은 고딕" w:hint="eastAsia"/>
        </w:rPr>
        <w:t xml:space="preserve">에 </w:t>
      </w:r>
      <w:r w:rsidR="009F3FF1" w:rsidRPr="000820FE">
        <w:rPr>
          <w:rFonts w:ascii="맑은 고딕" w:hAnsi="맑은 고딕" w:hint="eastAsia"/>
        </w:rPr>
        <w:t xml:space="preserve">녹화 영상 </w:t>
      </w:r>
      <w:r w:rsidR="009B29D3" w:rsidRPr="000820FE">
        <w:rPr>
          <w:rFonts w:ascii="맑은 고딕" w:hAnsi="맑은 고딕" w:hint="eastAsia"/>
        </w:rPr>
        <w:t>백업</w:t>
      </w:r>
      <w:r w:rsidR="007635EB">
        <w:rPr>
          <w:rFonts w:ascii="맑은 고딕" w:hAnsi="맑은 고딕" w:hint="eastAsia"/>
        </w:rPr>
        <w:t xml:space="preserve"> 기</w:t>
      </w:r>
      <w:r w:rsidR="009B29D3" w:rsidRPr="000820FE">
        <w:rPr>
          <w:rFonts w:ascii="맑은 고딕" w:hAnsi="맑은 고딕" w:hint="eastAsia"/>
        </w:rPr>
        <w:t>능</w:t>
      </w:r>
      <w:r>
        <w:rPr>
          <w:rFonts w:ascii="맑은 고딕" w:hAnsi="맑은 고딕"/>
        </w:rPr>
        <w:br/>
        <w:t xml:space="preserve">- </w:t>
      </w:r>
      <w:r w:rsidR="00F005B6">
        <w:rPr>
          <w:rFonts w:ascii="맑은 고딕" w:hAnsi="맑은 고딕" w:hint="eastAsia"/>
        </w:rPr>
        <w:t>조작이 편리한 단축키 기능</w:t>
      </w:r>
      <w:r>
        <w:rPr>
          <w:rFonts w:ascii="맑은 고딕" w:hAnsi="맑은 고딕"/>
        </w:rPr>
        <w:br/>
        <w:t xml:space="preserve">- </w:t>
      </w:r>
      <w:r w:rsidR="009B29D3" w:rsidRPr="000820FE">
        <w:rPr>
          <w:rFonts w:ascii="맑은 고딕" w:hAnsi="맑은 고딕" w:hint="eastAsia"/>
        </w:rPr>
        <w:t xml:space="preserve">듀얼 스트리밍 지원으로 </w:t>
      </w:r>
      <w:r w:rsidR="0029227A" w:rsidRPr="000820FE">
        <w:rPr>
          <w:rFonts w:ascii="맑은 고딕" w:hAnsi="맑은 고딕" w:hint="eastAsia"/>
        </w:rPr>
        <w:t>효율적인 시스템 성능 관리</w:t>
      </w:r>
      <w:r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>이벤트 발생 시 팝업 및 알람음 송출</w:t>
      </w:r>
      <w:r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>이벤트 발생 시 IP형 및 USB형 경광등 연동</w:t>
      </w:r>
      <w:r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H</w:t>
      </w:r>
      <w:r w:rsidR="00C75468">
        <w:rPr>
          <w:rFonts w:ascii="맑은 고딕" w:hAnsi="맑은 고딕"/>
        </w:rPr>
        <w:t>.</w:t>
      </w:r>
      <w:r w:rsidR="00594410">
        <w:rPr>
          <w:rFonts w:ascii="맑은 고딕" w:hAnsi="맑은 고딕" w:hint="eastAsia"/>
        </w:rPr>
        <w:t>26</w:t>
      </w:r>
      <w:r w:rsidR="00C75468">
        <w:rPr>
          <w:rFonts w:ascii="맑은 고딕" w:hAnsi="맑은 고딕"/>
        </w:rPr>
        <w:t>5</w:t>
      </w:r>
      <w:r w:rsidR="00594410">
        <w:rPr>
          <w:rFonts w:ascii="맑은 고딕" w:hAnsi="맑은 고딕" w:hint="eastAsia"/>
        </w:rPr>
        <w:t>, H</w:t>
      </w:r>
      <w:r w:rsidR="00C75468">
        <w:rPr>
          <w:rFonts w:ascii="맑은 고딕" w:hAnsi="맑은 고딕"/>
        </w:rPr>
        <w:t>.</w:t>
      </w:r>
      <w:r w:rsidR="00594410">
        <w:rPr>
          <w:rFonts w:ascii="맑은 고딕" w:hAnsi="맑은 고딕" w:hint="eastAsia"/>
        </w:rPr>
        <w:t>26</w:t>
      </w:r>
      <w:r w:rsidR="00C75468">
        <w:rPr>
          <w:rFonts w:ascii="맑은 고딕" w:hAnsi="맑은 고딕"/>
        </w:rPr>
        <w:t xml:space="preserve">4, </w:t>
      </w:r>
      <w:r w:rsidR="00C75468" w:rsidRPr="00C75468">
        <w:rPr>
          <w:rFonts w:ascii="맑은 고딕" w:hAnsi="맑은 고딕" w:hint="eastAsia"/>
        </w:rPr>
        <w:t xml:space="preserve">MJPEG </w:t>
      </w:r>
      <w:r w:rsidR="00594410">
        <w:rPr>
          <w:rFonts w:ascii="맑은 고딕" w:hAnsi="맑은 고딕" w:hint="eastAsia"/>
        </w:rPr>
        <w:t>압축방식</w:t>
      </w:r>
      <w:r w:rsidR="00C75468">
        <w:rPr>
          <w:rFonts w:ascii="맑은 고딕" w:hAnsi="맑은 고딕" w:hint="eastAsia"/>
        </w:rPr>
        <w:t xml:space="preserve"> 지원</w:t>
      </w:r>
      <w:r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/>
        </w:rPr>
        <w:t>64</w:t>
      </w:r>
      <w:r w:rsidR="00594410">
        <w:rPr>
          <w:rFonts w:ascii="맑은 고딕" w:hAnsi="맑은 고딕" w:hint="eastAsia"/>
        </w:rPr>
        <w:t xml:space="preserve">채널 실시간 영상 표출 </w:t>
      </w:r>
      <w:r w:rsidR="00C75468">
        <w:rPr>
          <w:rFonts w:ascii="맑은 고딕" w:hAnsi="맑은 고딕" w:hint="eastAsia"/>
        </w:rPr>
        <w:t xml:space="preserve">및 듀얼 모니터 </w:t>
      </w:r>
      <w:r w:rsidR="00594410">
        <w:rPr>
          <w:rFonts w:ascii="맑은 고딕" w:hAnsi="맑은 고딕" w:hint="eastAsia"/>
        </w:rPr>
        <w:t>지원</w:t>
      </w:r>
      <w:r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ONVIF, RTSP 프로토콜 지원</w:t>
      </w:r>
      <w:r>
        <w:rPr>
          <w:rFonts w:ascii="맑은 고딕" w:hAnsi="맑은 고딕"/>
        </w:rPr>
        <w:br/>
        <w:t xml:space="preserve">- </w:t>
      </w:r>
      <w:r w:rsidR="00696A86">
        <w:rPr>
          <w:rFonts w:ascii="맑은 고딕" w:hAnsi="맑은 고딕" w:hint="eastAsia"/>
        </w:rPr>
        <w:t>접속한</w:t>
      </w:r>
      <w:r w:rsidR="00F005B6">
        <w:rPr>
          <w:rFonts w:ascii="맑은 고딕" w:hAnsi="맑은 고딕" w:hint="eastAsia"/>
        </w:rPr>
        <w:t xml:space="preserve"> 영상을 실시간으로 통합 관제 및 제어</w:t>
      </w:r>
      <w:r>
        <w:rPr>
          <w:rFonts w:ascii="맑은 고딕" w:hAnsi="맑은 고딕"/>
        </w:rPr>
        <w:br/>
        <w:t xml:space="preserve">- </w:t>
      </w:r>
      <w:r w:rsidR="004D0AD1">
        <w:rPr>
          <w:rFonts w:ascii="맑은 고딕" w:hAnsi="맑은 고딕" w:hint="eastAsia"/>
        </w:rPr>
        <w:t>하드웨어 사용량 모니터링 (CPU, Memory, Network)</w:t>
      </w:r>
      <w:r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 w:hint="eastAsia"/>
        </w:rPr>
        <w:t>장애 장비 모니터링 (저장서버, 카메라, 스토리지)</w:t>
      </w:r>
      <w:r>
        <w:rPr>
          <w:rFonts w:ascii="맑은 고딕" w:hAnsi="맑은 고딕"/>
        </w:rPr>
        <w:br/>
        <w:t xml:space="preserve">- </w:t>
      </w:r>
      <w:r w:rsidR="00C75468">
        <w:rPr>
          <w:rFonts w:ascii="맑은 고딕" w:hAnsi="맑은 고딕" w:hint="eastAsia"/>
        </w:rPr>
        <w:t>시스템 라이선스 현황을 간단히 파악 할 수 있는 그래프 운영</w:t>
      </w:r>
      <w:r>
        <w:rPr>
          <w:rFonts w:ascii="맑은 고딕" w:hAnsi="맑은 고딕"/>
        </w:rPr>
        <w:br/>
        <w:t xml:space="preserve">- </w:t>
      </w:r>
      <w:r w:rsidR="002F31C8" w:rsidRPr="004D0AD1">
        <w:rPr>
          <w:rFonts w:ascii="맑은 고딕" w:hAnsi="맑은 고딕" w:hint="eastAsia"/>
        </w:rPr>
        <w:t>시스템 연결 카메라 라이선스 관리</w:t>
      </w:r>
      <w:r w:rsidR="004D0AD1" w:rsidRPr="004D0AD1"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br/>
        <w:t xml:space="preserve">- </w:t>
      </w:r>
      <w:r w:rsidR="002F31C8" w:rsidRPr="004D0AD1">
        <w:rPr>
          <w:rFonts w:ascii="맑은 고딕" w:hAnsi="맑은 고딕" w:hint="eastAsia"/>
        </w:rPr>
        <w:t xml:space="preserve">시스템 로그 </w:t>
      </w:r>
      <w:r w:rsidR="004D0AD1">
        <w:rPr>
          <w:rFonts w:ascii="맑은 고딕" w:hAnsi="맑은 고딕" w:hint="eastAsia"/>
        </w:rPr>
        <w:t>관리 (이벤트,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시스템,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재생,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사용자)</w:t>
      </w:r>
      <w:r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 w:hint="eastAsia"/>
        </w:rPr>
        <w:t>자체 데이터 베이스 운영</w:t>
      </w:r>
      <w:r>
        <w:rPr>
          <w:rFonts w:ascii="맑은 고딕" w:hAnsi="맑은 고딕"/>
        </w:rPr>
        <w:br/>
      </w:r>
    </w:p>
    <w:p w14:paraId="22E6EEBE" w14:textId="77777777" w:rsidR="004E1C69" w:rsidRDefault="004E1C69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1061C412" w14:textId="77777777" w:rsidR="0029227A" w:rsidRPr="00126706" w:rsidRDefault="000820FE" w:rsidP="007153C5">
      <w:pPr>
        <w:pStyle w:val="2"/>
        <w:rPr>
          <w:rFonts w:ascii="맑은 고딕" w:hAnsi="맑은 고딕"/>
        </w:rPr>
      </w:pPr>
      <w:bookmarkStart w:id="3" w:name="_Toc69819933"/>
      <w:r w:rsidRPr="00126706">
        <w:rPr>
          <w:rFonts w:ascii="맑은 고딕" w:hAnsi="맑은 고딕" w:hint="eastAsia"/>
        </w:rPr>
        <w:lastRenderedPageBreak/>
        <w:t xml:space="preserve">1.3 </w:t>
      </w:r>
      <w:r w:rsidR="0029227A" w:rsidRPr="00126706">
        <w:rPr>
          <w:rFonts w:ascii="맑은 고딕" w:hAnsi="맑은 고딕" w:hint="eastAsia"/>
        </w:rPr>
        <w:t>시스템 다이어그램</w:t>
      </w:r>
      <w:bookmarkEnd w:id="3"/>
    </w:p>
    <w:p w14:paraId="395027DD" w14:textId="77777777" w:rsidR="00702C44" w:rsidRDefault="00702C44" w:rsidP="000820FE">
      <w:pPr>
        <w:rPr>
          <w:rFonts w:ascii="맑은 고딕" w:hAnsi="맑은 고딕"/>
        </w:rPr>
      </w:pPr>
    </w:p>
    <w:p w14:paraId="11ABA03D" w14:textId="6743622E" w:rsidR="000820FE" w:rsidRPr="000820FE" w:rsidRDefault="00702C44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77440" behindDoc="1" locked="0" layoutInCell="1" allowOverlap="1" wp14:anchorId="57D2BAD9" wp14:editId="2C524213">
                <wp:simplePos x="0" y="0"/>
                <wp:positionH relativeFrom="margin">
                  <wp:align>right</wp:align>
                </wp:positionH>
                <wp:positionV relativeFrom="paragraph">
                  <wp:posOffset>517525</wp:posOffset>
                </wp:positionV>
                <wp:extent cx="5772785" cy="3623945"/>
                <wp:effectExtent l="19050" t="19050" r="18415" b="14605"/>
                <wp:wrapTight wrapText="bothSides">
                  <wp:wrapPolygon edited="0">
                    <wp:start x="-71" y="-114"/>
                    <wp:lineTo x="-71" y="21574"/>
                    <wp:lineTo x="21598" y="21574"/>
                    <wp:lineTo x="21598" y="-114"/>
                    <wp:lineTo x="-71" y="-114"/>
                  </wp:wrapPolygon>
                </wp:wrapTight>
                <wp:docPr id="67" name="그룹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785" cy="3623945"/>
                          <a:chOff x="1085215" y="381000"/>
                          <a:chExt cx="5772785" cy="3623945"/>
                        </a:xfrm>
                      </wpg:grpSpPr>
                      <pic:pic xmlns:pic="http://schemas.openxmlformats.org/drawingml/2006/picture">
                        <pic:nvPicPr>
                          <pic:cNvPr id="82" name="그림 8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85215" y="381000"/>
                            <a:ext cx="5772785" cy="36239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>
                            <a:softEdge rad="0"/>
                          </a:effectLst>
                        </pic:spPr>
                      </pic:pic>
                      <wps:wsp>
                        <wps:cNvPr id="227" name="직사각형 227"/>
                        <wps:cNvSpPr/>
                        <wps:spPr>
                          <a:xfrm>
                            <a:off x="3219449" y="1219201"/>
                            <a:ext cx="1351915" cy="7048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97931A" id="그룹 67" o:spid="_x0000_s1026" style="position:absolute;left:0;text-align:left;margin-left:403.35pt;margin-top:40.75pt;width:454.55pt;height:285.35pt;z-index:-250839040;mso-position-horizontal:right;mso-position-horizontal-relative:margin" coordorigin="10852,3810" coordsize="57727,36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82" o:spid="_x0000_s1027" type="#_x0000_t75" style="position:absolute;left:10852;top:3810;width:57728;height:36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" stroked="t" strokecolor="black [3213]" strokeweight="1pt">
                  <v:imagedata r:id="rId19" o:title=""/>
                  <v:path arrowok="t"/>
                </v:shape>
                <v:rect id="직사각형 227" o:spid="_x0000_s1028" style="position:absolute;left:32194;top:12192;width:13519;height:7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 w:rsidR="000820FE" w:rsidRPr="000820FE">
        <w:rPr>
          <w:rFonts w:ascii="맑은 고딕" w:hAnsi="맑은 고딕"/>
        </w:rPr>
        <w:t>L</w:t>
      </w:r>
      <w:r w:rsidR="000820FE" w:rsidRPr="000820FE">
        <w:rPr>
          <w:rFonts w:ascii="맑은 고딕" w:hAnsi="맑은 고딕" w:hint="eastAsia"/>
        </w:rPr>
        <w:t>e</w:t>
      </w:r>
      <w:r w:rsidR="000820FE" w:rsidRPr="000820FE">
        <w:rPr>
          <w:rFonts w:ascii="맑은 고딕" w:hAnsi="맑은 고딕"/>
        </w:rPr>
        <w:t>op</w:t>
      </w:r>
      <w:r w:rsidR="000820FE" w:rsidRPr="000820FE">
        <w:rPr>
          <w:rFonts w:ascii="맑은 고딕" w:hAnsi="맑은 고딕" w:hint="eastAsia"/>
        </w:rPr>
        <w:t xml:space="preserve">ard </w:t>
      </w:r>
      <w:r w:rsidR="004D0AD1">
        <w:rPr>
          <w:rFonts w:ascii="맑은 고딕" w:hAnsi="맑은 고딕" w:hint="eastAsia"/>
        </w:rPr>
        <w:t>VMS</w:t>
      </w:r>
      <w:r w:rsidR="000820FE" w:rsidRPr="000820FE">
        <w:rPr>
          <w:rFonts w:ascii="맑은 고딕" w:hAnsi="맑은 고딕" w:hint="eastAsia"/>
        </w:rPr>
        <w:t>의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시스템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다이어그램은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다음과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같습니다</w:t>
      </w:r>
      <w:r w:rsidR="000820FE" w:rsidRPr="000820FE">
        <w:rPr>
          <w:rFonts w:ascii="맑은 고딕" w:hAnsi="맑은 고딕"/>
        </w:rPr>
        <w:t>.</w:t>
      </w:r>
    </w:p>
    <w:p w14:paraId="2415C2F1" w14:textId="10092E20" w:rsidR="000820FE" w:rsidRDefault="004D0AD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71E45E82" w14:textId="77777777" w:rsidR="00D07140" w:rsidRPr="00126706" w:rsidRDefault="00D07140" w:rsidP="00D07140">
      <w:pPr>
        <w:pStyle w:val="1"/>
        <w:rPr>
          <w:rFonts w:ascii="맑은 고딕" w:hAnsi="맑은 고딕"/>
        </w:rPr>
      </w:pPr>
      <w:bookmarkStart w:id="4" w:name="_Toc69819934"/>
      <w:r w:rsidRPr="00126706">
        <w:rPr>
          <w:rFonts w:ascii="맑은 고딕" w:hAnsi="맑은 고딕" w:hint="eastAsia"/>
        </w:rPr>
        <w:lastRenderedPageBreak/>
        <w:t>2. 설치하기</w:t>
      </w:r>
      <w:bookmarkEnd w:id="4"/>
    </w:p>
    <w:p w14:paraId="2F9BD677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프로그램 설명은 W</w:t>
      </w:r>
      <w:r w:rsidRPr="00336D61">
        <w:rPr>
          <w:rFonts w:ascii="맑은 고딕" w:hAnsi="맑은 고딕"/>
        </w:rPr>
        <w:t>indows 10 Pro 64Bit</w:t>
      </w:r>
      <w:r w:rsidRPr="00336D61">
        <w:rPr>
          <w:rFonts w:ascii="맑은 고딕" w:hAnsi="맑은 고딕" w:hint="eastAsia"/>
        </w:rPr>
        <w:t>가 최신버전으로 설치된 하드웨어를 기반으로 설명합니다.</w:t>
      </w:r>
    </w:p>
    <w:p w14:paraId="087F63DB" w14:textId="229D6F22" w:rsidR="00896607" w:rsidRPr="004355BD" w:rsidRDefault="00896607" w:rsidP="00896607">
      <w:pPr>
        <w:pStyle w:val="2"/>
        <w:rPr>
          <w:rFonts w:ascii="맑은 고딕" w:hAnsi="맑은 고딕"/>
        </w:rPr>
      </w:pPr>
      <w:bookmarkStart w:id="5" w:name="_Toc61619447"/>
      <w:bookmarkStart w:id="6" w:name="_Toc69819935"/>
      <w:r>
        <w:rPr>
          <w:rFonts w:ascii="맑은 고딕" w:hAnsi="맑은 고딕"/>
        </w:rPr>
        <w:t>2</w:t>
      </w:r>
      <w:r w:rsidRPr="004355BD">
        <w:rPr>
          <w:rFonts w:ascii="맑은 고딕" w:hAnsi="맑은 고딕" w:hint="eastAsia"/>
        </w:rPr>
        <w:t xml:space="preserve">.1 </w:t>
      </w:r>
      <w:r w:rsidRPr="004355BD">
        <w:rPr>
          <w:rFonts w:ascii="맑은 고딕" w:hAnsi="맑은 고딕" w:hint="eastAsia"/>
          <w:caps w:val="0"/>
        </w:rPr>
        <w:t>M</w:t>
      </w:r>
      <w:r w:rsidRPr="004355BD">
        <w:rPr>
          <w:rFonts w:ascii="맑은 고딕" w:hAnsi="맑은 고딕"/>
          <w:caps w:val="0"/>
        </w:rPr>
        <w:t>aria DB</w:t>
      </w:r>
      <w:r w:rsidRPr="004355BD">
        <w:rPr>
          <w:rFonts w:ascii="맑은 고딕" w:hAnsi="맑은 고딕"/>
        </w:rPr>
        <w:t xml:space="preserve"> </w:t>
      </w:r>
      <w:r w:rsidRPr="004355BD">
        <w:rPr>
          <w:rFonts w:ascii="맑은 고딕" w:hAnsi="맑은 고딕" w:hint="eastAsia"/>
        </w:rPr>
        <w:t>설치</w:t>
      </w:r>
      <w:bookmarkEnd w:id="5"/>
      <w:bookmarkEnd w:id="6"/>
    </w:p>
    <w:p w14:paraId="1A268D1F" w14:textId="1A5739C9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M</w:t>
      </w:r>
      <w:r w:rsidRPr="00336D61">
        <w:rPr>
          <w:rFonts w:ascii="맑은 고딕" w:hAnsi="맑은 고딕"/>
        </w:rPr>
        <w:t>aria DB</w:t>
      </w:r>
      <w:r w:rsidRPr="00336D61">
        <w:rPr>
          <w:rFonts w:ascii="맑은 고딕" w:hAnsi="맑은 고딕" w:hint="eastAsia"/>
        </w:rPr>
        <w:t xml:space="preserve">는 </w:t>
      </w:r>
      <w:r>
        <w:rPr>
          <w:rFonts w:ascii="맑은 고딕" w:hAnsi="맑은 고딕"/>
        </w:rPr>
        <w:t>VMS</w:t>
      </w:r>
      <w:r w:rsidRPr="00336D61">
        <w:rPr>
          <w:rFonts w:ascii="맑은 고딕" w:hAnsi="맑은 고딕" w:hint="eastAsia"/>
        </w:rPr>
        <w:t>의 모든 데이터를 관리하는 프로그램으로 일반버전은 M</w:t>
      </w:r>
      <w:r w:rsidRPr="00336D61">
        <w:rPr>
          <w:rFonts w:ascii="맑은 고딕" w:hAnsi="맑은 고딕"/>
        </w:rPr>
        <w:t>aria DB</w:t>
      </w:r>
      <w:r w:rsidRPr="00336D61">
        <w:rPr>
          <w:rFonts w:ascii="맑은 고딕" w:hAnsi="맑은 고딕" w:hint="eastAsia"/>
        </w:rPr>
        <w:t xml:space="preserve">를 직접 설치 및 설정을 해줘야 </w:t>
      </w:r>
      <w:r>
        <w:rPr>
          <w:rFonts w:ascii="맑은 고딕" w:hAnsi="맑은 고딕" w:hint="eastAsia"/>
        </w:rPr>
        <w:t>합</w:t>
      </w:r>
      <w:r w:rsidRPr="00336D61">
        <w:rPr>
          <w:rFonts w:ascii="맑은 고딕" w:hAnsi="맑은 고딕" w:hint="eastAsia"/>
        </w:rPr>
        <w:t>니다.</w:t>
      </w:r>
    </w:p>
    <w:p w14:paraId="54009974" w14:textId="51681940" w:rsidR="00896607" w:rsidRPr="004355BD" w:rsidRDefault="00896607" w:rsidP="00896607">
      <w:pPr>
        <w:pStyle w:val="3"/>
        <w:rPr>
          <w:rFonts w:ascii="맑은 고딕" w:hAnsi="맑은 고딕"/>
        </w:rPr>
      </w:pPr>
      <w:bookmarkStart w:id="7" w:name="_Toc61619448"/>
      <w:bookmarkStart w:id="8" w:name="_Toc69819936"/>
      <w:r>
        <w:rPr>
          <w:rFonts w:ascii="맑은 고딕" w:hAnsi="맑은 고딕"/>
        </w:rPr>
        <w:t>2</w:t>
      </w:r>
      <w:r w:rsidRPr="004355BD">
        <w:rPr>
          <w:rFonts w:ascii="맑은 고딕" w:hAnsi="맑은 고딕" w:hint="eastAsia"/>
        </w:rPr>
        <w:t>.1.1 M</w:t>
      </w:r>
      <w:r w:rsidRPr="004355BD">
        <w:rPr>
          <w:rFonts w:ascii="맑은 고딕" w:hAnsi="맑은 고딕"/>
          <w:caps w:val="0"/>
        </w:rPr>
        <w:t>aria</w:t>
      </w:r>
      <w:r w:rsidRPr="004355BD">
        <w:rPr>
          <w:rFonts w:ascii="맑은 고딕" w:hAnsi="맑은 고딕"/>
        </w:rPr>
        <w:t xml:space="preserve"> DB</w:t>
      </w:r>
      <w:r w:rsidRPr="004355BD">
        <w:rPr>
          <w:rFonts w:ascii="맑은 고딕" w:hAnsi="맑은 고딕" w:hint="eastAsia"/>
        </w:rPr>
        <w:t xml:space="preserve"> 프로그램 준비</w:t>
      </w:r>
      <w:bookmarkEnd w:id="7"/>
      <w:bookmarkEnd w:id="8"/>
    </w:p>
    <w:p w14:paraId="360BE403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79488" behindDoc="1" locked="0" layoutInCell="1" allowOverlap="1" wp14:anchorId="07E26CC4" wp14:editId="6ABD8BB2">
                <wp:simplePos x="0" y="0"/>
                <wp:positionH relativeFrom="column">
                  <wp:posOffset>2990850</wp:posOffset>
                </wp:positionH>
                <wp:positionV relativeFrom="paragraph">
                  <wp:posOffset>107950</wp:posOffset>
                </wp:positionV>
                <wp:extent cx="2928620" cy="719455"/>
                <wp:effectExtent l="19050" t="19050" r="24130" b="23495"/>
                <wp:wrapTight wrapText="bothSides">
                  <wp:wrapPolygon edited="0">
                    <wp:start x="-141" y="-572"/>
                    <wp:lineTo x="-141" y="21733"/>
                    <wp:lineTo x="21637" y="21733"/>
                    <wp:lineTo x="21637" y="-572"/>
                    <wp:lineTo x="-141" y="-572"/>
                  </wp:wrapPolygon>
                </wp:wrapTight>
                <wp:docPr id="233" name="그룹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8620" cy="719455"/>
                          <a:chOff x="0" y="0"/>
                          <a:chExt cx="2928620" cy="719455"/>
                        </a:xfrm>
                      </wpg:grpSpPr>
                      <pic:pic xmlns:pic="http://schemas.openxmlformats.org/drawingml/2006/picture">
                        <pic:nvPicPr>
                          <pic:cNvPr id="234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6887"/>
                          <a:stretch/>
                        </pic:blipFill>
                        <pic:spPr bwMode="auto">
                          <a:xfrm>
                            <a:off x="0" y="0"/>
                            <a:ext cx="2928620" cy="71945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5" name="직사각형 235"/>
                        <wps:cNvSpPr/>
                        <wps:spPr>
                          <a:xfrm>
                            <a:off x="28575" y="485775"/>
                            <a:ext cx="1877060" cy="2235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E22063" id="그룹 233" o:spid="_x0000_s1026" style="position:absolute;left:0;text-align:left;margin-left:235.5pt;margin-top:8.5pt;width:230.6pt;height:56.65pt;z-index:-250836992" coordsize="29286,7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">
                <v:shape id="Picture 2" o:spid="_x0000_s1027" type="#_x0000_t75" style="position:absolute;width:29286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" stroked="t" strokecolor="black [3213]" strokeweight="1pt">
                  <v:imagedata r:id="rId21" o:title="" cropright="37281f"/>
                  <v:path arrowok="t"/>
                </v:shape>
                <v:rect id="직사각형 235" o:spid="_x0000_s1028" style="position:absolute;left:285;top:4857;width:18771;height:2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 xml:space="preserve">Maria DB를 설치하는데 옆 그림과 같이 </w:t>
      </w:r>
      <w:r w:rsidRPr="00336D61">
        <w:rPr>
          <w:rFonts w:ascii="맑은 고딕" w:hAnsi="맑은 고딕"/>
        </w:rPr>
        <w:t>3</w:t>
      </w:r>
      <w:r w:rsidRPr="00336D61">
        <w:rPr>
          <w:rFonts w:ascii="맑은 고딕" w:hAnsi="맑은 고딕" w:hint="eastAsia"/>
        </w:rPr>
        <w:t>가지 파일이 필요합니다.</w:t>
      </w:r>
    </w:p>
    <w:p w14:paraId="01371E03" w14:textId="77777777" w:rsidR="00896607" w:rsidRPr="00336D61" w:rsidRDefault="00896607" w:rsidP="00896607">
      <w:pPr>
        <w:rPr>
          <w:rFonts w:ascii="맑은 고딕" w:hAnsi="맑은 고딕"/>
        </w:rPr>
      </w:pPr>
    </w:p>
    <w:bookmarkStart w:id="9" w:name="_Toc61619449"/>
    <w:bookmarkStart w:id="10" w:name="_Toc69819937"/>
    <w:p w14:paraId="3A87012D" w14:textId="728FC098" w:rsidR="00896607" w:rsidRPr="004355BD" w:rsidRDefault="00896607" w:rsidP="00896607">
      <w:pPr>
        <w:pStyle w:val="3"/>
        <w:rPr>
          <w:rFonts w:ascii="맑은 고딕" w:hAnsi="맑은 고딕"/>
        </w:rPr>
      </w:pPr>
      <w:r w:rsidRPr="004355BD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87680" behindDoc="1" locked="0" layoutInCell="1" allowOverlap="1" wp14:anchorId="251FEC16" wp14:editId="04A51FBB">
                <wp:simplePos x="0" y="0"/>
                <wp:positionH relativeFrom="column">
                  <wp:posOffset>3114675</wp:posOffset>
                </wp:positionH>
                <wp:positionV relativeFrom="paragraph">
                  <wp:posOffset>385445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236" name="그룹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237" name="그림 23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8" name="직사각형 238"/>
                        <wps:cNvSpPr/>
                        <wps:spPr>
                          <a:xfrm>
                            <a:off x="1724025" y="1971675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F1D1A0" id="그룹 236" o:spid="_x0000_s1026" style="position:absolute;left:0;text-align:left;margin-left:245.25pt;margin-top:30.35pt;width:222.8pt;height:174pt;z-index:-250828800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">
                <v:shape id="그림 237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" stroked="t" strokecolor="black [3213]" strokeweight="1pt">
                  <v:imagedata r:id="rId23" o:title=""/>
                  <v:path arrowok="t"/>
                </v:shape>
                <v:rect id="직사각형 238" o:spid="_x0000_s1028" style="position:absolute;left:17240;top:19716;width:5575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/>
        </w:rPr>
        <w:t>2</w:t>
      </w:r>
      <w:r w:rsidRPr="004355BD">
        <w:rPr>
          <w:rFonts w:ascii="맑은 고딕" w:hAnsi="맑은 고딕"/>
        </w:rPr>
        <w:t>.</w:t>
      </w:r>
      <w:r w:rsidRPr="004355BD">
        <w:rPr>
          <w:rFonts w:ascii="맑은 고딕" w:hAnsi="맑은 고딕" w:hint="eastAsia"/>
        </w:rPr>
        <w:t>1.</w:t>
      </w:r>
      <w:r w:rsidRPr="004355BD">
        <w:rPr>
          <w:rFonts w:ascii="맑은 고딕" w:hAnsi="맑은 고딕"/>
        </w:rPr>
        <w:t>2</w:t>
      </w:r>
      <w:r w:rsidRPr="004355BD">
        <w:rPr>
          <w:rFonts w:ascii="맑은 고딕" w:hAnsi="맑은 고딕" w:hint="eastAsia"/>
        </w:rPr>
        <w:t xml:space="preserve"> M</w:t>
      </w:r>
      <w:r w:rsidRPr="004355BD">
        <w:rPr>
          <w:rFonts w:ascii="맑은 고딕" w:hAnsi="맑은 고딕"/>
          <w:caps w:val="0"/>
        </w:rPr>
        <w:t>aria</w:t>
      </w:r>
      <w:r w:rsidRPr="004355BD">
        <w:rPr>
          <w:rFonts w:ascii="맑은 고딕" w:hAnsi="맑은 고딕"/>
        </w:rPr>
        <w:t xml:space="preserve"> DB</w:t>
      </w:r>
      <w:r w:rsidRPr="004355BD">
        <w:rPr>
          <w:rFonts w:ascii="맑은 고딕" w:hAnsi="맑은 고딕" w:hint="eastAsia"/>
        </w:rPr>
        <w:t xml:space="preserve"> 프로그램 설치</w:t>
      </w:r>
      <w:bookmarkEnd w:id="9"/>
      <w:bookmarkEnd w:id="10"/>
    </w:p>
    <w:p w14:paraId="6844FC01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1. </w:t>
      </w:r>
      <w:r w:rsidRPr="00336D61">
        <w:rPr>
          <w:rFonts w:ascii="맑은 고딕" w:hAnsi="맑은 고딕" w:hint="eastAsia"/>
        </w:rPr>
        <w:t>mariadb-1</w:t>
      </w:r>
      <w:r w:rsidRPr="00336D61">
        <w:rPr>
          <w:rFonts w:ascii="맑은 고딕" w:hAnsi="맑은 고딕"/>
        </w:rPr>
        <w:t>0.0.21</w:t>
      </w:r>
      <w:r w:rsidRPr="00336D61">
        <w:rPr>
          <w:rFonts w:ascii="맑은 고딕" w:hAnsi="맑은 고딕" w:hint="eastAsia"/>
        </w:rPr>
        <w:t>-winx64 파일을 더블 클릭하여 실행합니다.</w:t>
      </w:r>
    </w:p>
    <w:p w14:paraId="3984A3CE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2. </w:t>
      </w:r>
      <w:r w:rsidRPr="00336D61">
        <w:rPr>
          <w:rFonts w:ascii="맑은 고딕" w:hAnsi="맑은 고딕" w:hint="eastAsia"/>
        </w:rPr>
        <w:t xml:space="preserve">초기화면에서 </w:t>
      </w:r>
      <w:r w:rsidRPr="00336D61">
        <w:rPr>
          <w:rFonts w:ascii="맑은 고딕" w:hAnsi="맑은 고딕"/>
        </w:rPr>
        <w:t>‘Next’</w:t>
      </w:r>
      <w:r w:rsidRPr="00336D61">
        <w:rPr>
          <w:rFonts w:ascii="맑은 고딕" w:hAnsi="맑은 고딕" w:hint="eastAsia"/>
        </w:rPr>
        <w:t>를 클릭합니다.</w:t>
      </w:r>
    </w:p>
    <w:p w14:paraId="308CEFD3" w14:textId="77777777" w:rsidR="00896607" w:rsidRPr="00336D61" w:rsidRDefault="00896607" w:rsidP="00896607">
      <w:pPr>
        <w:rPr>
          <w:rFonts w:ascii="맑은 고딕" w:hAnsi="맑은 고딕"/>
        </w:rPr>
      </w:pPr>
    </w:p>
    <w:p w14:paraId="29D95143" w14:textId="77777777" w:rsidR="00896607" w:rsidRPr="00336D61" w:rsidRDefault="00896607" w:rsidP="00896607">
      <w:pPr>
        <w:rPr>
          <w:rFonts w:ascii="맑은 고딕" w:hAnsi="맑은 고딕"/>
        </w:rPr>
      </w:pPr>
    </w:p>
    <w:p w14:paraId="110F487E" w14:textId="77777777" w:rsidR="00896607" w:rsidRPr="004355BD" w:rsidRDefault="00896607" w:rsidP="00896607">
      <w:pPr>
        <w:rPr>
          <w:rFonts w:ascii="맑은 고딕" w:hAnsi="맑은 고딕"/>
        </w:rPr>
      </w:pPr>
    </w:p>
    <w:p w14:paraId="125CB263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88704" behindDoc="1" locked="0" layoutInCell="1" allowOverlap="1" wp14:anchorId="1CAA0A08" wp14:editId="4DBF0A45">
                <wp:simplePos x="0" y="0"/>
                <wp:positionH relativeFrom="column">
                  <wp:posOffset>3114040</wp:posOffset>
                </wp:positionH>
                <wp:positionV relativeFrom="paragraph">
                  <wp:posOffset>43180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239" name="그룹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240" name="그림 240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1" name="직사각형 241"/>
                        <wps:cNvSpPr/>
                        <wps:spPr>
                          <a:xfrm>
                            <a:off x="19050" y="1704975"/>
                            <a:ext cx="187706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직사각형 242"/>
                        <wps:cNvSpPr/>
                        <wps:spPr>
                          <a:xfrm>
                            <a:off x="1724025" y="1972146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02B004" id="그룹 239" o:spid="_x0000_s1026" style="position:absolute;left:0;text-align:left;margin-left:245.2pt;margin-top:3.4pt;width:222.8pt;height:174pt;z-index:-250827776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">
                <v:shape id="그림 240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" stroked="t" strokecolor="black [3213]" strokeweight="1pt">
                  <v:imagedata r:id="rId25" o:title=""/>
                  <v:path arrowok="t"/>
                </v:shape>
                <v:rect id="직사각형 241" o:spid="_x0000_s1028" style="position:absolute;left:190;top:17049;width:18771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" filled="f" strokecolor="red" strokeweight="1.25pt"/>
                <v:rect id="직사각형 242" o:spid="_x0000_s1029" style="position:absolute;left:17240;top:19721;width:5575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/>
        </w:rPr>
        <w:t xml:space="preserve">3. License </w:t>
      </w:r>
      <w:r w:rsidRPr="00336D61">
        <w:rPr>
          <w:rFonts w:ascii="맑은 고딕" w:hAnsi="맑은 고딕" w:hint="eastAsia"/>
        </w:rPr>
        <w:t xml:space="preserve">사용 동의에 체크를 하고 </w:t>
      </w:r>
      <w:r w:rsidRPr="00336D61">
        <w:rPr>
          <w:rFonts w:ascii="맑은 고딕" w:hAnsi="맑은 고딕"/>
        </w:rPr>
        <w:t>‘Next’</w:t>
      </w:r>
      <w:r w:rsidRPr="00336D61">
        <w:rPr>
          <w:rFonts w:ascii="맑은 고딕" w:hAnsi="맑은 고딕" w:hint="eastAsia"/>
        </w:rPr>
        <w:t>를 클릭합니다.</w:t>
      </w:r>
    </w:p>
    <w:p w14:paraId="093444AE" w14:textId="77777777" w:rsidR="00896607" w:rsidRPr="00336D61" w:rsidRDefault="00896607" w:rsidP="00896607">
      <w:pPr>
        <w:rPr>
          <w:rFonts w:ascii="맑은 고딕" w:hAnsi="맑은 고딕"/>
        </w:rPr>
      </w:pPr>
    </w:p>
    <w:p w14:paraId="353B69FB" w14:textId="77777777" w:rsidR="00896607" w:rsidRPr="00336D61" w:rsidRDefault="00896607" w:rsidP="00896607">
      <w:pPr>
        <w:rPr>
          <w:rFonts w:ascii="맑은 고딕" w:hAnsi="맑은 고딕"/>
        </w:rPr>
      </w:pPr>
    </w:p>
    <w:p w14:paraId="435D8073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14:paraId="75159371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2486656" behindDoc="1" locked="0" layoutInCell="1" allowOverlap="1" wp14:anchorId="0506D18A" wp14:editId="34F9E1E4">
                <wp:simplePos x="0" y="0"/>
                <wp:positionH relativeFrom="column">
                  <wp:posOffset>3086100</wp:posOffset>
                </wp:positionH>
                <wp:positionV relativeFrom="paragraph">
                  <wp:posOffset>19050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243" name="그룹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244" name="그림 244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5" name="직사각형 245"/>
                        <wps:cNvSpPr/>
                        <wps:spPr>
                          <a:xfrm>
                            <a:off x="19050" y="600075"/>
                            <a:ext cx="2275840" cy="6318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직사각형 246"/>
                        <wps:cNvSpPr/>
                        <wps:spPr>
                          <a:xfrm>
                            <a:off x="1724025" y="1971675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73B725" id="그룹 243" o:spid="_x0000_s1026" style="position:absolute;left:0;text-align:left;margin-left:243pt;margin-top:1.5pt;width:222.8pt;height:174pt;z-index:-250829824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">
                <v:shape id="그림 244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" stroked="t" strokecolor="black [3213]" strokeweight="1pt">
                  <v:imagedata r:id="rId27" o:title=""/>
                  <v:path arrowok="t"/>
                </v:shape>
                <v:rect id="직사각형 245" o:spid="_x0000_s1028" style="position:absolute;left:190;top:6000;width:22758;height:6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" filled="f" strokecolor="red" strokeweight="1.25pt"/>
                <v:rect id="직사각형 246" o:spid="_x0000_s1029" style="position:absolute;left:17240;top:19716;width:5575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85632" behindDoc="1" locked="0" layoutInCell="1" allowOverlap="1" wp14:anchorId="52887CE8" wp14:editId="715BC616">
                <wp:simplePos x="0" y="0"/>
                <wp:positionH relativeFrom="column">
                  <wp:posOffset>19050</wp:posOffset>
                </wp:positionH>
                <wp:positionV relativeFrom="paragraph">
                  <wp:posOffset>19050</wp:posOffset>
                </wp:positionV>
                <wp:extent cx="2821940" cy="2209800"/>
                <wp:effectExtent l="19050" t="19050" r="16510" b="19050"/>
                <wp:wrapTight wrapText="bothSides">
                  <wp:wrapPolygon edited="0">
                    <wp:start x="-146" y="-186"/>
                    <wp:lineTo x="-146" y="21600"/>
                    <wp:lineTo x="21581" y="21600"/>
                    <wp:lineTo x="21581" y="-186"/>
                    <wp:lineTo x="-146" y="-186"/>
                  </wp:wrapPolygon>
                </wp:wrapTight>
                <wp:docPr id="247" name="그룹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1940" cy="2209800"/>
                          <a:chOff x="0" y="0"/>
                          <a:chExt cx="2821940" cy="2209800"/>
                        </a:xfrm>
                      </wpg:grpSpPr>
                      <pic:pic xmlns:pic="http://schemas.openxmlformats.org/drawingml/2006/picture">
                        <pic:nvPicPr>
                          <pic:cNvPr id="248" name="그림 248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9" name="직사각형 249"/>
                        <wps:cNvSpPr/>
                        <wps:spPr>
                          <a:xfrm>
                            <a:off x="1819275" y="1971675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D7D4D0" id="그룹 247" o:spid="_x0000_s1026" style="position:absolute;left:0;text-align:left;margin-left:1.5pt;margin-top:1.5pt;width:222.2pt;height:174pt;z-index:-250830848" coordsize="28219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">
                <v:shape id="그림 248" o:spid="_x0000_s1027" type="#_x0000_t75" style="position:absolute;width:28219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" stroked="t" strokecolor="black [3213]" strokeweight="1pt">
                  <v:imagedata r:id="rId29" o:title=""/>
                  <v:path arrowok="t"/>
                </v:shape>
                <v:rect id="직사각형 249" o:spid="_x0000_s1028" style="position:absolute;left:18192;top:19716;width:5576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/>
        </w:rPr>
        <w:t>4.</w:t>
      </w:r>
      <w:r w:rsidRPr="00336D61">
        <w:rPr>
          <w:rFonts w:ascii="맑은 고딕" w:hAnsi="맑은 고딕"/>
        </w:rPr>
        <w:t xml:space="preserve"> ‘Next’</w:t>
      </w:r>
      <w:r w:rsidRPr="00336D61">
        <w:rPr>
          <w:rFonts w:ascii="맑은 고딕" w:hAnsi="맑은 고딕" w:hint="eastAsia"/>
        </w:rPr>
        <w:t>를 클릭합니다.</w:t>
      </w:r>
    </w:p>
    <w:p w14:paraId="57C643D2" w14:textId="77777777" w:rsidR="00896607" w:rsidRPr="00336D61" w:rsidRDefault="00896607" w:rsidP="00896607">
      <w:pPr>
        <w:rPr>
          <w:rFonts w:ascii="맑은 고딕" w:hAnsi="맑은 고딕"/>
        </w:rPr>
      </w:pPr>
      <w:r>
        <w:rPr>
          <w:rFonts w:ascii="맑은 고딕" w:hAnsi="맑은 고딕"/>
        </w:rPr>
        <w:t>5</w:t>
      </w:r>
      <w:r w:rsidRPr="00336D61">
        <w:rPr>
          <w:rFonts w:ascii="맑은 고딕" w:hAnsi="맑은 고딕"/>
        </w:rPr>
        <w:t xml:space="preserve">. password </w:t>
      </w:r>
      <w:r w:rsidRPr="00336D61">
        <w:rPr>
          <w:rFonts w:ascii="맑은 고딕" w:hAnsi="맑은 고딕" w:hint="eastAsia"/>
        </w:rPr>
        <w:t xml:space="preserve">입력 화면이 나오면 </w:t>
      </w:r>
      <w:r w:rsidRPr="00336D61">
        <w:rPr>
          <w:rFonts w:ascii="맑은 고딕" w:hAnsi="맑은 고딕"/>
        </w:rPr>
        <w:t>password</w:t>
      </w:r>
      <w:r w:rsidRPr="00336D61">
        <w:rPr>
          <w:rFonts w:ascii="맑은 고딕" w:hAnsi="맑은 고딕" w:hint="eastAsia"/>
        </w:rPr>
        <w:t xml:space="preserve">를 입력하고 확인으로 한번 더 입력 </w:t>
      </w:r>
      <w:r w:rsidRPr="00336D61">
        <w:rPr>
          <w:rFonts w:ascii="맑은 고딕" w:hAnsi="맑은 고딕"/>
        </w:rPr>
        <w:t>‘Next’</w:t>
      </w:r>
      <w:r w:rsidRPr="00336D61">
        <w:rPr>
          <w:rFonts w:ascii="맑은 고딕" w:hAnsi="맑은 고딕" w:hint="eastAsia"/>
        </w:rPr>
        <w:t>를 클릭합니다.</w:t>
      </w:r>
    </w:p>
    <w:p w14:paraId="6C24AD2C" w14:textId="77777777" w:rsidR="00896607" w:rsidRPr="00336D61" w:rsidRDefault="00896607" w:rsidP="00896607">
      <w:pPr>
        <w:rPr>
          <w:rFonts w:ascii="맑은 고딕" w:hAnsi="맑은 고딕"/>
          <w:b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2482560" behindDoc="0" locked="0" layoutInCell="1" allowOverlap="1" wp14:anchorId="21EEB448" wp14:editId="68CB2729">
            <wp:simplePos x="0" y="0"/>
            <wp:positionH relativeFrom="column">
              <wp:posOffset>3087232</wp:posOffset>
            </wp:positionH>
            <wp:positionV relativeFrom="paragraph">
              <wp:posOffset>2908929</wp:posOffset>
            </wp:positionV>
            <wp:extent cx="2829560" cy="2209800"/>
            <wp:effectExtent l="19050" t="19050" r="27940" b="19050"/>
            <wp:wrapTight wrapText="bothSides">
              <wp:wrapPolygon edited="0">
                <wp:start x="-145" y="-186"/>
                <wp:lineTo x="-145" y="21600"/>
                <wp:lineTo x="21668" y="21600"/>
                <wp:lineTo x="21668" y="-186"/>
                <wp:lineTo x="-145" y="-186"/>
              </wp:wrapPolygon>
            </wp:wrapTight>
            <wp:docPr id="2137" name="그림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" name="그림 2137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560" cy="2209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83584" behindDoc="1" locked="0" layoutInCell="1" allowOverlap="1" wp14:anchorId="1B3D0D82" wp14:editId="54AA42C2">
                <wp:simplePos x="0" y="0"/>
                <wp:positionH relativeFrom="column">
                  <wp:posOffset>19050</wp:posOffset>
                </wp:positionH>
                <wp:positionV relativeFrom="paragraph">
                  <wp:posOffset>473075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250" name="그룹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253" name="그림 253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5" name="직사각형 255"/>
                        <wps:cNvSpPr/>
                        <wps:spPr>
                          <a:xfrm>
                            <a:off x="1733550" y="1971675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C217D5" id="그룹 250" o:spid="_x0000_s1026" style="position:absolute;left:0;text-align:left;margin-left:1.5pt;margin-top:37.25pt;width:222.8pt;height:174pt;z-index:-250832896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">
                <v:shape id="그림 253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" stroked="t" strokecolor="black [3213]" strokeweight="1pt">
                  <v:imagedata r:id="rId32" o:title=""/>
                  <v:path arrowok="t"/>
                </v:shape>
                <v:rect id="직사각형 255" o:spid="_x0000_s1028" style="position:absolute;left:17335;top:19716;width:5575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84608" behindDoc="1" locked="0" layoutInCell="1" allowOverlap="1" wp14:anchorId="6717A055" wp14:editId="22CFF7C7">
                <wp:simplePos x="0" y="0"/>
                <wp:positionH relativeFrom="column">
                  <wp:posOffset>3105150</wp:posOffset>
                </wp:positionH>
                <wp:positionV relativeFrom="paragraph">
                  <wp:posOffset>473075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256" name="그룹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262" name="그림 262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1" name="직사각형 281"/>
                        <wps:cNvSpPr/>
                        <wps:spPr>
                          <a:xfrm>
                            <a:off x="1724025" y="1971675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FF0CB9" id="그룹 256" o:spid="_x0000_s1026" style="position:absolute;left:0;text-align:left;margin-left:244.5pt;margin-top:37.25pt;width:222.8pt;height:174pt;z-index:-250831872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">
                <v:shape id="그림 262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" stroked="t" strokecolor="black [3213]" strokeweight="1pt">
                  <v:imagedata r:id="rId34" o:title=""/>
                  <v:path arrowok="t"/>
                </v:shape>
                <v:rect id="직사각형 281" o:spid="_x0000_s1028" style="position:absolute;left:17240;top:19716;width:5575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81536" behindDoc="1" locked="0" layoutInCell="1" allowOverlap="1" wp14:anchorId="07CE042F" wp14:editId="1F6144F8">
                <wp:simplePos x="0" y="0"/>
                <wp:positionH relativeFrom="column">
                  <wp:posOffset>19050</wp:posOffset>
                </wp:positionH>
                <wp:positionV relativeFrom="paragraph">
                  <wp:posOffset>2910840</wp:posOffset>
                </wp:positionV>
                <wp:extent cx="2829560" cy="2217420"/>
                <wp:effectExtent l="19050" t="19050" r="27940" b="11430"/>
                <wp:wrapTight wrapText="bothSides">
                  <wp:wrapPolygon edited="0">
                    <wp:start x="-145" y="-186"/>
                    <wp:lineTo x="-145" y="21526"/>
                    <wp:lineTo x="21668" y="21526"/>
                    <wp:lineTo x="21668" y="-186"/>
                    <wp:lineTo x="-145" y="-186"/>
                  </wp:wrapPolygon>
                </wp:wrapTight>
                <wp:docPr id="287" name="그룹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17420"/>
                          <a:chOff x="0" y="0"/>
                          <a:chExt cx="2829560" cy="2217420"/>
                        </a:xfrm>
                      </wpg:grpSpPr>
                      <pic:pic xmlns:pic="http://schemas.openxmlformats.org/drawingml/2006/picture">
                        <pic:nvPicPr>
                          <pic:cNvPr id="297" name="그림 297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1742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5" name="직사각형 305"/>
                        <wps:cNvSpPr/>
                        <wps:spPr>
                          <a:xfrm>
                            <a:off x="1581150" y="1971675"/>
                            <a:ext cx="674611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9490AE" id="그룹 287" o:spid="_x0000_s1026" style="position:absolute;left:0;text-align:left;margin-left:1.5pt;margin-top:229.2pt;width:222.8pt;height:174.6pt;z-index:-250834944" coordsize="28295,22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">
                <v:shape id="그림 297" o:spid="_x0000_s1027" type="#_x0000_t75" style="position:absolute;width:28295;height:22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" stroked="t" strokecolor="black [3213]" strokeweight="1pt">
                  <v:imagedata r:id="rId36" o:title=""/>
                  <v:path arrowok="t"/>
                </v:shape>
                <v:rect id="직사각형 305" o:spid="_x0000_s1028" style="position:absolute;left:15811;top:19716;width:6746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/>
        </w:rPr>
        <w:t xml:space="preserve">  </w:t>
      </w:r>
      <w:r w:rsidRPr="00336D61">
        <w:rPr>
          <w:rFonts w:ascii="맑은 고딕" w:hAnsi="맑은 고딕"/>
          <w:b/>
        </w:rPr>
        <w:t>(</w:t>
      </w:r>
      <w:proofErr w:type="gramStart"/>
      <w:r w:rsidRPr="00336D61">
        <w:rPr>
          <w:rFonts w:ascii="맑은 고딕" w:hAnsi="맑은 고딕" w:hint="eastAsia"/>
          <w:b/>
        </w:rPr>
        <w:t>passw</w:t>
      </w:r>
      <w:r w:rsidRPr="00336D61">
        <w:rPr>
          <w:rFonts w:ascii="맑은 고딕" w:hAnsi="맑은 고딕"/>
          <w:b/>
        </w:rPr>
        <w:t>ord</w:t>
      </w:r>
      <w:r w:rsidRPr="00336D61">
        <w:rPr>
          <w:rFonts w:ascii="맑은 고딕" w:hAnsi="맑은 고딕" w:hint="eastAsia"/>
          <w:b/>
        </w:rPr>
        <w:t xml:space="preserve"> :</w:t>
      </w:r>
      <w:proofErr w:type="gramEnd"/>
      <w:r w:rsidRPr="00336D61">
        <w:rPr>
          <w:rFonts w:ascii="맑은 고딕" w:hAnsi="맑은 고딕" w:hint="eastAsia"/>
          <w:b/>
        </w:rPr>
        <w:t xml:space="preserve"> spdlwmleopard)</w:t>
      </w:r>
    </w:p>
    <w:p w14:paraId="561461AD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2480512" behindDoc="1" locked="0" layoutInCell="1" allowOverlap="1" wp14:anchorId="166D8EEE" wp14:editId="719F8FFE">
                <wp:simplePos x="0" y="0"/>
                <wp:positionH relativeFrom="column">
                  <wp:posOffset>3105150</wp:posOffset>
                </wp:positionH>
                <wp:positionV relativeFrom="paragraph">
                  <wp:posOffset>19050</wp:posOffset>
                </wp:positionV>
                <wp:extent cx="2829560" cy="2209800"/>
                <wp:effectExtent l="19050" t="19050" r="27940" b="19050"/>
                <wp:wrapTight wrapText="bothSides">
                  <wp:wrapPolygon edited="0">
                    <wp:start x="-145" y="-186"/>
                    <wp:lineTo x="-145" y="21600"/>
                    <wp:lineTo x="21668" y="21600"/>
                    <wp:lineTo x="21668" y="-186"/>
                    <wp:lineTo x="-145" y="-186"/>
                  </wp:wrapPolygon>
                </wp:wrapTight>
                <wp:docPr id="306" name="그룹 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9560" cy="2209800"/>
                          <a:chOff x="0" y="0"/>
                          <a:chExt cx="2829560" cy="2209800"/>
                        </a:xfrm>
                      </wpg:grpSpPr>
                      <pic:pic xmlns:pic="http://schemas.openxmlformats.org/drawingml/2006/picture">
                        <pic:nvPicPr>
                          <pic:cNvPr id="308" name="그림 308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209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9" name="직사각형 309"/>
                        <wps:cNvSpPr/>
                        <wps:spPr>
                          <a:xfrm>
                            <a:off x="1724025" y="1972146"/>
                            <a:ext cx="557530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A9B137" id="그룹 306" o:spid="_x0000_s1026" style="position:absolute;left:0;text-align:left;margin-left:244.5pt;margin-top:1.5pt;width:222.8pt;height:174pt;z-index:-250835968" coordsize="28295,22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">
                <v:shape id="그림 308" o:spid="_x0000_s1027" type="#_x0000_t75" style="position:absolute;width:28295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" stroked="t" strokecolor="black [3213]" strokeweight="1pt">
                  <v:imagedata r:id="rId38" o:title=""/>
                  <v:path arrowok="t"/>
                </v:shape>
                <v:rect id="직사각형 309" o:spid="_x0000_s1028" style="position:absolute;left:17240;top:19721;width:5575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/>
        </w:rPr>
        <w:t>6</w:t>
      </w:r>
      <w:r w:rsidRPr="00336D61">
        <w:rPr>
          <w:rFonts w:ascii="맑은 고딕" w:hAnsi="맑은 고딕" w:hint="eastAsia"/>
        </w:rPr>
        <w:t xml:space="preserve">. </w:t>
      </w:r>
      <w:r w:rsidRPr="00336D61">
        <w:rPr>
          <w:rFonts w:ascii="맑은 고딕" w:hAnsi="맑은 고딕"/>
        </w:rPr>
        <w:t>‘Next’</w:t>
      </w:r>
      <w:r w:rsidRPr="00336D61">
        <w:rPr>
          <w:rFonts w:ascii="맑은 고딕" w:hAnsi="맑은 고딕" w:hint="eastAsia"/>
        </w:rPr>
        <w:t xml:space="preserve">를 클릭하고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Install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클릭하여 파일을 설치합니다.</w:t>
      </w:r>
    </w:p>
    <w:p w14:paraId="66F40AE1" w14:textId="77777777" w:rsidR="00896607" w:rsidRPr="00336D61" w:rsidRDefault="00896607" w:rsidP="00896607">
      <w:pPr>
        <w:rPr>
          <w:rFonts w:ascii="맑은 고딕" w:hAnsi="맑은 고딕"/>
        </w:rPr>
      </w:pPr>
    </w:p>
    <w:p w14:paraId="3B523C32" w14:textId="77777777" w:rsidR="00896607" w:rsidRPr="00336D61" w:rsidRDefault="00896607" w:rsidP="00896607">
      <w:pPr>
        <w:rPr>
          <w:rFonts w:ascii="맑은 고딕" w:hAnsi="맑은 고딕"/>
        </w:rPr>
      </w:pPr>
      <w:r>
        <w:rPr>
          <w:rFonts w:ascii="맑은 고딕" w:hAnsi="맑은 고딕"/>
        </w:rPr>
        <w:t>7</w:t>
      </w:r>
      <w:r w:rsidRPr="00336D61">
        <w:rPr>
          <w:rFonts w:ascii="맑은 고딕" w:hAnsi="맑은 고딕"/>
        </w:rPr>
        <w:t xml:space="preserve">. </w:t>
      </w:r>
      <w:r w:rsidRPr="00336D61">
        <w:rPr>
          <w:rFonts w:ascii="맑은 고딕" w:hAnsi="맑은 고딕" w:hint="eastAsia"/>
        </w:rPr>
        <w:t xml:space="preserve">설치가 끝나면 옆 그림과 같이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Finish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를 클릭하여 설치를 완료합니다.</w:t>
      </w:r>
    </w:p>
    <w:p w14:paraId="5CDC1790" w14:textId="77777777" w:rsidR="00896607" w:rsidRPr="00336D61" w:rsidRDefault="00896607" w:rsidP="00896607">
      <w:pPr>
        <w:rPr>
          <w:rFonts w:ascii="맑은 고딕" w:hAnsi="맑은 고딕"/>
        </w:rPr>
      </w:pPr>
    </w:p>
    <w:p w14:paraId="0280E182" w14:textId="77777777" w:rsidR="00896607" w:rsidRPr="00336D61" w:rsidRDefault="00896607" w:rsidP="00896607">
      <w:pPr>
        <w:rPr>
          <w:rFonts w:ascii="맑은 고딕" w:hAnsi="맑은 고딕"/>
        </w:rPr>
      </w:pPr>
    </w:p>
    <w:p w14:paraId="2557E4D0" w14:textId="77777777" w:rsidR="00896607" w:rsidRPr="00336D61" w:rsidRDefault="00896607" w:rsidP="00896607">
      <w:pPr>
        <w:rPr>
          <w:rFonts w:ascii="맑은 고딕" w:hAnsi="맑은 고딕"/>
          <w:bCs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90752" behindDoc="1" locked="0" layoutInCell="1" allowOverlap="1" wp14:anchorId="1BA43641" wp14:editId="1164026E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2790825" cy="2190750"/>
                <wp:effectExtent l="19050" t="19050" r="28575" b="19050"/>
                <wp:wrapTight wrapText="bothSides">
                  <wp:wrapPolygon edited="0">
                    <wp:start x="-147" y="-188"/>
                    <wp:lineTo x="-147" y="21600"/>
                    <wp:lineTo x="21674" y="21600"/>
                    <wp:lineTo x="21674" y="-188"/>
                    <wp:lineTo x="-147" y="-188"/>
                  </wp:wrapPolygon>
                </wp:wrapTight>
                <wp:docPr id="310" name="그룹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0825" cy="2190750"/>
                          <a:chOff x="0" y="0"/>
                          <a:chExt cx="2790825" cy="2438400"/>
                        </a:xfrm>
                      </wpg:grpSpPr>
                      <pic:pic xmlns:pic="http://schemas.openxmlformats.org/drawingml/2006/picture">
                        <pic:nvPicPr>
                          <pic:cNvPr id="313" name="그림 313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4384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17" name="직사각형 317"/>
                        <wps:cNvSpPr/>
                        <wps:spPr>
                          <a:xfrm>
                            <a:off x="142875" y="1733550"/>
                            <a:ext cx="2526665" cy="3429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FA3A86" id="그룹 310" o:spid="_x0000_s1026" style="position:absolute;left:0;text-align:left;margin-left:168.55pt;margin-top:.55pt;width:219.75pt;height:172.5pt;z-index:-250825728;mso-position-horizontal:right;mso-position-horizontal-relative:margin;mso-height-relative:margin" coordsize="27908,24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">
                <v:shape id="그림 313" o:spid="_x0000_s1027" type="#_x0000_t75" style="position:absolute;width:27908;height:2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" stroked="t" strokecolor="black [3213]" strokeweight="1pt">
                  <v:imagedata r:id="rId40" o:title=""/>
                  <v:path arrowok="t"/>
                </v:shape>
                <v:rect id="직사각형 317" o:spid="_x0000_s1028" style="position:absolute;left:1428;top:17335;width:25267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8</w:t>
      </w:r>
      <w:r w:rsidRPr="00336D61">
        <w:rPr>
          <w:rFonts w:ascii="맑은 고딕" w:hAnsi="맑은 고딕" w:hint="eastAsia"/>
        </w:rPr>
        <w:t xml:space="preserve">. </w:t>
      </w:r>
      <w:r w:rsidRPr="00336D61">
        <w:rPr>
          <w:rFonts w:ascii="맑은 고딕" w:hAnsi="맑은 고딕" w:hint="eastAsia"/>
          <w:bCs/>
        </w:rPr>
        <w:t>접속자 수 초과 혹은 알 수 없는 오류 (잘못된 접속 오류)로 인한 접속 제한이 걸리는 경우의 수 방지</w:t>
      </w:r>
      <w:r w:rsidRPr="00336D61">
        <w:rPr>
          <w:rFonts w:ascii="맑은 고딕" w:hAnsi="맑은 고딕"/>
          <w:bCs/>
        </w:rPr>
        <w:br/>
        <w:t xml:space="preserve">- </w:t>
      </w:r>
      <w:r w:rsidRPr="00336D61">
        <w:rPr>
          <w:rFonts w:ascii="맑은 고딕" w:hAnsi="맑은 고딕" w:hint="eastAsia"/>
        </w:rPr>
        <w:t>Window 시작 -&gt; maria db폴더 -&gt; my.ini 소스 파일을 편집으로 엽니다.</w:t>
      </w:r>
    </w:p>
    <w:p w14:paraId="4A6B1BC2" w14:textId="16DC58E3" w:rsidR="00896607" w:rsidRPr="00336D61" w:rsidRDefault="00896607" w:rsidP="00896607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</w:p>
    <w:p w14:paraId="0A14BF24" w14:textId="77777777" w:rsidR="00896607" w:rsidRPr="00336D61" w:rsidRDefault="00896607" w:rsidP="00896607">
      <w:pPr>
        <w:rPr>
          <w:rFonts w:ascii="맑은 고딕" w:hAnsi="맑은 고딕"/>
          <w:noProof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91776" behindDoc="1" locked="0" layoutInCell="1" allowOverlap="1" wp14:anchorId="04EB8770" wp14:editId="44BDF2E1">
                <wp:simplePos x="0" y="0"/>
                <wp:positionH relativeFrom="margin">
                  <wp:align>right</wp:align>
                </wp:positionH>
                <wp:positionV relativeFrom="paragraph">
                  <wp:posOffset>61595</wp:posOffset>
                </wp:positionV>
                <wp:extent cx="3723005" cy="1495425"/>
                <wp:effectExtent l="19050" t="19050" r="10795" b="28575"/>
                <wp:wrapTight wrapText="bothSides">
                  <wp:wrapPolygon edited="0">
                    <wp:start x="-111" y="-275"/>
                    <wp:lineTo x="-111" y="21738"/>
                    <wp:lineTo x="21552" y="21738"/>
                    <wp:lineTo x="21552" y="-275"/>
                    <wp:lineTo x="-111" y="-275"/>
                  </wp:wrapPolygon>
                </wp:wrapTight>
                <wp:docPr id="318" name="그룹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3005" cy="1495425"/>
                          <a:chOff x="0" y="0"/>
                          <a:chExt cx="3989705" cy="1609725"/>
                        </a:xfrm>
                      </wpg:grpSpPr>
                      <pic:pic xmlns:pic="http://schemas.openxmlformats.org/drawingml/2006/picture">
                        <pic:nvPicPr>
                          <pic:cNvPr id="319" name="Picture 3" descr="C:\Users\VMS\Desktop\진행업무\[20160512]마리아 DB 설치 간편메뉴얼\캡쳐사진\006.접속제한풀기 소스변경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4" r="8652" b="17157"/>
                          <a:stretch/>
                        </pic:blipFill>
                        <pic:spPr bwMode="auto">
                          <a:xfrm>
                            <a:off x="9525" y="0"/>
                            <a:ext cx="3980180" cy="160972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1" name="직사각형 451"/>
                        <wps:cNvSpPr/>
                        <wps:spPr>
                          <a:xfrm>
                            <a:off x="0" y="1076325"/>
                            <a:ext cx="2242795" cy="188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1B4433" id="그룹 318" o:spid="_x0000_s1026" style="position:absolute;left:0;text-align:left;margin-left:241.95pt;margin-top:4.85pt;width:293.15pt;height:117.75pt;z-index:-250824704;mso-position-horizontal:right;mso-position-horizontal-relative:margin;mso-width-relative:margin;mso-height-relative:margin" coordsize="39897,160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">
                <v:shape id="Picture 3" o:spid="_x0000_s1027" type="#_x0000_t75" style="position:absolute;left:95;width:39802;height:16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" stroked="t" strokecolor="black [3213]" strokeweight="1pt">
                  <v:stroke joinstyle="round"/>
                  <v:imagedata r:id="rId42" o:title="006.접속제한풀기 소스변경" cropbottom="11244f" cropleft="1399f" cropright="5670f"/>
                  <v:path arrowok="t"/>
                </v:shape>
                <v:rect id="직사각형 451" o:spid="_x0000_s1028" style="position:absolute;top:10763;width:22427;height:18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9</w:t>
      </w:r>
      <w:r w:rsidRPr="00336D61">
        <w:rPr>
          <w:rFonts w:ascii="맑은 고딕" w:hAnsi="맑은 고딕"/>
        </w:rPr>
        <w:t xml:space="preserve">. </w:t>
      </w:r>
      <w:r w:rsidRPr="00336D61">
        <w:rPr>
          <w:rFonts w:ascii="맑은 고딕" w:hAnsi="맑은 고딕" w:hint="eastAsia"/>
        </w:rPr>
        <w:t xml:space="preserve">기존 소스 파일에 옆 그림과 같이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max-co</w:t>
      </w:r>
      <w:r w:rsidRPr="00336D61">
        <w:rPr>
          <w:rFonts w:ascii="맑은 고딕" w:hAnsi="맑은 고딕"/>
        </w:rPr>
        <w:t xml:space="preserve">nnect-errors=99999999’ </w:t>
      </w:r>
      <w:r w:rsidRPr="00336D61">
        <w:rPr>
          <w:rFonts w:ascii="맑은 고딕" w:hAnsi="맑은 고딕" w:hint="eastAsia"/>
        </w:rPr>
        <w:t>소스를 추가하고 파일을 저장합니다.</w:t>
      </w:r>
      <w:r w:rsidRPr="00336D61">
        <w:rPr>
          <w:rFonts w:ascii="맑은 고딕" w:hAnsi="맑은 고딕"/>
          <w:noProof/>
        </w:rPr>
        <w:t xml:space="preserve"> </w:t>
      </w:r>
    </w:p>
    <w:p w14:paraId="58F57D80" w14:textId="77777777" w:rsidR="00896607" w:rsidRPr="00336D61" w:rsidRDefault="00896607" w:rsidP="00896607">
      <w:pPr>
        <w:rPr>
          <w:rFonts w:ascii="맑은 고딕" w:hAnsi="맑은 고딕"/>
          <w:b/>
          <w:noProof/>
        </w:rPr>
      </w:pPr>
    </w:p>
    <w:p w14:paraId="5CDC84E5" w14:textId="77777777" w:rsidR="00896607" w:rsidRPr="00336D61" w:rsidRDefault="00896607" w:rsidP="00896607">
      <w:pPr>
        <w:rPr>
          <w:rFonts w:ascii="맑은 고딕" w:hAnsi="맑은 고딕"/>
          <w:noProof/>
        </w:rPr>
      </w:pPr>
    </w:p>
    <w:p w14:paraId="12E32687" w14:textId="0FDC83FA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bCs/>
        </w:rPr>
        <w:t xml:space="preserve">- 접속 에러발생 시 재 접속을 시도하는 횟수를 설정해준 내용입니다. </w:t>
      </w:r>
      <w:r w:rsidRPr="00336D61">
        <w:rPr>
          <w:rFonts w:ascii="맑은 고딕" w:hAnsi="맑은 고딕"/>
          <w:bCs/>
        </w:rPr>
        <w:br/>
      </w:r>
      <w:r w:rsidRPr="00336D61">
        <w:rPr>
          <w:rFonts w:ascii="맑은 고딕" w:hAnsi="맑은 고딕" w:hint="eastAsia"/>
          <w:bCs/>
        </w:rPr>
        <w:t xml:space="preserve">(해당 숫자의 횟수만큼 재 접속을 시도하며 횟수가 다 될 때까지 접속오류가 뜬다면 DB에서 접근을 못하도록 자동으로 막게 되어 DB사용을 할 수가 없습니다.) </w:t>
      </w:r>
      <w:r w:rsidRPr="00336D61">
        <w:rPr>
          <w:rFonts w:ascii="맑은 고딕" w:hAnsi="맑은 고딕"/>
          <w:bCs/>
        </w:rPr>
        <w:br/>
      </w:r>
      <w:r w:rsidRPr="00336D61">
        <w:rPr>
          <w:rFonts w:ascii="맑은 고딕" w:hAnsi="맑은 고딕" w:hint="eastAsia"/>
          <w:bCs/>
        </w:rPr>
        <w:t>*</w:t>
      </w:r>
      <w:r w:rsidRPr="00336D61">
        <w:rPr>
          <w:rFonts w:ascii="맑은 고딕" w:hAnsi="맑은 고딕"/>
          <w:bCs/>
        </w:rPr>
        <w:t xml:space="preserve"> </w:t>
      </w:r>
      <w:r w:rsidRPr="00336D61">
        <w:rPr>
          <w:rFonts w:ascii="맑은 고딕" w:hAnsi="맑은 고딕" w:hint="eastAsia"/>
          <w:bCs/>
        </w:rPr>
        <w:t>예를 들어 위 설정의 수치가 99999999가 아닌 10이라고 가정한다면 접속 오류 시 10회만 재 접속 시도 후 접속이 안되면 DB가</w:t>
      </w:r>
      <w:r>
        <w:rPr>
          <w:rFonts w:ascii="맑은 고딕" w:hAnsi="맑은 고딕" w:hint="eastAsia"/>
          <w:bCs/>
        </w:rPr>
        <w:t xml:space="preserve"> </w:t>
      </w:r>
      <w:r w:rsidRPr="00336D61">
        <w:rPr>
          <w:rFonts w:ascii="맑은 고딕" w:hAnsi="맑은 고딕" w:hint="eastAsia"/>
          <w:bCs/>
        </w:rPr>
        <w:t>접근을 못하도록 막기에 사전에 설정을 해주는 것입니다.)</w:t>
      </w:r>
    </w:p>
    <w:p w14:paraId="2F49BAA6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14:paraId="3A8A2F39" w14:textId="0E811FF2" w:rsidR="00896607" w:rsidRPr="004355BD" w:rsidRDefault="001A2A4D" w:rsidP="00896607">
      <w:pPr>
        <w:pStyle w:val="3"/>
        <w:rPr>
          <w:rFonts w:ascii="맑은 고딕" w:hAnsi="맑은 고딕"/>
        </w:rPr>
      </w:pPr>
      <w:bookmarkStart w:id="11" w:name="_Toc61619450"/>
      <w:bookmarkStart w:id="12" w:name="_Toc69819938"/>
      <w:r w:rsidRPr="004355BD">
        <w:rPr>
          <w:rFonts w:ascii="맑은 고딕" w:hAnsi="맑은 고딕"/>
          <w:noProof/>
        </w:rPr>
        <w:lastRenderedPageBreak/>
        <w:drawing>
          <wp:anchor distT="0" distB="0" distL="114300" distR="114300" simplePos="0" relativeHeight="252489728" behindDoc="1" locked="0" layoutInCell="1" allowOverlap="1" wp14:anchorId="5069C9AB" wp14:editId="1C2C7977">
            <wp:simplePos x="0" y="0"/>
            <wp:positionH relativeFrom="margin">
              <wp:posOffset>5062220</wp:posOffset>
            </wp:positionH>
            <wp:positionV relativeFrom="paragraph">
              <wp:posOffset>335915</wp:posOffset>
            </wp:positionV>
            <wp:extent cx="714375" cy="752475"/>
            <wp:effectExtent l="19050" t="19050" r="28575" b="28575"/>
            <wp:wrapTight wrapText="bothSides">
              <wp:wrapPolygon edited="0">
                <wp:start x="-576" y="-547"/>
                <wp:lineTo x="-576" y="21873"/>
                <wp:lineTo x="21888" y="21873"/>
                <wp:lineTo x="21888" y="-547"/>
                <wp:lineTo x="-576" y="-547"/>
              </wp:wrapPolygon>
            </wp:wrapTight>
            <wp:docPr id="499" name="그림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9" name="아이콘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524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4F1F">
        <w:rPr>
          <w:rFonts w:ascii="맑은 고딕" w:hAnsi="맑은 고딕"/>
        </w:rPr>
        <w:t>2</w:t>
      </w:r>
      <w:r w:rsidR="00896607" w:rsidRPr="004355BD">
        <w:rPr>
          <w:rFonts w:ascii="맑은 고딕" w:hAnsi="맑은 고딕"/>
        </w:rPr>
        <w:t>.1</w:t>
      </w:r>
      <w:r w:rsidR="00896607" w:rsidRPr="004355BD">
        <w:rPr>
          <w:rFonts w:ascii="맑은 고딕" w:hAnsi="맑은 고딕" w:hint="eastAsia"/>
        </w:rPr>
        <w:t>.</w:t>
      </w:r>
      <w:r w:rsidR="00896607" w:rsidRPr="004355BD">
        <w:rPr>
          <w:rFonts w:ascii="맑은 고딕" w:hAnsi="맑은 고딕"/>
        </w:rPr>
        <w:t>3</w:t>
      </w:r>
      <w:r w:rsidR="00896607" w:rsidRPr="004355BD">
        <w:rPr>
          <w:rFonts w:ascii="맑은 고딕" w:hAnsi="맑은 고딕" w:hint="eastAsia"/>
        </w:rPr>
        <w:t xml:space="preserve"> M</w:t>
      </w:r>
      <w:r w:rsidR="00896607" w:rsidRPr="004355BD">
        <w:rPr>
          <w:rFonts w:ascii="맑은 고딕" w:hAnsi="맑은 고딕"/>
          <w:caps w:val="0"/>
        </w:rPr>
        <w:t>aria</w:t>
      </w:r>
      <w:r w:rsidR="00896607" w:rsidRPr="004355BD">
        <w:rPr>
          <w:rFonts w:ascii="맑은 고딕" w:hAnsi="맑은 고딕"/>
        </w:rPr>
        <w:t xml:space="preserve"> DB</w:t>
      </w:r>
      <w:r w:rsidR="00896607" w:rsidRPr="004355BD">
        <w:rPr>
          <w:rFonts w:ascii="맑은 고딕" w:hAnsi="맑은 고딕" w:hint="eastAsia"/>
        </w:rPr>
        <w:t xml:space="preserve"> 프로그램 파일 설정</w:t>
      </w:r>
      <w:bookmarkEnd w:id="11"/>
      <w:bookmarkEnd w:id="12"/>
    </w:p>
    <w:p w14:paraId="62426B08" w14:textId="515394D2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1. </w:t>
      </w:r>
      <w:r w:rsidRPr="00336D61">
        <w:rPr>
          <w:rFonts w:ascii="맑은 고딕" w:hAnsi="맑은 고딕" w:hint="eastAsia"/>
        </w:rPr>
        <w:t>옆의 사진과 같이 설치완료 되면 바탕화면에 “HeidiSQL”이라는 아이콘이 생성되면 더블 클릭하여 실행합니다.</w:t>
      </w:r>
    </w:p>
    <w:p w14:paraId="2910FD21" w14:textId="77777777" w:rsidR="00896607" w:rsidRPr="00336D61" w:rsidRDefault="00896607" w:rsidP="00896607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502016" behindDoc="1" locked="0" layoutInCell="1" allowOverlap="1" wp14:anchorId="60BAFEDE" wp14:editId="12C1A0FD">
                <wp:simplePos x="0" y="0"/>
                <wp:positionH relativeFrom="column">
                  <wp:posOffset>3063875</wp:posOffset>
                </wp:positionH>
                <wp:positionV relativeFrom="paragraph">
                  <wp:posOffset>200660</wp:posOffset>
                </wp:positionV>
                <wp:extent cx="2861310" cy="2245995"/>
                <wp:effectExtent l="0" t="19050" r="15240" b="20955"/>
                <wp:wrapTight wrapText="bothSides">
                  <wp:wrapPolygon edited="0">
                    <wp:start x="0" y="-183"/>
                    <wp:lineTo x="0" y="21618"/>
                    <wp:lineTo x="21571" y="21618"/>
                    <wp:lineTo x="21571" y="-183"/>
                    <wp:lineTo x="0" y="-183"/>
                  </wp:wrapPolygon>
                </wp:wrapTight>
                <wp:docPr id="455" name="그룹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1310" cy="2245995"/>
                          <a:chOff x="0" y="0"/>
                          <a:chExt cx="2861310" cy="2245995"/>
                        </a:xfrm>
                      </wpg:grpSpPr>
                      <pic:pic xmlns:pic="http://schemas.openxmlformats.org/drawingml/2006/picture">
                        <pic:nvPicPr>
                          <pic:cNvPr id="456" name="그림 456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400" y="0"/>
                            <a:ext cx="2835910" cy="22459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57" name="직사각형 457"/>
                        <wps:cNvSpPr/>
                        <wps:spPr>
                          <a:xfrm>
                            <a:off x="1076036" y="1147618"/>
                            <a:ext cx="1749504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직사각형 458"/>
                        <wps:cNvSpPr/>
                        <wps:spPr>
                          <a:xfrm>
                            <a:off x="0" y="2032000"/>
                            <a:ext cx="418722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직사각형 459"/>
                        <wps:cNvSpPr/>
                        <wps:spPr>
                          <a:xfrm>
                            <a:off x="1313872" y="2034309"/>
                            <a:ext cx="557445" cy="1746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3" name="타원 463"/>
                        <wps:cNvSpPr/>
                        <wps:spPr>
                          <a:xfrm>
                            <a:off x="127000" y="1821872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Text Box 467"/>
                        <wps:cNvSpPr txBox="1"/>
                        <wps:spPr>
                          <a:xfrm>
                            <a:off x="182418" y="174798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46F363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2CF3ED37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타원 468"/>
                        <wps:cNvSpPr/>
                        <wps:spPr>
                          <a:xfrm>
                            <a:off x="847436" y="1136072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Text Box 469"/>
                        <wps:cNvSpPr txBox="1"/>
                        <wps:spPr>
                          <a:xfrm>
                            <a:off x="902854" y="106218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14789C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3D63E3AC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타원 470"/>
                        <wps:cNvSpPr/>
                        <wps:spPr>
                          <a:xfrm>
                            <a:off x="1496291" y="1821872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Text Box 472"/>
                        <wps:cNvSpPr txBox="1"/>
                        <wps:spPr>
                          <a:xfrm>
                            <a:off x="1551709" y="174798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F5945B0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1ED36E98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BAFEDE" id="그룹 455" o:spid="_x0000_s1027" style="position:absolute;margin-left:241.25pt;margin-top:15.8pt;width:225.3pt;height:176.85pt;z-index:-250814464" coordsize="28613,22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456" o:spid="_x0000_s1028" type="#_x0000_t75" style="position:absolute;left:254;width:28359;height:22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" stroked="t" strokecolor="black [3213]" strokeweight="1pt">
                  <v:imagedata r:id="rId45" o:title=""/>
                  <v:path arrowok="t"/>
                </v:shape>
                <v:rect id="직사각형 457" o:spid="_x0000_s1029" style="position:absolute;left:10760;top:11476;width:17495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" filled="f" strokecolor="red" strokeweight="1.25pt"/>
                <v:rect id="직사각형 458" o:spid="_x0000_s1030" style="position:absolute;top:20320;width:4187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" filled="f" strokecolor="red" strokeweight="1.25pt"/>
                <v:rect id="직사각형 459" o:spid="_x0000_s1031" style="position:absolute;left:13138;top:20343;width:5575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" filled="f" strokecolor="red" strokeweight="1.25pt"/>
                <v:oval id="타원 463" o:spid="_x0000_s1032" style="position:absolute;left:1270;top:18218;width:1879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" fillcolor="white [3212]" strokecolor="black [3213]" strokeweight="1pt"/>
                <v:shape id="Text Box 467" o:spid="_x0000_s1033" type="#_x0000_t202" style="position:absolute;left:1824;top:17479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" filled="f" stroked="f" strokeweight=".5pt">
                  <v:textbox inset="0,0,0,0">
                    <w:txbxContent>
                      <w:p w14:paraId="3046F363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2CF3ED37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68" o:spid="_x0000_s1034" style="position:absolute;left:8474;top:11360;width:1879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" fillcolor="white [3212]" strokecolor="black [3213]" strokeweight="1pt"/>
                <v:shape id="Text Box 469" o:spid="_x0000_s1035" type="#_x0000_t202" style="position:absolute;left:9028;top:10621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" filled="f" stroked="f" strokeweight=".5pt">
                  <v:textbox inset="0,0,0,0">
                    <w:txbxContent>
                      <w:p w14:paraId="4514789C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3D63E3AC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70" o:spid="_x0000_s1036" style="position:absolute;left:14962;top:18218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" fillcolor="white [3212]" strokecolor="black [3213]" strokeweight="1pt"/>
                <v:shape id="Text Box 472" o:spid="_x0000_s1037" type="#_x0000_t202" style="position:absolute;left:15517;top:17479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" filled="f" stroked="f" strokeweight=".5pt">
                  <v:textbox inset="0,0,0,0">
                    <w:txbxContent>
                      <w:p w14:paraId="7F5945B0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1ED36E98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2</w:t>
      </w:r>
      <w:r w:rsidRPr="00336D61">
        <w:rPr>
          <w:rFonts w:ascii="맑은 고딕" w:hAnsi="맑은 고딕"/>
        </w:rPr>
        <w:t xml:space="preserve">. </w:t>
      </w:r>
      <w:r w:rsidRPr="00336D61">
        <w:rPr>
          <w:rFonts w:ascii="맑은 고딕" w:hAnsi="맑은 고딕" w:hint="eastAsia"/>
        </w:rPr>
        <w:t>파일 실행 및 열기</w:t>
      </w:r>
    </w:p>
    <w:p w14:paraId="0BCBB20F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프로그램을 실행하면 옆 그림과 같이 화면이 활성화됩니다.</w:t>
      </w:r>
    </w:p>
    <w:p w14:paraId="207A9F7A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</w:t>
      </w:r>
      <w:r w:rsidRPr="00336D61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>좌측 하단의 신규를 클릭합니다.</w:t>
      </w:r>
    </w:p>
    <w:p w14:paraId="1B44BD60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- </w:t>
      </w:r>
      <w:r w:rsidRPr="00336D61">
        <w:rPr>
          <w:rFonts w:ascii="맑은 고딕" w:hAnsi="맑은 고딕" w:hint="eastAsia"/>
        </w:rPr>
        <w:t>암호를 입력합니다.</w:t>
      </w:r>
      <w:r w:rsidRPr="00336D61">
        <w:rPr>
          <w:rFonts w:ascii="맑은 고딕" w:hAnsi="맑은 고딕"/>
        </w:rPr>
        <w:t xml:space="preserve"> (</w:t>
      </w:r>
      <w:r w:rsidRPr="00336D61">
        <w:rPr>
          <w:rFonts w:ascii="맑은 고딕" w:hAnsi="맑은 고딕" w:hint="eastAsia"/>
        </w:rPr>
        <w:t xml:space="preserve">설치 시 입력한 </w:t>
      </w:r>
      <w:proofErr w:type="gramStart"/>
      <w:r>
        <w:rPr>
          <w:rFonts w:ascii="맑은 고딕" w:hAnsi="맑은 고딕" w:hint="eastAsia"/>
        </w:rPr>
        <w:t>암호</w:t>
      </w:r>
      <w:r w:rsidRPr="00336D61">
        <w:rPr>
          <w:rFonts w:ascii="맑은 고딕" w:hAnsi="맑은 고딕"/>
        </w:rPr>
        <w:t xml:space="preserve"> :</w:t>
      </w:r>
      <w:proofErr w:type="gramEnd"/>
      <w:r w:rsidRPr="00336D61">
        <w:rPr>
          <w:rFonts w:ascii="맑은 고딕" w:hAnsi="맑은 고딕"/>
        </w:rPr>
        <w:t xml:space="preserve"> spdlwmleopard)</w:t>
      </w:r>
    </w:p>
    <w:p w14:paraId="3721CC3D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- </w:t>
      </w:r>
      <w:r w:rsidRPr="00336D61">
        <w:rPr>
          <w:rFonts w:ascii="맑은 고딕" w:hAnsi="맑은 고딕" w:hint="eastAsia"/>
        </w:rPr>
        <w:t>열기를 클릭합니다.</w:t>
      </w:r>
    </w:p>
    <w:p w14:paraId="26A51B20" w14:textId="77777777" w:rsidR="00896607" w:rsidRPr="00336D61" w:rsidRDefault="00896607" w:rsidP="00896607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503040" behindDoc="1" locked="0" layoutInCell="1" allowOverlap="1" wp14:anchorId="568C16FE" wp14:editId="5321C456">
                <wp:simplePos x="0" y="0"/>
                <wp:positionH relativeFrom="column">
                  <wp:posOffset>15875</wp:posOffset>
                </wp:positionH>
                <wp:positionV relativeFrom="paragraph">
                  <wp:posOffset>339090</wp:posOffset>
                </wp:positionV>
                <wp:extent cx="5900420" cy="2612390"/>
                <wp:effectExtent l="19050" t="19050" r="24130" b="16510"/>
                <wp:wrapTight wrapText="bothSides">
                  <wp:wrapPolygon edited="0">
                    <wp:start x="-70" y="-158"/>
                    <wp:lineTo x="-70" y="21579"/>
                    <wp:lineTo x="21619" y="21579"/>
                    <wp:lineTo x="21619" y="-158"/>
                    <wp:lineTo x="-70" y="-158"/>
                  </wp:wrapPolygon>
                </wp:wrapTight>
                <wp:docPr id="473" name="그룹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0420" cy="2612390"/>
                          <a:chOff x="0" y="0"/>
                          <a:chExt cx="5900420" cy="2612390"/>
                        </a:xfrm>
                      </wpg:grpSpPr>
                      <pic:pic xmlns:pic="http://schemas.openxmlformats.org/drawingml/2006/picture">
                        <pic:nvPicPr>
                          <pic:cNvPr id="474" name="그림 474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420" cy="26123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76" name="직사각형 476"/>
                        <wps:cNvSpPr/>
                        <wps:spPr>
                          <a:xfrm>
                            <a:off x="2311924" y="407710"/>
                            <a:ext cx="405315" cy="14854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직사각형 477"/>
                        <wps:cNvSpPr/>
                        <wps:spPr>
                          <a:xfrm>
                            <a:off x="4944359" y="612743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직사각형 479"/>
                        <wps:cNvSpPr/>
                        <wps:spPr>
                          <a:xfrm>
                            <a:off x="2311924" y="266308"/>
                            <a:ext cx="161925" cy="1416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직사각형 480"/>
                        <wps:cNvSpPr/>
                        <wps:spPr>
                          <a:xfrm>
                            <a:off x="1725105" y="560895"/>
                            <a:ext cx="1343025" cy="4857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왼쪽 화살표 2259"/>
                        <wps:cNvSpPr/>
                        <wps:spPr>
                          <a:xfrm>
                            <a:off x="2707849" y="652807"/>
                            <a:ext cx="2228215" cy="67310"/>
                          </a:xfrm>
                          <a:prstGeom prst="leftArrow">
                            <a:avLst>
                              <a:gd name="adj1" fmla="val 31217"/>
                              <a:gd name="adj2" fmla="val 150165"/>
                            </a:avLst>
                          </a:prstGeom>
                          <a:solidFill>
                            <a:srgbClr val="FF0000"/>
                          </a:solidFill>
                          <a:ln w="15875" cmpd="sng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타원 482"/>
                        <wps:cNvSpPr/>
                        <wps:spPr>
                          <a:xfrm>
                            <a:off x="2757340" y="344079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Text Box 483"/>
                        <wps:cNvSpPr txBox="1"/>
                        <wps:spPr>
                          <a:xfrm>
                            <a:off x="2811544" y="271021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E4C5BB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0F82544E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타원 484"/>
                        <wps:cNvSpPr/>
                        <wps:spPr>
                          <a:xfrm>
                            <a:off x="2095107" y="228600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5" name="Text Box 485"/>
                        <wps:cNvSpPr txBox="1"/>
                        <wps:spPr>
                          <a:xfrm>
                            <a:off x="2149311" y="155543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B617E3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  <w:p w14:paraId="61BF126A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타원 486"/>
                        <wps:cNvSpPr/>
                        <wps:spPr>
                          <a:xfrm>
                            <a:off x="2283643" y="707011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Text Box 489"/>
                        <wps:cNvSpPr txBox="1"/>
                        <wps:spPr>
                          <a:xfrm>
                            <a:off x="2340204" y="633953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B873DC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5741B109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타원 490"/>
                        <wps:cNvSpPr/>
                        <wps:spPr>
                          <a:xfrm>
                            <a:off x="5168245" y="395926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1" name="Text Box 491"/>
                        <wps:cNvSpPr txBox="1"/>
                        <wps:spPr>
                          <a:xfrm>
                            <a:off x="5224806" y="322868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BB596D" w14:textId="77777777" w:rsidR="00733671" w:rsidRPr="003336FB" w:rsidRDefault="00733671" w:rsidP="00896607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71627AFE" w14:textId="77777777" w:rsidR="00733671" w:rsidRPr="003336FB" w:rsidRDefault="00733671" w:rsidP="0089660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8C16FE" id="그룹 473" o:spid="_x0000_s1038" style="position:absolute;margin-left:1.25pt;margin-top:26.7pt;width:464.6pt;height:205.7pt;z-index:-250813440" coordsize="59004,261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">
                <v:shape id="그림 474" o:spid="_x0000_s1039" type="#_x0000_t75" style="position:absolute;width:59004;height:26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" stroked="t" strokecolor="black [3213]" strokeweight="1pt">
                  <v:imagedata r:id="rId47" o:title=""/>
                  <v:path arrowok="t"/>
                </v:shape>
                <v:rect id="직사각형 476" o:spid="_x0000_s1040" style="position:absolute;left:23119;top:4077;width:4053;height:14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" filled="f" strokecolor="red" strokeweight="1.25pt"/>
                <v:rect id="직사각형 477" o:spid="_x0000_s1041" style="position:absolute;left:49443;top:6127;width:6382;height:1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" filled="f" strokecolor="red" strokeweight="1.25pt"/>
                <v:rect id="직사각형 479" o:spid="_x0000_s1042" style="position:absolute;left:23119;top:2663;width:1619;height:1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" filled="f" strokecolor="red" strokeweight="1.25pt"/>
                <v:rect id="직사각형 480" o:spid="_x0000_s1043" style="position:absolute;left:17251;top:5608;width:1343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" filled="f" strokecolor="red" strokeweight="1.25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왼쪽 화살표 2259" o:spid="_x0000_s1044" type="#_x0000_t66" style="position:absolute;left:27078;top:6528;width:22282;height: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" adj="980,7429" fillcolor="red" stroked="f" strokeweight="1.25pt"/>
                <v:oval id="타원 482" o:spid="_x0000_s1045" style="position:absolute;left:27573;top:3440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" fillcolor="white [3212]" strokecolor="black [3213]" strokeweight="1pt"/>
                <v:shape id="Text Box 483" o:spid="_x0000_s1046" type="#_x0000_t202" style="position:absolute;left:28115;top:2710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" filled="f" stroked="f" strokeweight=".5pt">
                  <v:textbox inset="0,0,0,0">
                    <w:txbxContent>
                      <w:p w14:paraId="1CE4C5BB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0F82544E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84" o:spid="_x0000_s1047" style="position:absolute;left:20951;top:2286;width:1879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" fillcolor="white [3212]" strokecolor="black [3213]" strokeweight="1pt"/>
                <v:shape id="Text Box 485" o:spid="_x0000_s1048" type="#_x0000_t202" style="position:absolute;left:21493;top:1555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" filled="f" stroked="f" strokeweight=".5pt">
                  <v:textbox inset="0,0,0,0">
                    <w:txbxContent>
                      <w:p w14:paraId="21B617E3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  <w:p w14:paraId="61BF126A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86" o:spid="_x0000_s1049" style="position:absolute;left:22836;top:7070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" fillcolor="white [3212]" strokecolor="black [3213]" strokeweight="1pt"/>
                <v:shape id="Text Box 489" o:spid="_x0000_s1050" type="#_x0000_t202" style="position:absolute;left:23402;top:6339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" filled="f" stroked="f" strokeweight=".5pt">
                  <v:textbox inset="0,0,0,0">
                    <w:txbxContent>
                      <w:p w14:paraId="78B873DC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5741B109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90" o:spid="_x0000_s1051" style="position:absolute;left:51682;top:3959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" fillcolor="white [3212]" strokecolor="black [3213]" strokeweight="1pt"/>
                <v:shape id="Text Box 491" o:spid="_x0000_s1052" type="#_x0000_t202" style="position:absolute;left:52248;top:3228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" filled="f" stroked="f" strokeweight=".5pt">
                  <v:textbox inset="0,0,0,0">
                    <w:txbxContent>
                      <w:p w14:paraId="1FBB596D" w14:textId="77777777" w:rsidR="00733671" w:rsidRPr="003336FB" w:rsidRDefault="00733671" w:rsidP="00896607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71627AFE" w14:textId="77777777" w:rsidR="00733671" w:rsidRPr="003336FB" w:rsidRDefault="00733671" w:rsidP="0089660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3</w:t>
      </w:r>
      <w:r w:rsidRPr="00336D61">
        <w:rPr>
          <w:rFonts w:ascii="맑은 고딕" w:hAnsi="맑은 고딕"/>
        </w:rPr>
        <w:t>. 1.</w:t>
      </w:r>
      <w:r w:rsidRPr="00336D61">
        <w:rPr>
          <w:rFonts w:ascii="맑은 고딕" w:hAnsi="맑은 고딕" w:hint="eastAsia"/>
        </w:rPr>
        <w:t>create</w:t>
      </w:r>
      <w:r w:rsidRPr="00336D61">
        <w:rPr>
          <w:rFonts w:ascii="맑은 고딕" w:hAnsi="맑은 고딕"/>
        </w:rPr>
        <w:t>_</w:t>
      </w:r>
      <w:r w:rsidRPr="00336D61">
        <w:rPr>
          <w:rFonts w:ascii="맑은 고딕" w:hAnsi="맑은 고딕" w:hint="eastAsia"/>
        </w:rPr>
        <w:t>table.</w:t>
      </w:r>
      <w:r w:rsidRPr="00336D61">
        <w:rPr>
          <w:rFonts w:ascii="맑은 고딕" w:hAnsi="맑은 고딕"/>
        </w:rPr>
        <w:t>s</w:t>
      </w:r>
      <w:r w:rsidRPr="00336D61">
        <w:rPr>
          <w:rFonts w:ascii="맑은 고딕" w:hAnsi="맑은 고딕" w:hint="eastAsia"/>
        </w:rPr>
        <w:t>ql</w:t>
      </w:r>
      <w:r w:rsidRPr="00336D61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 xml:space="preserve">파일 설정 </w:t>
      </w:r>
    </w:p>
    <w:p w14:paraId="270E61BC" w14:textId="77777777" w:rsidR="00896607" w:rsidRDefault="00896607" w:rsidP="00896607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순서에 따라 실행해주시면 됩니다.</w:t>
      </w:r>
    </w:p>
    <w:p w14:paraId="6DC82B3B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</w:t>
      </w:r>
      <w:r w:rsidRPr="00336D61">
        <w:rPr>
          <w:rFonts w:ascii="맑은 고딕" w:hAnsi="맑은 고딕"/>
        </w:rPr>
        <w:t xml:space="preserve"> 1</w:t>
      </w:r>
      <w:r w:rsidRPr="00336D61">
        <w:rPr>
          <w:rFonts w:ascii="맑은 고딕" w:hAnsi="맑은 고딕" w:hint="eastAsia"/>
        </w:rPr>
        <w:t>번 쿼리 탭을 클릭하여 활성화해 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- 2번 </w:t>
      </w:r>
      <w:r w:rsidRPr="00336D61">
        <w:rPr>
          <w:rFonts w:ascii="맑은 고딕" w:hAnsi="맑은 고딕"/>
        </w:rPr>
        <w:t>‘1.</w:t>
      </w:r>
      <w:r w:rsidRPr="00336D61">
        <w:rPr>
          <w:rFonts w:ascii="맑은 고딕" w:hAnsi="맑은 고딕" w:hint="eastAsia"/>
        </w:rPr>
        <w:t>create</w:t>
      </w:r>
      <w:r w:rsidRPr="00336D61">
        <w:rPr>
          <w:rFonts w:ascii="맑은 고딕" w:hAnsi="맑은 고딕"/>
        </w:rPr>
        <w:t>_</w:t>
      </w:r>
      <w:r w:rsidRPr="00336D61">
        <w:rPr>
          <w:rFonts w:ascii="맑은 고딕" w:hAnsi="맑은 고딕" w:hint="eastAsia"/>
        </w:rPr>
        <w:t>table.</w:t>
      </w:r>
      <w:r w:rsidRPr="00336D61">
        <w:rPr>
          <w:rFonts w:ascii="맑은 고딕" w:hAnsi="맑은 고딕"/>
        </w:rPr>
        <w:t>s</w:t>
      </w:r>
      <w:r w:rsidRPr="00336D61">
        <w:rPr>
          <w:rFonts w:ascii="맑은 고딕" w:hAnsi="맑은 고딕" w:hint="eastAsia"/>
        </w:rPr>
        <w:t>ql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을 선택하여 </w:t>
      </w:r>
      <w:r w:rsidRPr="00336D61">
        <w:rPr>
          <w:rFonts w:ascii="맑은 고딕" w:hAnsi="맑은 고딕"/>
        </w:rPr>
        <w:t>3</w:t>
      </w:r>
      <w:r w:rsidRPr="00336D61">
        <w:rPr>
          <w:rFonts w:ascii="맑은 고딕" w:hAnsi="맑은 고딕" w:hint="eastAsia"/>
        </w:rPr>
        <w:t>번으로 드래그하여 파일을 이동합니다.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- 4번이나 </w:t>
      </w:r>
      <w:r w:rsidRPr="00336D61">
        <w:rPr>
          <w:rFonts w:ascii="맑은 고딕" w:hAnsi="맑은 고딕"/>
        </w:rPr>
        <w:t xml:space="preserve">‘F9’ </w:t>
      </w:r>
      <w:r w:rsidRPr="00336D61">
        <w:rPr>
          <w:rFonts w:ascii="맑은 고딕" w:hAnsi="맑은 고딕" w:hint="eastAsia"/>
        </w:rPr>
        <w:t>키를 클릭하여 파일을 설치합니다.</w:t>
      </w:r>
      <w:r w:rsidRPr="00336D61">
        <w:rPr>
          <w:rFonts w:ascii="맑은 고딕" w:hAnsi="맑은 고딕"/>
        </w:rPr>
        <w:t xml:space="preserve"> (</w:t>
      </w:r>
      <w:r w:rsidRPr="00336D61">
        <w:rPr>
          <w:rFonts w:ascii="맑은 고딕" w:hAnsi="맑은 고딕" w:hint="eastAsia"/>
        </w:rPr>
        <w:t>경고 발생 메시지가 활성화되면 확인을 클릭하세요.</w:t>
      </w:r>
      <w:r w:rsidRPr="00336D61">
        <w:rPr>
          <w:rFonts w:ascii="맑은 고딕" w:hAnsi="맑은 고딕"/>
        </w:rPr>
        <w:t>)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/>
        </w:rPr>
        <w:br w:type="page"/>
      </w:r>
    </w:p>
    <w:p w14:paraId="332F70A5" w14:textId="77777777" w:rsidR="00896607" w:rsidRPr="00336D61" w:rsidRDefault="00896607" w:rsidP="00896607">
      <w:pPr>
        <w:rPr>
          <w:rFonts w:ascii="맑은 고딕" w:hAnsi="맑은 고딕"/>
        </w:rPr>
      </w:pPr>
      <w:r w:rsidRPr="00DE539D">
        <w:rPr>
          <w:rFonts w:ascii="맑은 고딕" w:hAnsi="맑은 고딕"/>
          <w:noProof/>
        </w:rPr>
        <w:lastRenderedPageBreak/>
        <mc:AlternateContent>
          <mc:Choice Requires="wps">
            <w:drawing>
              <wp:anchor distT="0" distB="0" distL="114300" distR="114300" simplePos="0" relativeHeight="252499968" behindDoc="0" locked="0" layoutInCell="1" allowOverlap="1" wp14:anchorId="59085552" wp14:editId="5175F3A1">
                <wp:simplePos x="0" y="0"/>
                <wp:positionH relativeFrom="column">
                  <wp:posOffset>5177155</wp:posOffset>
                </wp:positionH>
                <wp:positionV relativeFrom="paragraph">
                  <wp:posOffset>859790</wp:posOffset>
                </wp:positionV>
                <wp:extent cx="187960" cy="188595"/>
                <wp:effectExtent l="0" t="0" r="21590" b="20955"/>
                <wp:wrapNone/>
                <wp:docPr id="2679" name="타원 2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85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03F8AB" id="타원 2679" o:spid="_x0000_s1026" style="position:absolute;left:0;text-align:left;margin-left:407.65pt;margin-top:67.7pt;width:14.8pt;height:14.85pt;z-index:25249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" fillcolor="white [3212]" strokecolor="black [3213]" strokeweight="1pt"/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294874B4" wp14:editId="35103FE8">
                <wp:simplePos x="0" y="0"/>
                <wp:positionH relativeFrom="column">
                  <wp:posOffset>5232400</wp:posOffset>
                </wp:positionH>
                <wp:positionV relativeFrom="paragraph">
                  <wp:posOffset>785413</wp:posOffset>
                </wp:positionV>
                <wp:extent cx="132715" cy="310515"/>
                <wp:effectExtent l="0" t="0" r="635" b="13335"/>
                <wp:wrapNone/>
                <wp:docPr id="2680" name="Text Box 2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DD1A96" w14:textId="77777777" w:rsidR="00733671" w:rsidRPr="003336FB" w:rsidRDefault="00733671" w:rsidP="00896607">
                            <w:pP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  <w:p w14:paraId="4D51D83D" w14:textId="77777777" w:rsidR="00733671" w:rsidRPr="003336FB" w:rsidRDefault="00733671" w:rsidP="008966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4874B4" id="Text Box 2680" o:spid="_x0000_s1053" type="#_x0000_t202" style="position:absolute;margin-left:412pt;margin-top:61.85pt;width:10.45pt;height:24.45p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" filled="f" stroked="f" strokeweight=".5pt">
                <v:textbox inset="0,0,0,0">
                  <w:txbxContent>
                    <w:p w14:paraId="50DD1A96" w14:textId="77777777" w:rsidR="00733671" w:rsidRPr="003336FB" w:rsidRDefault="00733671" w:rsidP="00896607">
                      <w:pP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2</w:t>
                      </w:r>
                    </w:p>
                    <w:p w14:paraId="4D51D83D" w14:textId="77777777" w:rsidR="00733671" w:rsidRPr="003336FB" w:rsidRDefault="00733671" w:rsidP="00896607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5272661E" wp14:editId="4B7067A5">
                <wp:simplePos x="0" y="0"/>
                <wp:positionH relativeFrom="column">
                  <wp:posOffset>2926080</wp:posOffset>
                </wp:positionH>
                <wp:positionV relativeFrom="paragraph">
                  <wp:posOffset>632460</wp:posOffset>
                </wp:positionV>
                <wp:extent cx="132715" cy="310515"/>
                <wp:effectExtent l="0" t="0" r="635" b="13335"/>
                <wp:wrapNone/>
                <wp:docPr id="2678" name="Text Box 2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9DE27C" w14:textId="77777777" w:rsidR="00733671" w:rsidRPr="003336FB" w:rsidRDefault="00733671" w:rsidP="00896607">
                            <w:pP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3336FB"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14:paraId="440663B9" w14:textId="77777777" w:rsidR="00733671" w:rsidRPr="003336FB" w:rsidRDefault="00733671" w:rsidP="008966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2661E" id="Text Box 2678" o:spid="_x0000_s1054" type="#_x0000_t202" style="position:absolute;margin-left:230.4pt;margin-top:49.8pt;width:10.45pt;height:24.45pt;z-index:25249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" filled="f" stroked="f" strokeweight=".5pt">
                <v:textbox inset="0,0,0,0">
                  <w:txbxContent>
                    <w:p w14:paraId="009DE27C" w14:textId="77777777" w:rsidR="00733671" w:rsidRPr="003336FB" w:rsidRDefault="00733671" w:rsidP="00896607">
                      <w:pP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</w:pPr>
                      <w:r w:rsidRPr="003336FB"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1</w:t>
                      </w:r>
                    </w:p>
                    <w:p w14:paraId="440663B9" w14:textId="77777777" w:rsidR="00733671" w:rsidRPr="003336FB" w:rsidRDefault="00733671" w:rsidP="00896607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 wp14:anchorId="5007C26D" wp14:editId="3244FFE8">
                <wp:simplePos x="0" y="0"/>
                <wp:positionH relativeFrom="column">
                  <wp:posOffset>2870917</wp:posOffset>
                </wp:positionH>
                <wp:positionV relativeFrom="paragraph">
                  <wp:posOffset>707390</wp:posOffset>
                </wp:positionV>
                <wp:extent cx="187960" cy="188595"/>
                <wp:effectExtent l="0" t="0" r="21590" b="20955"/>
                <wp:wrapNone/>
                <wp:docPr id="2677" name="타원 2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85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7A47FD" id="타원 2677" o:spid="_x0000_s1026" style="position:absolute;left:0;text-align:left;margin-left:226.05pt;margin-top:55.7pt;width:14.8pt;height:14.85pt;z-index:25249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" fillcolor="white [3212]" strokecolor="black [3213]" strokeweight="1pt"/>
            </w:pict>
          </mc:Fallback>
        </mc:AlternateContent>
      </w:r>
      <w:r w:rsidRPr="00336D61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92800" behindDoc="1" locked="0" layoutInCell="1" allowOverlap="1" wp14:anchorId="16B86E3C" wp14:editId="1C1A2E64">
                <wp:simplePos x="0" y="0"/>
                <wp:positionH relativeFrom="column">
                  <wp:posOffset>0</wp:posOffset>
                </wp:positionH>
                <wp:positionV relativeFrom="paragraph">
                  <wp:posOffset>353695</wp:posOffset>
                </wp:positionV>
                <wp:extent cx="5900420" cy="2612390"/>
                <wp:effectExtent l="19050" t="19050" r="24130" b="16510"/>
                <wp:wrapTight wrapText="bothSides">
                  <wp:wrapPolygon edited="0">
                    <wp:start x="-70" y="-158"/>
                    <wp:lineTo x="-70" y="21579"/>
                    <wp:lineTo x="21619" y="21579"/>
                    <wp:lineTo x="21619" y="-158"/>
                    <wp:lineTo x="-70" y="-158"/>
                  </wp:wrapPolygon>
                </wp:wrapTight>
                <wp:docPr id="492" name="그룹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0420" cy="2612390"/>
                          <a:chOff x="0" y="0"/>
                          <a:chExt cx="5900420" cy="2612390"/>
                        </a:xfrm>
                      </wpg:grpSpPr>
                      <pic:pic xmlns:pic="http://schemas.openxmlformats.org/drawingml/2006/picture">
                        <pic:nvPicPr>
                          <pic:cNvPr id="493" name="그림 493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420" cy="26123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94" name="직사각형 494"/>
                        <wps:cNvSpPr/>
                        <wps:spPr>
                          <a:xfrm>
                            <a:off x="2636409" y="392534"/>
                            <a:ext cx="211760" cy="16319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직사각형 495"/>
                        <wps:cNvSpPr/>
                        <wps:spPr>
                          <a:xfrm>
                            <a:off x="4944113" y="719328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직사각형 496"/>
                        <wps:cNvSpPr/>
                        <wps:spPr>
                          <a:xfrm>
                            <a:off x="1724427" y="560438"/>
                            <a:ext cx="1343025" cy="4857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직사각형 497"/>
                        <wps:cNvSpPr/>
                        <wps:spPr>
                          <a:xfrm>
                            <a:off x="2309560" y="267740"/>
                            <a:ext cx="161925" cy="1270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왼쪽 화살표 2274"/>
                        <wps:cNvSpPr/>
                        <wps:spPr>
                          <a:xfrm>
                            <a:off x="2709165" y="760170"/>
                            <a:ext cx="2228215" cy="67310"/>
                          </a:xfrm>
                          <a:prstGeom prst="leftArrow">
                            <a:avLst>
                              <a:gd name="adj1" fmla="val 31217"/>
                              <a:gd name="adj2" fmla="val 150165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CE7EED" id="그룹 492" o:spid="_x0000_s1026" style="position:absolute;left:0;text-align:left;margin-left:0;margin-top:27.85pt;width:464.6pt;height:205.7pt;z-index:-250823680" coordsize="59004,261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">
                <v:shape id="그림 493" o:spid="_x0000_s1027" type="#_x0000_t75" style="position:absolute;width:59004;height:26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" stroked="t" strokecolor="black [3213]" strokeweight="1pt">
                  <v:imagedata r:id="rId48" o:title=""/>
                  <v:path arrowok="t"/>
                </v:shape>
                <v:rect id="직사각형 494" o:spid="_x0000_s1028" style="position:absolute;left:26364;top:3925;width:2117;height:16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" filled="f" strokecolor="red" strokeweight="1.25pt"/>
                <v:rect id="직사각형 495" o:spid="_x0000_s1029" style="position:absolute;left:49441;top:7193;width:6381;height:1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" filled="f" strokecolor="red" strokeweight="1.25pt"/>
                <v:rect id="직사각형 496" o:spid="_x0000_s1030" style="position:absolute;left:17244;top:5604;width:1343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" filled="f" strokecolor="red" strokeweight="1.25pt"/>
                <v:rect id="직사각형 497" o:spid="_x0000_s1031" style="position:absolute;left:23095;top:2677;width:1619;height:1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" filled="f" strokecolor="red" strokeweight="1.25pt"/>
                <v:shape id="왼쪽 화살표 2274" o:spid="_x0000_s1032" type="#_x0000_t66" style="position:absolute;left:27091;top:7601;width:22282;height: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" adj="980,7429" fillcolor="red" stroked="f" strokeweight="1.52778mm">
                  <v:stroke linestyle="thickThin"/>
                </v:shape>
                <w10:wrap type="tight"/>
              </v:group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 wp14:anchorId="3E3A0378" wp14:editId="33727444">
                <wp:simplePos x="0" y="0"/>
                <wp:positionH relativeFrom="column">
                  <wp:posOffset>2406015</wp:posOffset>
                </wp:positionH>
                <wp:positionV relativeFrom="paragraph">
                  <wp:posOffset>1047750</wp:posOffset>
                </wp:positionV>
                <wp:extent cx="187960" cy="188595"/>
                <wp:effectExtent l="0" t="0" r="0" b="0"/>
                <wp:wrapNone/>
                <wp:docPr id="2675" name="타원 2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85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8964EA" id="타원 2675" o:spid="_x0000_s1026" style="position:absolute;left:0;text-align:left;margin-left:189.45pt;margin-top:82.5pt;width:14.8pt;height:14.85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" fillcolor="white [3212]" strokecolor="black [3213]" strokeweight="1pt"/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76C90373" wp14:editId="48E3288C">
                <wp:simplePos x="0" y="0"/>
                <wp:positionH relativeFrom="column">
                  <wp:posOffset>2461690</wp:posOffset>
                </wp:positionH>
                <wp:positionV relativeFrom="paragraph">
                  <wp:posOffset>973127</wp:posOffset>
                </wp:positionV>
                <wp:extent cx="133098" cy="310717"/>
                <wp:effectExtent l="0" t="0" r="0" b="0"/>
                <wp:wrapNone/>
                <wp:docPr id="2676" name="Text Box 2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098" cy="3107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F57FCC" w14:textId="77777777" w:rsidR="00733671" w:rsidRPr="003336FB" w:rsidRDefault="00733671" w:rsidP="00896607">
                            <w:pP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  <w:p w14:paraId="5A34A7AC" w14:textId="77777777" w:rsidR="00733671" w:rsidRPr="003336FB" w:rsidRDefault="00733671" w:rsidP="008966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C90373" id="Text Box 2676" o:spid="_x0000_s1055" type="#_x0000_t202" style="position:absolute;margin-left:193.85pt;margin-top:76.6pt;width:10.5pt;height:24.45p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" filled="f" stroked="f" strokeweight=".5pt">
                <v:textbox inset="0,0,0,0">
                  <w:txbxContent>
                    <w:p w14:paraId="79F57FCC" w14:textId="77777777" w:rsidR="00733671" w:rsidRPr="003336FB" w:rsidRDefault="00733671" w:rsidP="00896607">
                      <w:pP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3</w:t>
                      </w:r>
                    </w:p>
                    <w:p w14:paraId="5A34A7AC" w14:textId="77777777" w:rsidR="00733671" w:rsidRPr="003336FB" w:rsidRDefault="00733671" w:rsidP="00896607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 wp14:anchorId="577EF596" wp14:editId="4D976683">
                <wp:simplePos x="0" y="0"/>
                <wp:positionH relativeFrom="column">
                  <wp:posOffset>2141855</wp:posOffset>
                </wp:positionH>
                <wp:positionV relativeFrom="paragraph">
                  <wp:posOffset>506730</wp:posOffset>
                </wp:positionV>
                <wp:extent cx="132715" cy="310515"/>
                <wp:effectExtent l="0" t="0" r="0" b="0"/>
                <wp:wrapNone/>
                <wp:docPr id="2674" name="Text Box 2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B69076" w14:textId="77777777" w:rsidR="00733671" w:rsidRPr="003336FB" w:rsidRDefault="00733671" w:rsidP="00896607">
                            <w:pP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  <w:p w14:paraId="0DD0AB27" w14:textId="77777777" w:rsidR="00733671" w:rsidRPr="003336FB" w:rsidRDefault="00733671" w:rsidP="0089660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7EF596" id="Text Box 2674" o:spid="_x0000_s1056" type="#_x0000_t202" style="position:absolute;margin-left:168.65pt;margin-top:39.9pt;width:10.45pt;height:24.45pt;z-index:25249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" filled="f" stroked="f" strokeweight=".5pt">
                <v:textbox inset="0,0,0,0">
                  <w:txbxContent>
                    <w:p w14:paraId="03B69076" w14:textId="77777777" w:rsidR="00733671" w:rsidRPr="003336FB" w:rsidRDefault="00733671" w:rsidP="00896607">
                      <w:pP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4</w:t>
                      </w:r>
                    </w:p>
                    <w:p w14:paraId="0DD0AB27" w14:textId="77777777" w:rsidR="00733671" w:rsidRPr="003336FB" w:rsidRDefault="00733671" w:rsidP="00896607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539D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 wp14:anchorId="6E7D8978" wp14:editId="44449FC2">
                <wp:simplePos x="0" y="0"/>
                <wp:positionH relativeFrom="column">
                  <wp:posOffset>2087163</wp:posOffset>
                </wp:positionH>
                <wp:positionV relativeFrom="paragraph">
                  <wp:posOffset>581865</wp:posOffset>
                </wp:positionV>
                <wp:extent cx="187960" cy="188595"/>
                <wp:effectExtent l="0" t="0" r="0" b="0"/>
                <wp:wrapNone/>
                <wp:docPr id="2673" name="타원 2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85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231ABB" id="타원 2673" o:spid="_x0000_s1026" style="position:absolute;left:0;text-align:left;margin-left:164.35pt;margin-top:45.8pt;width:14.8pt;height:14.85pt;z-index:25249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" fillcolor="white [3212]" strokecolor="black [3213]" strokeweight="1pt"/>
            </w:pict>
          </mc:Fallback>
        </mc:AlternateContent>
      </w:r>
      <w:r w:rsidRPr="00336D61">
        <w:rPr>
          <w:rFonts w:ascii="맑은 고딕" w:hAnsi="맑은 고딕" w:hint="eastAsia"/>
        </w:rPr>
        <w:t xml:space="preserve">4. </w:t>
      </w:r>
      <w:r w:rsidRPr="00336D61">
        <w:rPr>
          <w:rFonts w:ascii="맑은 고딕" w:hAnsi="맑은 고딕"/>
        </w:rPr>
        <w:t xml:space="preserve">2.insert_data.sql </w:t>
      </w:r>
      <w:r w:rsidRPr="00336D61">
        <w:rPr>
          <w:rFonts w:ascii="맑은 고딕" w:hAnsi="맑은 고딕" w:hint="eastAsia"/>
        </w:rPr>
        <w:t xml:space="preserve">파일 설정 </w:t>
      </w:r>
    </w:p>
    <w:p w14:paraId="3E01274F" w14:textId="77777777" w:rsidR="00896607" w:rsidRDefault="00896607" w:rsidP="00896607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순서에 따라 실행해주시면 됩니다.</w:t>
      </w:r>
    </w:p>
    <w:p w14:paraId="4D4DD279" w14:textId="77777777" w:rsidR="00896607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</w:t>
      </w:r>
      <w:r w:rsidRPr="00336D61">
        <w:rPr>
          <w:rFonts w:ascii="맑은 고딕" w:hAnsi="맑은 고딕"/>
        </w:rPr>
        <w:t xml:space="preserve"> 1</w:t>
      </w:r>
      <w:r w:rsidRPr="00336D61">
        <w:rPr>
          <w:rFonts w:ascii="맑은 고딕" w:hAnsi="맑은 고딕" w:hint="eastAsia"/>
        </w:rPr>
        <w:t>번 쿼리 탭을 클릭하여 추가해 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- 2번 </w:t>
      </w:r>
      <w:r w:rsidRPr="00336D61">
        <w:rPr>
          <w:rFonts w:ascii="맑은 고딕" w:hAnsi="맑은 고딕"/>
        </w:rPr>
        <w:t>‘2.insert_data.sql’</w:t>
      </w:r>
      <w:r w:rsidRPr="00336D61">
        <w:rPr>
          <w:rFonts w:ascii="맑은 고딕" w:hAnsi="맑은 고딕" w:hint="eastAsia"/>
        </w:rPr>
        <w:t xml:space="preserve">을 선택하여 </w:t>
      </w:r>
      <w:r w:rsidRPr="00336D61">
        <w:rPr>
          <w:rFonts w:ascii="맑은 고딕" w:hAnsi="맑은 고딕"/>
        </w:rPr>
        <w:t>3</w:t>
      </w:r>
      <w:r w:rsidRPr="00336D61">
        <w:rPr>
          <w:rFonts w:ascii="맑은 고딕" w:hAnsi="맑은 고딕" w:hint="eastAsia"/>
        </w:rPr>
        <w:t>번으로 드래그하여 파일을 이동합니다.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- 4번이나 </w:t>
      </w:r>
      <w:r w:rsidRPr="00336D61">
        <w:rPr>
          <w:rFonts w:ascii="맑은 고딕" w:hAnsi="맑은 고딕"/>
        </w:rPr>
        <w:t xml:space="preserve">‘F9’ </w:t>
      </w:r>
      <w:r w:rsidRPr="00336D61">
        <w:rPr>
          <w:rFonts w:ascii="맑은 고딕" w:hAnsi="맑은 고딕" w:hint="eastAsia"/>
        </w:rPr>
        <w:t>키를 클릭하여 파일을 설치합니다.</w:t>
      </w:r>
      <w:r w:rsidRPr="00336D61">
        <w:rPr>
          <w:rFonts w:ascii="맑은 고딕" w:hAnsi="맑은 고딕"/>
        </w:rPr>
        <w:t xml:space="preserve"> </w:t>
      </w:r>
      <w:r>
        <w:rPr>
          <w:rFonts w:ascii="맑은 고딕" w:hAnsi="맑은 고딕"/>
        </w:rPr>
        <w:br/>
      </w:r>
    </w:p>
    <w:p w14:paraId="3D903E74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t xml:space="preserve">5. </w:t>
      </w:r>
      <w:r w:rsidRPr="00336D61">
        <w:rPr>
          <w:rFonts w:ascii="맑은 고딕" w:hAnsi="맑은 고딕" w:hint="eastAsia"/>
        </w:rPr>
        <w:t>설정 완료</w:t>
      </w:r>
    </w:p>
    <w:p w14:paraId="61B8C174" w14:textId="77777777" w:rsidR="00896607" w:rsidRPr="00336D61" w:rsidRDefault="00896607" w:rsidP="0089660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데이터베이스를 종료합니다.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/>
        </w:rPr>
        <w:br w:type="page"/>
      </w:r>
    </w:p>
    <w:p w14:paraId="610A89FA" w14:textId="63081EA7" w:rsidR="00525B9E" w:rsidRPr="00126706" w:rsidRDefault="00525B9E" w:rsidP="00525B9E">
      <w:pPr>
        <w:pStyle w:val="2"/>
        <w:rPr>
          <w:rFonts w:ascii="맑은 고딕" w:hAnsi="맑은 고딕"/>
        </w:rPr>
      </w:pPr>
      <w:bookmarkStart w:id="13" w:name="_Toc69819939"/>
      <w:r w:rsidRPr="00126706">
        <w:rPr>
          <w:rFonts w:ascii="맑은 고딕" w:hAnsi="맑은 고딕" w:hint="eastAsia"/>
        </w:rPr>
        <w:lastRenderedPageBreak/>
        <w:t>2.</w:t>
      </w:r>
      <w:r w:rsidR="00896607" w:rsidRPr="00126706">
        <w:rPr>
          <w:rFonts w:ascii="맑은 고딕" w:hAnsi="맑은 고딕"/>
        </w:rPr>
        <w:t>2</w:t>
      </w:r>
      <w:r w:rsidRPr="00126706">
        <w:rPr>
          <w:rFonts w:ascii="맑은 고딕" w:hAnsi="맑은 고딕" w:hint="eastAsia"/>
        </w:rPr>
        <w:t xml:space="preserve"> </w:t>
      </w:r>
      <w:r w:rsidR="00DF4F1F" w:rsidRPr="00126706">
        <w:rPr>
          <w:rFonts w:ascii="맑은 고딕" w:hAnsi="맑은 고딕" w:hint="eastAsia"/>
        </w:rPr>
        <w:t xml:space="preserve">관리서버 </w:t>
      </w:r>
      <w:r w:rsidRPr="00126706">
        <w:rPr>
          <w:rFonts w:ascii="맑은 고딕" w:hAnsi="맑은 고딕" w:hint="eastAsia"/>
        </w:rPr>
        <w:t>프로그램 설치</w:t>
      </w:r>
      <w:bookmarkEnd w:id="13"/>
    </w:p>
    <w:p w14:paraId="6C5C1342" w14:textId="77777777" w:rsidR="00525B9E" w:rsidRDefault="00525B9E" w:rsidP="00525B9E">
      <w:pPr>
        <w:rPr>
          <w:rFonts w:ascii="맑은 고딕" w:hAnsi="맑은 고딕"/>
        </w:rPr>
      </w:pPr>
      <w:r w:rsidRPr="00525B9E">
        <w:rPr>
          <w:rFonts w:ascii="맑은 고딕" w:hAnsi="맑은 고딕" w:hint="eastAsia"/>
        </w:rPr>
        <w:t>L</w:t>
      </w:r>
      <w:r w:rsidRPr="00525B9E">
        <w:rPr>
          <w:rFonts w:ascii="맑은 고딕" w:hAnsi="맑은 고딕"/>
        </w:rPr>
        <w:t xml:space="preserve">eopard Management </w:t>
      </w:r>
      <w:r w:rsidRPr="00525B9E">
        <w:rPr>
          <w:rFonts w:ascii="맑은 고딕" w:hAnsi="맑은 고딕" w:hint="eastAsia"/>
        </w:rPr>
        <w:t xml:space="preserve">프로그램을 설치하기 전에 </w:t>
      </w:r>
      <w:r>
        <w:rPr>
          <w:rFonts w:ascii="맑은 고딕" w:hAnsi="맑은 고딕" w:hint="eastAsia"/>
        </w:rPr>
        <w:t>Maria DB가 설치되어 있어야 합니다.</w:t>
      </w:r>
    </w:p>
    <w:p w14:paraId="235BCA35" w14:textId="77777777" w:rsidR="00525B9E" w:rsidRPr="00525B9E" w:rsidRDefault="00525B9E" w:rsidP="00525B9E">
      <w:pPr>
        <w:rPr>
          <w:rFonts w:ascii="맑은 고딕" w:hAnsi="맑은 고딕"/>
        </w:rPr>
      </w:pPr>
      <w:r>
        <w:rPr>
          <w:rFonts w:ascii="맑은 고딕" w:hAnsi="맑은 고딕"/>
        </w:rPr>
        <w:t>(</w:t>
      </w:r>
      <w:r>
        <w:rPr>
          <w:rFonts w:ascii="맑은 고딕" w:hAnsi="맑은 고딕" w:hint="eastAsia"/>
        </w:rPr>
        <w:t xml:space="preserve">Maria </w:t>
      </w:r>
      <w:r>
        <w:rPr>
          <w:rFonts w:ascii="맑은 고딕" w:hAnsi="맑은 고딕"/>
        </w:rPr>
        <w:t xml:space="preserve">DB </w:t>
      </w:r>
      <w:r>
        <w:rPr>
          <w:rFonts w:ascii="맑은 고딕" w:hAnsi="맑은 고딕" w:hint="eastAsia"/>
        </w:rPr>
        <w:t>설치 매뉴얼을 참고하시기 바랍니다.</w:t>
      </w:r>
      <w:r>
        <w:rPr>
          <w:rFonts w:ascii="맑은 고딕" w:hAnsi="맑은 고딕"/>
        </w:rPr>
        <w:t>)</w:t>
      </w:r>
    </w:p>
    <w:p w14:paraId="13691738" w14:textId="0BC54B83" w:rsidR="00525B9E" w:rsidRPr="00525B9E" w:rsidRDefault="00525B9E" w:rsidP="00525B9E">
      <w:pPr>
        <w:spacing w:after="0" w:line="240" w:lineRule="auto"/>
        <w:rPr>
          <w:rFonts w:ascii="맑은 고딕" w:hAnsi="맑은 고딕"/>
        </w:rPr>
      </w:pPr>
      <w:r w:rsidRPr="00525B9E">
        <w:rPr>
          <w:rFonts w:ascii="맑은 고딕" w:hAnsi="맑은 고딕" w:hint="eastAsia"/>
        </w:rPr>
        <w:t xml:space="preserve">CD 패키지에 </w:t>
      </w:r>
      <w:r>
        <w:rPr>
          <w:rFonts w:ascii="맑은 고딕" w:hAnsi="맑은 고딕" w:hint="eastAsia"/>
        </w:rPr>
        <w:t>동봉</w:t>
      </w:r>
      <w:r w:rsidRPr="00525B9E">
        <w:rPr>
          <w:rFonts w:ascii="맑은 고딕" w:hAnsi="맑은 고딕" w:hint="eastAsia"/>
        </w:rPr>
        <w:t xml:space="preserve">된 설치 프로그램인 </w:t>
      </w:r>
      <w:r w:rsidRPr="00525B9E">
        <w:rPr>
          <w:rFonts w:ascii="맑은 고딕" w:hAnsi="맑은 고딕"/>
        </w:rPr>
        <w:t>Leopard Management Server_x64_Install_</w:t>
      </w:r>
      <w:r>
        <w:rPr>
          <w:rFonts w:ascii="맑은 고딕" w:hAnsi="맑은 고딕"/>
        </w:rPr>
        <w:t>v2.1.</w:t>
      </w:r>
      <w:proofErr w:type="gramStart"/>
      <w:r>
        <w:rPr>
          <w:rFonts w:ascii="맑은 고딕" w:hAnsi="맑은 고딕"/>
        </w:rPr>
        <w:t>1</w:t>
      </w:r>
      <w:r w:rsidR="00896607">
        <w:rPr>
          <w:rFonts w:ascii="맑은 고딕" w:hAnsi="맑은 고딕"/>
        </w:rPr>
        <w:t>8</w:t>
      </w:r>
      <w:r>
        <w:rPr>
          <w:rFonts w:ascii="맑은 고딕" w:hAnsi="맑은 고딕"/>
        </w:rPr>
        <w:t>.</w:t>
      </w:r>
      <w:r w:rsidRPr="00525B9E">
        <w:rPr>
          <w:rFonts w:ascii="맑은 고딕" w:hAnsi="맑은 고딕" w:hint="eastAsia"/>
        </w:rPr>
        <w:t>xx</w:t>
      </w:r>
      <w:proofErr w:type="gramEnd"/>
      <w:r w:rsidRPr="00525B9E">
        <w:rPr>
          <w:rFonts w:ascii="맑은 고딕" w:hAnsi="맑은 고딕" w:hint="eastAsia"/>
        </w:rPr>
        <w:t xml:space="preserve"> 파일을</w:t>
      </w:r>
      <w:r>
        <w:rPr>
          <w:rFonts w:ascii="맑은 고딕" w:hAnsi="맑은 고딕" w:hint="eastAsia"/>
        </w:rPr>
        <w:t xml:space="preserve"> </w:t>
      </w:r>
      <w:r w:rsidRPr="00525B9E">
        <w:rPr>
          <w:rFonts w:ascii="맑은 고딕" w:hAnsi="맑은 고딕" w:hint="eastAsia"/>
        </w:rPr>
        <w:t>준비합니다.</w:t>
      </w:r>
    </w:p>
    <w:p w14:paraId="41AC6927" w14:textId="1F5C8EB6" w:rsidR="00301D2A" w:rsidRPr="00301D2A" w:rsidRDefault="00301D2A" w:rsidP="00301D2A">
      <w:pPr>
        <w:tabs>
          <w:tab w:val="left" w:pos="6096"/>
        </w:tabs>
        <w:spacing w:after="0" w:line="240" w:lineRule="auto"/>
      </w:pPr>
      <w:r>
        <w:rPr>
          <w:noProof/>
        </w:rPr>
        <w:drawing>
          <wp:anchor distT="0" distB="0" distL="114300" distR="114300" simplePos="0" relativeHeight="251897856" behindDoc="1" locked="0" layoutInCell="1" allowOverlap="1" wp14:anchorId="6EC3989D" wp14:editId="17B1AC19">
            <wp:simplePos x="0" y="0"/>
            <wp:positionH relativeFrom="margin">
              <wp:align>right</wp:align>
            </wp:positionH>
            <wp:positionV relativeFrom="paragraph">
              <wp:posOffset>93980</wp:posOffset>
            </wp:positionV>
            <wp:extent cx="762000" cy="847725"/>
            <wp:effectExtent l="19050" t="19050" r="19050" b="28575"/>
            <wp:wrapTight wrapText="bothSides">
              <wp:wrapPolygon edited="0">
                <wp:start x="-540" y="-485"/>
                <wp:lineTo x="-540" y="21843"/>
                <wp:lineTo x="21600" y="21843"/>
                <wp:lineTo x="21600" y="-485"/>
                <wp:lineTo x="-540" y="-485"/>
              </wp:wrapPolygon>
            </wp:wrapTight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477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</w:t>
      </w:r>
      <w:r w:rsidRPr="00B945A0">
        <w:rPr>
          <w:rFonts w:hint="eastAsia"/>
        </w:rPr>
        <w:t xml:space="preserve">. </w:t>
      </w:r>
      <w:r w:rsidR="00525B9E" w:rsidRPr="00570D27">
        <w:t>Leopard Managem</w:t>
      </w:r>
      <w:r w:rsidR="00525B9E">
        <w:t>ent Server_x64_Install_v</w:t>
      </w:r>
      <w:r>
        <w:t>2.1.</w:t>
      </w:r>
      <w:proofErr w:type="gramStart"/>
      <w:r>
        <w:t>1</w:t>
      </w:r>
      <w:r w:rsidR="00896607">
        <w:t>8</w:t>
      </w:r>
      <w:r>
        <w:t>.</w:t>
      </w:r>
      <w:r>
        <w:rPr>
          <w:rFonts w:hint="eastAsia"/>
        </w:rPr>
        <w:t>x</w:t>
      </w:r>
      <w:r w:rsidR="00525B9E">
        <w:rPr>
          <w:rFonts w:hint="eastAsia"/>
        </w:rPr>
        <w:t>x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파일을</w:t>
      </w:r>
      <w:r>
        <w:rPr>
          <w:rFonts w:hint="eastAsia"/>
        </w:rPr>
        <w:t xml:space="preserve"> </w:t>
      </w:r>
      <w:r>
        <w:rPr>
          <w:rFonts w:hint="eastAsia"/>
        </w:rPr>
        <w:t>찾아</w:t>
      </w:r>
      <w:r>
        <w:rPr>
          <w:rFonts w:hint="eastAsia"/>
        </w:rPr>
        <w:t xml:space="preserve"> </w:t>
      </w:r>
      <w:r>
        <w:rPr>
          <w:rFonts w:hint="eastAsia"/>
        </w:rPr>
        <w:t>실행합니다</w:t>
      </w:r>
      <w:r>
        <w:rPr>
          <w:rFonts w:hint="eastAsia"/>
        </w:rPr>
        <w:t>.</w:t>
      </w:r>
    </w:p>
    <w:p w14:paraId="0E4AE4A6" w14:textId="77777777" w:rsidR="00301D2A" w:rsidRDefault="00301D2A" w:rsidP="00301D2A">
      <w:pPr>
        <w:tabs>
          <w:tab w:val="left" w:pos="6096"/>
        </w:tabs>
        <w:spacing w:after="0" w:line="240" w:lineRule="auto"/>
      </w:pPr>
    </w:p>
    <w:p w14:paraId="6A3261DC" w14:textId="77777777" w:rsidR="00301D2A" w:rsidRDefault="00301D2A" w:rsidP="00301D2A">
      <w:pPr>
        <w:tabs>
          <w:tab w:val="left" w:pos="6096"/>
        </w:tabs>
        <w:spacing w:after="0" w:line="240" w:lineRule="auto"/>
      </w:pPr>
    </w:p>
    <w:p w14:paraId="29E11F8C" w14:textId="77777777" w:rsidR="00301D2A" w:rsidRDefault="00301D2A" w:rsidP="00301D2A">
      <w:pPr>
        <w:tabs>
          <w:tab w:val="left" w:pos="6096"/>
        </w:tabs>
        <w:spacing w:after="0" w:line="240" w:lineRule="auto"/>
      </w:pPr>
    </w:p>
    <w:p w14:paraId="3C84038B" w14:textId="77777777" w:rsidR="00301D2A" w:rsidRDefault="00301D2A" w:rsidP="00301D2A">
      <w:pPr>
        <w:tabs>
          <w:tab w:val="left" w:pos="6096"/>
        </w:tabs>
        <w:spacing w:after="0" w:line="240" w:lineRule="auto"/>
      </w:pPr>
    </w:p>
    <w:p w14:paraId="2F88C27D" w14:textId="4A0C3CB7" w:rsidR="00C142FF" w:rsidRDefault="002B78AC" w:rsidP="00C142FF">
      <w:pPr>
        <w:tabs>
          <w:tab w:val="left" w:pos="6096"/>
        </w:tabs>
        <w:spacing w:after="0" w:line="240" w:lineRule="auto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14304" behindDoc="1" locked="0" layoutInCell="1" allowOverlap="1" wp14:anchorId="5282128B" wp14:editId="1623EDA9">
                <wp:simplePos x="0" y="0"/>
                <wp:positionH relativeFrom="column">
                  <wp:posOffset>3617595</wp:posOffset>
                </wp:positionH>
                <wp:positionV relativeFrom="paragraph">
                  <wp:posOffset>20955</wp:posOffset>
                </wp:positionV>
                <wp:extent cx="2303780" cy="1786255"/>
                <wp:effectExtent l="19050" t="19050" r="20320" b="23495"/>
                <wp:wrapTight wrapText="bothSides">
                  <wp:wrapPolygon edited="0">
                    <wp:start x="-179" y="-230"/>
                    <wp:lineTo x="-179" y="21654"/>
                    <wp:lineTo x="21612" y="21654"/>
                    <wp:lineTo x="21612" y="-230"/>
                    <wp:lineTo x="-179" y="-230"/>
                  </wp:wrapPolygon>
                </wp:wrapTight>
                <wp:docPr id="2054" name="그룹 2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3780" cy="1786255"/>
                          <a:chOff x="0" y="0"/>
                          <a:chExt cx="2303780" cy="1786255"/>
                        </a:xfrm>
                      </wpg:grpSpPr>
                      <pic:pic xmlns:pic="http://schemas.openxmlformats.org/drawingml/2006/picture">
                        <pic:nvPicPr>
                          <pic:cNvPr id="38" name="그림 38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03780" cy="17843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0" name="직사각형 40"/>
                        <wps:cNvSpPr/>
                        <wps:spPr>
                          <a:xfrm>
                            <a:off x="1466850" y="1562100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2" name="직사각형 2052"/>
                        <wps:cNvSpPr/>
                        <wps:spPr>
                          <a:xfrm>
                            <a:off x="1047750" y="514350"/>
                            <a:ext cx="52705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B6A1CB" id="그룹 2054" o:spid="_x0000_s1026" style="position:absolute;left:0;text-align:left;margin-left:284.85pt;margin-top:1.65pt;width:181.4pt;height:140.65pt;z-index:-250802176" coordsize="23037,17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">
                <v:shape id="그림 38" o:spid="_x0000_s1027" type="#_x0000_t75" style="position:absolute;width:23037;height:17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" stroked="t" strokecolor="black [3213]" strokeweight="1pt">
                  <v:imagedata r:id="rId51" o:title=""/>
                  <v:path arrowok="t"/>
                </v:shape>
                <v:rect id="직사각형 40" o:spid="_x0000_s1028" style="position:absolute;left:14668;top:15621;width:4286;height:2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" filled="f" strokecolor="red" strokeweight="1.25pt"/>
                <v:rect id="직사각형 2052" o:spid="_x0000_s1029" style="position:absolute;left:10477;top:5143;width:52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" fillcolor="white [3212]" stroked="f" strokeweight="1.52778mm">
                  <v:stroke linestyle="thickThin"/>
                </v:rect>
                <w10:wrap type="tight"/>
              </v:group>
            </w:pict>
          </mc:Fallback>
        </mc:AlternateContent>
      </w:r>
      <w:r w:rsidR="00301D2A">
        <w:rPr>
          <w:rFonts w:hint="eastAsia"/>
        </w:rPr>
        <w:t>2.</w:t>
      </w:r>
      <w:r w:rsidR="00301D2A">
        <w:t xml:space="preserve"> </w:t>
      </w:r>
      <w:r w:rsidR="00525B9E">
        <w:rPr>
          <w:rFonts w:hint="eastAsia"/>
        </w:rPr>
        <w:t>실행</w:t>
      </w:r>
      <w:r w:rsidR="00301D2A">
        <w:rPr>
          <w:rFonts w:hint="eastAsia"/>
        </w:rPr>
        <w:t>하면</w:t>
      </w:r>
      <w:r w:rsidR="00301D2A">
        <w:rPr>
          <w:rFonts w:hint="eastAsia"/>
        </w:rPr>
        <w:t xml:space="preserve"> </w:t>
      </w:r>
      <w:r w:rsidR="00301D2A">
        <w:rPr>
          <w:rFonts w:hint="eastAsia"/>
        </w:rPr>
        <w:t>설치</w:t>
      </w:r>
      <w:r w:rsidR="00301D2A">
        <w:rPr>
          <w:rFonts w:hint="eastAsia"/>
        </w:rPr>
        <w:t xml:space="preserve"> </w:t>
      </w:r>
      <w:r w:rsidR="00C142FF">
        <w:rPr>
          <w:rFonts w:hint="eastAsia"/>
        </w:rPr>
        <w:t>프로그램</w:t>
      </w:r>
      <w:r w:rsidR="00C142FF">
        <w:rPr>
          <w:rFonts w:hint="eastAsia"/>
        </w:rPr>
        <w:t xml:space="preserve"> </w:t>
      </w:r>
      <w:r w:rsidR="00301D2A">
        <w:rPr>
          <w:rFonts w:hint="eastAsia"/>
        </w:rPr>
        <w:t>초기</w:t>
      </w:r>
      <w:r w:rsidR="00301D2A">
        <w:rPr>
          <w:rFonts w:hint="eastAsia"/>
        </w:rPr>
        <w:t xml:space="preserve"> </w:t>
      </w:r>
      <w:r w:rsidR="00301D2A">
        <w:rPr>
          <w:rFonts w:hint="eastAsia"/>
        </w:rPr>
        <w:t>화면이</w:t>
      </w:r>
      <w:r w:rsidR="00301D2A">
        <w:rPr>
          <w:rFonts w:hint="eastAsia"/>
        </w:rPr>
        <w:t xml:space="preserve"> </w:t>
      </w:r>
      <w:r w:rsidR="00301D2A">
        <w:rPr>
          <w:rFonts w:hint="eastAsia"/>
        </w:rPr>
        <w:t>오른쪽</w:t>
      </w:r>
      <w:r w:rsidR="00301D2A">
        <w:rPr>
          <w:rFonts w:hint="eastAsia"/>
        </w:rPr>
        <w:t xml:space="preserve"> </w:t>
      </w:r>
      <w:r w:rsidR="00301D2A">
        <w:rPr>
          <w:rFonts w:hint="eastAsia"/>
        </w:rPr>
        <w:t>그림처럼</w:t>
      </w:r>
      <w:r w:rsidR="00301D2A">
        <w:rPr>
          <w:rFonts w:hint="eastAsia"/>
        </w:rPr>
        <w:t xml:space="preserve"> </w:t>
      </w:r>
      <w:r w:rsidR="00C142FF">
        <w:rPr>
          <w:rFonts w:hint="eastAsia"/>
        </w:rPr>
        <w:t>나옵니다</w:t>
      </w:r>
      <w:r w:rsidR="00C142FF">
        <w:rPr>
          <w:rFonts w:hint="eastAsia"/>
        </w:rPr>
        <w:t>.</w:t>
      </w:r>
    </w:p>
    <w:p w14:paraId="2C9A0AD4" w14:textId="08010A26" w:rsidR="00525B9E" w:rsidRPr="00A75092" w:rsidRDefault="00966639" w:rsidP="00C142FF">
      <w:pPr>
        <w:tabs>
          <w:tab w:val="left" w:pos="6096"/>
        </w:tabs>
        <w:spacing w:after="0" w:line="240" w:lineRule="auto"/>
      </w:pPr>
      <w:r>
        <w:rPr>
          <w:rFonts w:hint="eastAsia"/>
        </w:rPr>
        <w:t>초기화면에서</w:t>
      </w:r>
      <w:r w:rsidR="00C142FF"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</w:t>
      </w:r>
      <w:r>
        <w:t>N)</w:t>
      </w:r>
      <w:r>
        <w:rPr>
          <w:rFonts w:hint="eastAsia"/>
        </w:rPr>
        <w:t xml:space="preserve"> </w:t>
      </w:r>
      <w:r w:rsidR="00C142FF">
        <w:rPr>
          <w:rFonts w:hint="eastAsia"/>
        </w:rPr>
        <w:t>버</w:t>
      </w:r>
      <w:r w:rsidR="00525B9E" w:rsidRPr="00B945A0">
        <w:rPr>
          <w:rFonts w:hint="eastAsia"/>
        </w:rPr>
        <w:t>튼을</w:t>
      </w:r>
      <w:r w:rsidR="00525B9E">
        <w:rPr>
          <w:rFonts w:hint="eastAsia"/>
        </w:rPr>
        <w:t xml:space="preserve"> </w:t>
      </w:r>
      <w:r w:rsidR="00525B9E" w:rsidRPr="00B945A0">
        <w:rPr>
          <w:rFonts w:hint="eastAsia"/>
        </w:rPr>
        <w:t>클릭해서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설치를</w:t>
      </w:r>
      <w:r w:rsidR="00525B9E" w:rsidRPr="00B945A0">
        <w:rPr>
          <w:rFonts w:hint="eastAsia"/>
        </w:rPr>
        <w:t xml:space="preserve"> </w:t>
      </w:r>
      <w:r>
        <w:rPr>
          <w:rFonts w:hint="eastAsia"/>
        </w:rPr>
        <w:t>시작</w:t>
      </w:r>
      <w:r w:rsidR="00525B9E" w:rsidRPr="00B945A0">
        <w:rPr>
          <w:rFonts w:hint="eastAsia"/>
        </w:rPr>
        <w:t>합니다</w:t>
      </w:r>
      <w:r w:rsidR="00525B9E" w:rsidRPr="00A75092">
        <w:rPr>
          <w:rFonts w:hint="eastAsia"/>
        </w:rPr>
        <w:t>.</w:t>
      </w:r>
    </w:p>
    <w:p w14:paraId="2C9E438E" w14:textId="2F79E83F" w:rsidR="00525B9E" w:rsidRPr="00A75092" w:rsidRDefault="00525B9E" w:rsidP="00525B9E">
      <w:pPr>
        <w:spacing w:after="0" w:line="240" w:lineRule="auto"/>
      </w:pPr>
    </w:p>
    <w:p w14:paraId="4E925E93" w14:textId="77777777" w:rsidR="00525B9E" w:rsidRDefault="00525B9E" w:rsidP="00525B9E">
      <w:pPr>
        <w:spacing w:after="0" w:line="240" w:lineRule="auto"/>
      </w:pPr>
    </w:p>
    <w:p w14:paraId="60430BE3" w14:textId="77777777" w:rsidR="00525B9E" w:rsidRDefault="00525B9E" w:rsidP="00525B9E">
      <w:pPr>
        <w:spacing w:after="0" w:line="240" w:lineRule="auto"/>
      </w:pPr>
    </w:p>
    <w:p w14:paraId="072BDF2E" w14:textId="5EDCEEBB" w:rsidR="00525B9E" w:rsidRDefault="00525B9E" w:rsidP="00525B9E">
      <w:pPr>
        <w:spacing w:after="0" w:line="240" w:lineRule="auto"/>
      </w:pPr>
    </w:p>
    <w:p w14:paraId="391DA7C6" w14:textId="04E79337" w:rsidR="00525B9E" w:rsidRDefault="00525B9E" w:rsidP="00525B9E">
      <w:pPr>
        <w:spacing w:after="0" w:line="240" w:lineRule="auto"/>
      </w:pPr>
    </w:p>
    <w:p w14:paraId="41BA3C62" w14:textId="77777777" w:rsidR="00525B9E" w:rsidRDefault="00525B9E" w:rsidP="00525B9E">
      <w:pPr>
        <w:spacing w:after="0" w:line="240" w:lineRule="auto"/>
      </w:pPr>
    </w:p>
    <w:p w14:paraId="20AB5332" w14:textId="77777777" w:rsidR="00525B9E" w:rsidRDefault="00525B9E" w:rsidP="00525B9E">
      <w:pPr>
        <w:spacing w:after="0" w:line="240" w:lineRule="auto"/>
      </w:pPr>
    </w:p>
    <w:p w14:paraId="67A3659A" w14:textId="598A41F8" w:rsidR="00525B9E" w:rsidRDefault="00896607" w:rsidP="00525B9E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04000" behindDoc="1" locked="0" layoutInCell="1" allowOverlap="1" wp14:anchorId="2811AC8C" wp14:editId="7B61372B">
                <wp:simplePos x="0" y="0"/>
                <wp:positionH relativeFrom="column">
                  <wp:posOffset>3621405</wp:posOffset>
                </wp:positionH>
                <wp:positionV relativeFrom="paragraph">
                  <wp:posOffset>13970</wp:posOffset>
                </wp:positionV>
                <wp:extent cx="2298065" cy="1779905"/>
                <wp:effectExtent l="19050" t="19050" r="26035" b="10795"/>
                <wp:wrapTight wrapText="bothSides">
                  <wp:wrapPolygon edited="0">
                    <wp:start x="-179" y="-231"/>
                    <wp:lineTo x="-179" y="21500"/>
                    <wp:lineTo x="21666" y="21500"/>
                    <wp:lineTo x="21666" y="-231"/>
                    <wp:lineTo x="-179" y="-231"/>
                  </wp:wrapPolygon>
                </wp:wrapTight>
                <wp:docPr id="232" name="그룹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779905"/>
                          <a:chOff x="0" y="3349"/>
                          <a:chExt cx="2298065" cy="1780269"/>
                        </a:xfrm>
                      </wpg:grpSpPr>
                      <pic:pic xmlns:pic="http://schemas.openxmlformats.org/drawingml/2006/picture">
                        <pic:nvPicPr>
                          <pic:cNvPr id="37" name="그림 37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3349"/>
                            <a:ext cx="2298065" cy="178019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1" name="직사각형 41"/>
                        <wps:cNvSpPr/>
                        <wps:spPr>
                          <a:xfrm>
                            <a:off x="1465873" y="1559463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0D9D84" id="그룹 232" o:spid="_x0000_s1026" style="position:absolute;left:0;text-align:left;margin-left:285.15pt;margin-top:1.1pt;width:180.95pt;height:140.15pt;z-index:-251412480;mso-height-relative:margin" coordorigin=",33" coordsize="22980,178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">
                <v:shape id="그림 37" o:spid="_x0000_s1027" type="#_x0000_t75" style="position:absolute;top:33;width:22980;height:17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" stroked="t" strokecolor="black [3213]" strokeweight="1pt">
                  <v:imagedata r:id="rId53" o:title=""/>
                  <v:path arrowok="t"/>
                </v:shape>
                <v:rect id="직사각형 41" o:spid="_x0000_s1028" style="position:absolute;left:14658;top:15594;width:4286;height:2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="00301D2A">
        <w:t>3</w:t>
      </w:r>
      <w:r w:rsidR="00525B9E" w:rsidRPr="00B945A0">
        <w:rPr>
          <w:rFonts w:hint="eastAsia"/>
        </w:rPr>
        <w:t xml:space="preserve">. </w:t>
      </w:r>
      <w:r w:rsidR="00525B9E" w:rsidRPr="00B945A0">
        <w:rPr>
          <w:rFonts w:hint="eastAsia"/>
        </w:rPr>
        <w:t>설치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경로를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선택한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후</w:t>
      </w:r>
      <w:r w:rsidR="00525B9E" w:rsidRPr="00B945A0">
        <w:rPr>
          <w:rFonts w:hint="eastAsia"/>
        </w:rPr>
        <w:t xml:space="preserve"> </w:t>
      </w:r>
      <w:r w:rsidR="00966639">
        <w:rPr>
          <w:rFonts w:hint="eastAsia"/>
        </w:rPr>
        <w:t>다음</w:t>
      </w:r>
      <w:r w:rsidR="00966639">
        <w:rPr>
          <w:rFonts w:hint="eastAsia"/>
        </w:rPr>
        <w:t>(N)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버튼을</w:t>
      </w:r>
      <w:r w:rsidR="00525B9E" w:rsidRPr="00B945A0">
        <w:rPr>
          <w:rFonts w:hint="eastAsia"/>
        </w:rPr>
        <w:t xml:space="preserve"> </w:t>
      </w:r>
      <w:r w:rsidR="00525B9E" w:rsidRPr="00B945A0">
        <w:rPr>
          <w:rFonts w:hint="eastAsia"/>
        </w:rPr>
        <w:t>클릭합니다</w:t>
      </w:r>
      <w:r w:rsidR="00525B9E" w:rsidRPr="00B945A0">
        <w:rPr>
          <w:rFonts w:hint="eastAsia"/>
        </w:rPr>
        <w:t>.</w:t>
      </w:r>
    </w:p>
    <w:p w14:paraId="027DA6E1" w14:textId="77777777" w:rsidR="00525B9E" w:rsidRDefault="00525B9E" w:rsidP="00525B9E">
      <w:pPr>
        <w:spacing w:after="0" w:line="240" w:lineRule="auto"/>
      </w:pPr>
    </w:p>
    <w:p w14:paraId="2977C8BA" w14:textId="77777777" w:rsidR="00525B9E" w:rsidRDefault="00525B9E" w:rsidP="00525B9E">
      <w:pPr>
        <w:spacing w:after="0" w:line="240" w:lineRule="auto"/>
      </w:pPr>
    </w:p>
    <w:p w14:paraId="735C49E2" w14:textId="77777777" w:rsidR="00525B9E" w:rsidRDefault="00525B9E" w:rsidP="00525B9E">
      <w:pPr>
        <w:spacing w:after="0" w:line="240" w:lineRule="auto"/>
      </w:pPr>
    </w:p>
    <w:p w14:paraId="368B4A6E" w14:textId="77777777" w:rsidR="00525B9E" w:rsidRDefault="00525B9E" w:rsidP="00525B9E">
      <w:pPr>
        <w:spacing w:after="0" w:line="240" w:lineRule="auto"/>
      </w:pPr>
    </w:p>
    <w:p w14:paraId="18B32406" w14:textId="77777777" w:rsidR="00525B9E" w:rsidRDefault="00525B9E" w:rsidP="00525B9E">
      <w:pPr>
        <w:spacing w:after="0" w:line="240" w:lineRule="auto"/>
      </w:pPr>
    </w:p>
    <w:p w14:paraId="2B79A74A" w14:textId="4859F98E" w:rsidR="00525B9E" w:rsidRPr="00383765" w:rsidRDefault="00525B9E" w:rsidP="00525B9E">
      <w:pPr>
        <w:spacing w:after="0" w:line="240" w:lineRule="auto"/>
      </w:pPr>
    </w:p>
    <w:p w14:paraId="751382B1" w14:textId="77777777" w:rsidR="00525B9E" w:rsidRDefault="00525B9E" w:rsidP="00525B9E">
      <w:pPr>
        <w:spacing w:after="0" w:line="240" w:lineRule="auto"/>
      </w:pPr>
    </w:p>
    <w:p w14:paraId="0889C514" w14:textId="77777777" w:rsidR="00301D2A" w:rsidRDefault="00301D2A" w:rsidP="00525B9E">
      <w:pPr>
        <w:spacing w:after="0" w:line="240" w:lineRule="auto"/>
      </w:pPr>
      <w:r>
        <w:br w:type="page"/>
      </w:r>
    </w:p>
    <w:p w14:paraId="285A3EA6" w14:textId="31799958" w:rsidR="00525B9E" w:rsidRPr="00B945A0" w:rsidRDefault="00DF4F1F" w:rsidP="00525B9E">
      <w:pPr>
        <w:spacing w:after="0" w:line="240" w:lineRule="auto"/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07072" behindDoc="1" locked="0" layoutInCell="1" allowOverlap="1" wp14:anchorId="20FC8410" wp14:editId="5B8E7776">
                <wp:simplePos x="0" y="0"/>
                <wp:positionH relativeFrom="column">
                  <wp:posOffset>3617595</wp:posOffset>
                </wp:positionH>
                <wp:positionV relativeFrom="paragraph">
                  <wp:posOffset>45720</wp:posOffset>
                </wp:positionV>
                <wp:extent cx="2299335" cy="1781810"/>
                <wp:effectExtent l="19050" t="19050" r="24765" b="27940"/>
                <wp:wrapTight wrapText="bothSides">
                  <wp:wrapPolygon edited="0">
                    <wp:start x="-179" y="-231"/>
                    <wp:lineTo x="-179" y="21477"/>
                    <wp:lineTo x="13422" y="21708"/>
                    <wp:lineTo x="18075" y="21708"/>
                    <wp:lineTo x="21117" y="21708"/>
                    <wp:lineTo x="21654" y="21246"/>
                    <wp:lineTo x="21654" y="-231"/>
                    <wp:lineTo x="-179" y="-231"/>
                  </wp:wrapPolygon>
                </wp:wrapTight>
                <wp:docPr id="500" name="그룹 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9335" cy="1781810"/>
                          <a:chOff x="0" y="953"/>
                          <a:chExt cx="2299335" cy="1782666"/>
                        </a:xfrm>
                      </wpg:grpSpPr>
                      <pic:pic xmlns:pic="http://schemas.openxmlformats.org/drawingml/2006/picture">
                        <pic:nvPicPr>
                          <pic:cNvPr id="36" name="그림 36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953"/>
                            <a:ext cx="2299335" cy="1781174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2" name="직사각형 42"/>
                        <wps:cNvSpPr/>
                        <wps:spPr>
                          <a:xfrm>
                            <a:off x="1458057" y="1559464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4DE017" id="그룹 500" o:spid="_x0000_s1026" style="position:absolute;left:0;text-align:left;margin-left:284.85pt;margin-top:3.6pt;width:181.05pt;height:140.3pt;z-index:-251409408" coordorigin=",9" coordsize="22993,17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">
                <v:shape id="그림 36" o:spid="_x0000_s1027" type="#_x0000_t75" style="position:absolute;top:9;width:22993;height:17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" stroked="t" strokecolor="black [3213]" strokeweight="1pt">
                  <v:imagedata r:id="rId55" o:title=""/>
                  <v:path arrowok="t"/>
                </v:shape>
                <v:rect id="직사각형 42" o:spid="_x0000_s1028" style="position:absolute;left:14580;top:15594;width:4286;height:2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" filled="f" strokecolor="red" strokeweight="1.25pt"/>
                <w10:wrap type="tight"/>
              </v:group>
            </w:pict>
          </mc:Fallback>
        </mc:AlternateContent>
      </w:r>
      <w:r w:rsidR="00966639">
        <w:rPr>
          <w:noProof/>
        </w:rPr>
        <w:t>4</w:t>
      </w:r>
      <w:r w:rsidR="00525B9E" w:rsidRPr="00B945A0">
        <w:rPr>
          <w:rFonts w:hint="eastAsia"/>
          <w:noProof/>
        </w:rPr>
        <w:t xml:space="preserve">. </w:t>
      </w:r>
      <w:r w:rsidR="00525B9E" w:rsidRPr="00B945A0">
        <w:rPr>
          <w:rFonts w:hint="eastAsia"/>
          <w:noProof/>
        </w:rPr>
        <w:t>시작</w:t>
      </w:r>
      <w:r w:rsidR="00525B9E" w:rsidRPr="00B945A0">
        <w:rPr>
          <w:rFonts w:hint="eastAsia"/>
          <w:noProof/>
        </w:rPr>
        <w:t xml:space="preserve"> </w:t>
      </w:r>
      <w:r w:rsidR="00525B9E" w:rsidRPr="00B945A0">
        <w:rPr>
          <w:rFonts w:hint="eastAsia"/>
          <w:noProof/>
        </w:rPr>
        <w:t>메뉴</w:t>
      </w:r>
      <w:r w:rsidR="00525B9E" w:rsidRPr="00B945A0">
        <w:rPr>
          <w:rFonts w:hint="eastAsia"/>
          <w:noProof/>
        </w:rPr>
        <w:t xml:space="preserve"> </w:t>
      </w:r>
      <w:r w:rsidR="00525B9E" w:rsidRPr="00B945A0">
        <w:rPr>
          <w:rFonts w:hint="eastAsia"/>
          <w:noProof/>
        </w:rPr>
        <w:t>폴더명을</w:t>
      </w:r>
      <w:r w:rsidR="00525B9E" w:rsidRPr="00B945A0">
        <w:rPr>
          <w:rFonts w:hint="eastAsia"/>
          <w:noProof/>
        </w:rPr>
        <w:t xml:space="preserve"> </w:t>
      </w:r>
      <w:r w:rsidR="00525B9E" w:rsidRPr="00B945A0">
        <w:rPr>
          <w:rFonts w:hint="eastAsia"/>
          <w:noProof/>
        </w:rPr>
        <w:t>입력한</w:t>
      </w:r>
      <w:r w:rsidR="00525B9E" w:rsidRPr="00B945A0">
        <w:rPr>
          <w:rFonts w:hint="eastAsia"/>
          <w:noProof/>
        </w:rPr>
        <w:t xml:space="preserve"> </w:t>
      </w:r>
      <w:r w:rsidR="00525B9E" w:rsidRPr="00B945A0">
        <w:rPr>
          <w:rFonts w:hint="eastAsia"/>
          <w:noProof/>
        </w:rPr>
        <w:t>후</w:t>
      </w:r>
      <w:r w:rsidR="00525B9E" w:rsidRPr="00B945A0">
        <w:rPr>
          <w:rFonts w:hint="eastAsia"/>
          <w:noProof/>
        </w:rPr>
        <w:t xml:space="preserve"> </w:t>
      </w:r>
      <w:r w:rsidR="00966639">
        <w:rPr>
          <w:rFonts w:hint="eastAsia"/>
        </w:rPr>
        <w:t>다음</w:t>
      </w:r>
      <w:r w:rsidR="00966639">
        <w:rPr>
          <w:rFonts w:hint="eastAsia"/>
        </w:rPr>
        <w:t>(N)</w:t>
      </w:r>
      <w:r w:rsidR="00966639" w:rsidRPr="00B945A0">
        <w:rPr>
          <w:rFonts w:hint="eastAsia"/>
        </w:rPr>
        <w:t xml:space="preserve"> </w:t>
      </w:r>
      <w:r w:rsidR="00966639" w:rsidRPr="00B945A0">
        <w:rPr>
          <w:rFonts w:hint="eastAsia"/>
        </w:rPr>
        <w:t>버튼</w:t>
      </w:r>
      <w:r w:rsidR="00525B9E" w:rsidRPr="00B945A0">
        <w:rPr>
          <w:rFonts w:hint="eastAsia"/>
          <w:noProof/>
        </w:rPr>
        <w:t>을</w:t>
      </w:r>
      <w:r w:rsidR="00525B9E" w:rsidRPr="00B945A0">
        <w:rPr>
          <w:rFonts w:hint="eastAsia"/>
          <w:noProof/>
        </w:rPr>
        <w:t xml:space="preserve"> </w:t>
      </w:r>
      <w:r w:rsidR="00525B9E" w:rsidRPr="00B945A0">
        <w:rPr>
          <w:rFonts w:hint="eastAsia"/>
          <w:noProof/>
        </w:rPr>
        <w:t>클릭합니다</w:t>
      </w:r>
      <w:r w:rsidR="00525B9E" w:rsidRPr="00B945A0">
        <w:rPr>
          <w:rFonts w:hint="eastAsia"/>
          <w:noProof/>
        </w:rPr>
        <w:t>.</w:t>
      </w:r>
    </w:p>
    <w:p w14:paraId="29222A7E" w14:textId="77777777" w:rsidR="00525B9E" w:rsidRPr="00B945A0" w:rsidRDefault="00525B9E" w:rsidP="00525B9E">
      <w:pPr>
        <w:spacing w:after="0" w:line="240" w:lineRule="auto"/>
        <w:rPr>
          <w:noProof/>
        </w:rPr>
      </w:pPr>
      <w:r w:rsidRPr="00B945A0">
        <w:rPr>
          <w:rFonts w:hint="eastAsia"/>
          <w:noProof/>
        </w:rPr>
        <w:t xml:space="preserve">  </w:t>
      </w:r>
      <w:r w:rsidRPr="00B945A0">
        <w:rPr>
          <w:rFonts w:hint="eastAsia"/>
          <w:noProof/>
        </w:rPr>
        <w:t>기본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폴더명은</w:t>
      </w:r>
      <w:r>
        <w:rPr>
          <w:rFonts w:hint="eastAsia"/>
          <w:noProof/>
        </w:rPr>
        <w:t xml:space="preserve"> Leopard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입니다</w:t>
      </w:r>
      <w:r w:rsidRPr="00B945A0">
        <w:rPr>
          <w:rFonts w:hint="eastAsia"/>
          <w:noProof/>
        </w:rPr>
        <w:t>.</w:t>
      </w:r>
    </w:p>
    <w:p w14:paraId="1EC4E27E" w14:textId="77777777" w:rsidR="00525B9E" w:rsidRPr="006A191A" w:rsidRDefault="00525B9E" w:rsidP="00525B9E">
      <w:pPr>
        <w:spacing w:after="0" w:line="240" w:lineRule="auto"/>
      </w:pPr>
    </w:p>
    <w:p w14:paraId="0231B087" w14:textId="77777777" w:rsidR="00525B9E" w:rsidRDefault="00525B9E" w:rsidP="00525B9E">
      <w:pPr>
        <w:spacing w:after="0" w:line="240" w:lineRule="auto"/>
      </w:pPr>
    </w:p>
    <w:p w14:paraId="474DD9B9" w14:textId="77777777" w:rsidR="00525B9E" w:rsidRDefault="00525B9E" w:rsidP="00525B9E">
      <w:pPr>
        <w:spacing w:after="0" w:line="240" w:lineRule="auto"/>
      </w:pPr>
    </w:p>
    <w:p w14:paraId="10A66E45" w14:textId="77777777" w:rsidR="00525B9E" w:rsidRDefault="00525B9E" w:rsidP="00525B9E">
      <w:pPr>
        <w:spacing w:after="0" w:line="240" w:lineRule="auto"/>
      </w:pPr>
    </w:p>
    <w:p w14:paraId="5BE1124C" w14:textId="6A01BEB5" w:rsidR="00301D2A" w:rsidRDefault="00301D2A" w:rsidP="00525B9E">
      <w:pPr>
        <w:spacing w:after="0" w:line="240" w:lineRule="auto"/>
      </w:pPr>
    </w:p>
    <w:p w14:paraId="6487E784" w14:textId="77777777" w:rsidR="00525B9E" w:rsidRDefault="00525B9E" w:rsidP="00525B9E">
      <w:pPr>
        <w:spacing w:after="0" w:line="240" w:lineRule="auto"/>
      </w:pPr>
    </w:p>
    <w:p w14:paraId="4CC9A119" w14:textId="77777777" w:rsidR="00525B9E" w:rsidRDefault="00525B9E" w:rsidP="00525B9E">
      <w:pPr>
        <w:spacing w:after="0" w:line="240" w:lineRule="auto"/>
      </w:pPr>
    </w:p>
    <w:p w14:paraId="6E36165E" w14:textId="08FEC61C" w:rsidR="00525B9E" w:rsidRPr="003C3EB1" w:rsidRDefault="00DF4F1F" w:rsidP="00525B9E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0144" behindDoc="1" locked="0" layoutInCell="1" allowOverlap="1" wp14:anchorId="3102D30D" wp14:editId="0389DA0A">
                <wp:simplePos x="0" y="0"/>
                <wp:positionH relativeFrom="column">
                  <wp:posOffset>3617595</wp:posOffset>
                </wp:positionH>
                <wp:positionV relativeFrom="paragraph">
                  <wp:posOffset>5715</wp:posOffset>
                </wp:positionV>
                <wp:extent cx="2299335" cy="1781810"/>
                <wp:effectExtent l="19050" t="19050" r="24765" b="27940"/>
                <wp:wrapTight wrapText="bothSides">
                  <wp:wrapPolygon edited="0">
                    <wp:start x="-179" y="-231"/>
                    <wp:lineTo x="-179" y="21477"/>
                    <wp:lineTo x="13422" y="21708"/>
                    <wp:lineTo x="18075" y="21708"/>
                    <wp:lineTo x="21117" y="21708"/>
                    <wp:lineTo x="21654" y="21246"/>
                    <wp:lineTo x="21654" y="-231"/>
                    <wp:lineTo x="-179" y="-231"/>
                  </wp:wrapPolygon>
                </wp:wrapTight>
                <wp:docPr id="501" name="그룹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9335" cy="1781810"/>
                          <a:chOff x="0" y="953"/>
                          <a:chExt cx="2299335" cy="1782666"/>
                        </a:xfrm>
                      </wpg:grpSpPr>
                      <pic:pic xmlns:pic="http://schemas.openxmlformats.org/drawingml/2006/picture">
                        <pic:nvPicPr>
                          <pic:cNvPr id="33" name="그림 33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953"/>
                            <a:ext cx="2299335" cy="1781174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3" name="직사각형 43"/>
                        <wps:cNvSpPr/>
                        <wps:spPr>
                          <a:xfrm>
                            <a:off x="1458057" y="1559464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72F7DC" id="그룹 501" o:spid="_x0000_s1026" style="position:absolute;left:0;text-align:left;margin-left:284.85pt;margin-top:.45pt;width:181.05pt;height:140.3pt;z-index:-251406336" coordorigin=",9" coordsize="22993,17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">
                <v:shape id="그림 33" o:spid="_x0000_s1027" type="#_x0000_t75" style="position:absolute;top:9;width:22993;height:17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" stroked="t" strokecolor="black [3213]" strokeweight="1pt">
                  <v:imagedata r:id="rId57" o:title=""/>
                  <v:path arrowok="t"/>
                </v:shape>
                <v:rect id="직사각형 43" o:spid="_x0000_s1028" style="position:absolute;left:14580;top:15594;width:4286;height:2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" filled="f" strokecolor="red" strokeweight="1.25pt"/>
                <w10:wrap type="tight"/>
              </v:group>
            </w:pict>
          </mc:Fallback>
        </mc:AlternateContent>
      </w:r>
      <w:r w:rsidR="00734C06">
        <w:t>5</w:t>
      </w:r>
      <w:r w:rsidR="00525B9E" w:rsidRPr="003C3EB1">
        <w:rPr>
          <w:rFonts w:hint="eastAsia"/>
        </w:rPr>
        <w:t xml:space="preserve">. </w:t>
      </w:r>
      <w:r w:rsidR="00525B9E" w:rsidRPr="003C3EB1">
        <w:rPr>
          <w:rFonts w:hint="eastAsia"/>
        </w:rPr>
        <w:t>바탕화면에</w:t>
      </w:r>
      <w:r w:rsidR="00525B9E" w:rsidRPr="003C3EB1">
        <w:rPr>
          <w:rFonts w:hint="eastAsia"/>
        </w:rPr>
        <w:t xml:space="preserve"> </w:t>
      </w:r>
      <w:r w:rsidR="00734C06">
        <w:rPr>
          <w:rFonts w:hint="eastAsia"/>
        </w:rPr>
        <w:t>바로가기</w:t>
      </w:r>
      <w:r w:rsidR="00525B9E" w:rsidRPr="003C3EB1">
        <w:rPr>
          <w:rFonts w:hint="eastAsia"/>
        </w:rPr>
        <w:t xml:space="preserve"> </w:t>
      </w:r>
      <w:r w:rsidR="00734C06">
        <w:rPr>
          <w:rFonts w:hint="eastAsia"/>
        </w:rPr>
        <w:t>아이콘</w:t>
      </w:r>
      <w:r w:rsidR="00734C06">
        <w:rPr>
          <w:rFonts w:hint="eastAsia"/>
        </w:rPr>
        <w:t xml:space="preserve"> </w:t>
      </w:r>
      <w:r w:rsidR="00734C06">
        <w:rPr>
          <w:rFonts w:hint="eastAsia"/>
        </w:rPr>
        <w:t>생성</w:t>
      </w:r>
      <w:r w:rsidR="00734C06">
        <w:rPr>
          <w:rFonts w:hint="eastAsia"/>
        </w:rPr>
        <w:t xml:space="preserve"> </w:t>
      </w:r>
      <w:r w:rsidR="00734C06">
        <w:rPr>
          <w:rFonts w:hint="eastAsia"/>
        </w:rPr>
        <w:t>유무를</w:t>
      </w:r>
      <w:r w:rsidR="00734C06">
        <w:rPr>
          <w:rFonts w:hint="eastAsia"/>
        </w:rPr>
        <w:t xml:space="preserve"> </w:t>
      </w:r>
      <w:r w:rsidR="00734C06">
        <w:rPr>
          <w:rFonts w:hint="eastAsia"/>
        </w:rPr>
        <w:t>체크</w:t>
      </w:r>
      <w:r w:rsidR="00525B9E" w:rsidRPr="003C3EB1">
        <w:rPr>
          <w:rFonts w:hint="eastAsia"/>
        </w:rPr>
        <w:t>합니다</w:t>
      </w:r>
      <w:r w:rsidR="00525B9E" w:rsidRPr="003C3EB1">
        <w:rPr>
          <w:rFonts w:hint="eastAsia"/>
        </w:rPr>
        <w:t>.</w:t>
      </w:r>
      <w:r w:rsidR="00525B9E" w:rsidRPr="00B62E7A">
        <w:t xml:space="preserve"> </w:t>
      </w:r>
    </w:p>
    <w:p w14:paraId="2C050FA2" w14:textId="77777777" w:rsidR="00525B9E" w:rsidRPr="003C3EB1" w:rsidRDefault="00525B9E" w:rsidP="00525B9E">
      <w:pPr>
        <w:spacing w:after="0" w:line="240" w:lineRule="auto"/>
      </w:pPr>
      <w:r w:rsidRPr="003C3EB1">
        <w:rPr>
          <w:rFonts w:hint="eastAsia"/>
        </w:rPr>
        <w:t xml:space="preserve">  </w:t>
      </w:r>
      <w:r w:rsidR="00734C06">
        <w:rPr>
          <w:rFonts w:hint="eastAsia"/>
        </w:rPr>
        <w:t>체크한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후</w:t>
      </w:r>
      <w:r w:rsidRPr="003C3EB1">
        <w:rPr>
          <w:rFonts w:hint="eastAsia"/>
        </w:rPr>
        <w:t xml:space="preserve"> </w:t>
      </w:r>
      <w:r w:rsidR="00734C06">
        <w:rPr>
          <w:rFonts w:hint="eastAsia"/>
        </w:rPr>
        <w:t>다음</w:t>
      </w:r>
      <w:r w:rsidR="00734C06">
        <w:rPr>
          <w:rFonts w:hint="eastAsia"/>
        </w:rPr>
        <w:t>(N)</w:t>
      </w:r>
      <w:r w:rsidR="00734C06" w:rsidRPr="00B945A0">
        <w:rPr>
          <w:rFonts w:hint="eastAsia"/>
        </w:rPr>
        <w:t xml:space="preserve"> </w:t>
      </w:r>
      <w:r w:rsidR="00734C06" w:rsidRPr="00B945A0">
        <w:rPr>
          <w:rFonts w:hint="eastAsia"/>
        </w:rPr>
        <w:t>버튼</w:t>
      </w:r>
      <w:r w:rsidRPr="003C3EB1">
        <w:rPr>
          <w:rFonts w:hint="eastAsia"/>
        </w:rPr>
        <w:t>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클릭합니다</w:t>
      </w:r>
      <w:r w:rsidRPr="003C3EB1">
        <w:rPr>
          <w:rFonts w:hint="eastAsia"/>
        </w:rPr>
        <w:t>.</w:t>
      </w:r>
      <w:r>
        <w:rPr>
          <w:rFonts w:hint="eastAsia"/>
        </w:rPr>
        <w:t xml:space="preserve">                    </w:t>
      </w:r>
    </w:p>
    <w:p w14:paraId="59357A83" w14:textId="77777777" w:rsidR="00525B9E" w:rsidRPr="002E450F" w:rsidRDefault="00525B9E" w:rsidP="00525B9E">
      <w:pPr>
        <w:spacing w:after="0" w:line="240" w:lineRule="auto"/>
      </w:pPr>
    </w:p>
    <w:p w14:paraId="73A9EA6C" w14:textId="77777777" w:rsidR="00525B9E" w:rsidRDefault="00525B9E" w:rsidP="00525B9E">
      <w:pPr>
        <w:spacing w:after="0" w:line="240" w:lineRule="auto"/>
      </w:pPr>
    </w:p>
    <w:p w14:paraId="58933495" w14:textId="77777777" w:rsidR="00525B9E" w:rsidRDefault="00525B9E" w:rsidP="00525B9E">
      <w:pPr>
        <w:spacing w:after="0" w:line="240" w:lineRule="auto"/>
      </w:pPr>
    </w:p>
    <w:p w14:paraId="22552201" w14:textId="77777777" w:rsidR="00525B9E" w:rsidRDefault="00525B9E" w:rsidP="00525B9E">
      <w:pPr>
        <w:spacing w:after="0" w:line="240" w:lineRule="auto"/>
      </w:pPr>
    </w:p>
    <w:p w14:paraId="37064D17" w14:textId="70E63B36" w:rsidR="00525B9E" w:rsidRDefault="00525B9E" w:rsidP="00525B9E">
      <w:pPr>
        <w:spacing w:after="0" w:line="240" w:lineRule="auto"/>
      </w:pPr>
    </w:p>
    <w:p w14:paraId="07C84533" w14:textId="77777777" w:rsidR="00525B9E" w:rsidRDefault="00525B9E" w:rsidP="00525B9E">
      <w:pPr>
        <w:spacing w:after="0" w:line="240" w:lineRule="auto"/>
      </w:pPr>
    </w:p>
    <w:p w14:paraId="291360D6" w14:textId="77777777" w:rsidR="00301D2A" w:rsidRDefault="00301D2A" w:rsidP="00525B9E">
      <w:pPr>
        <w:spacing w:after="0" w:line="240" w:lineRule="auto"/>
      </w:pPr>
    </w:p>
    <w:p w14:paraId="6776CB21" w14:textId="70CCC899" w:rsidR="00525B9E" w:rsidRDefault="00DF4F1F" w:rsidP="00525B9E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3216" behindDoc="1" locked="0" layoutInCell="1" allowOverlap="1" wp14:anchorId="7B389196" wp14:editId="5A7E61E3">
                <wp:simplePos x="0" y="0"/>
                <wp:positionH relativeFrom="column">
                  <wp:posOffset>3617595</wp:posOffset>
                </wp:positionH>
                <wp:positionV relativeFrom="paragraph">
                  <wp:posOffset>5080</wp:posOffset>
                </wp:positionV>
                <wp:extent cx="2299335" cy="1781810"/>
                <wp:effectExtent l="19050" t="19050" r="24765" b="27940"/>
                <wp:wrapTight wrapText="bothSides">
                  <wp:wrapPolygon edited="0">
                    <wp:start x="-179" y="-231"/>
                    <wp:lineTo x="-179" y="21477"/>
                    <wp:lineTo x="13422" y="21708"/>
                    <wp:lineTo x="18254" y="21708"/>
                    <wp:lineTo x="21117" y="21708"/>
                    <wp:lineTo x="21654" y="21246"/>
                    <wp:lineTo x="21654" y="-231"/>
                    <wp:lineTo x="-179" y="-231"/>
                  </wp:wrapPolygon>
                </wp:wrapTight>
                <wp:docPr id="502" name="그룹 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9335" cy="1781810"/>
                          <a:chOff x="0" y="953"/>
                          <a:chExt cx="2299335" cy="1782666"/>
                        </a:xfrm>
                      </wpg:grpSpPr>
                      <pic:pic xmlns:pic="http://schemas.openxmlformats.org/drawingml/2006/picture">
                        <pic:nvPicPr>
                          <pic:cNvPr id="32" name="그림 32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953"/>
                            <a:ext cx="2299335" cy="1781174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4" name="직사각형 44"/>
                        <wps:cNvSpPr/>
                        <wps:spPr>
                          <a:xfrm>
                            <a:off x="1469780" y="1559464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524578" id="그룹 502" o:spid="_x0000_s1026" style="position:absolute;left:0;text-align:left;margin-left:284.85pt;margin-top:.4pt;width:181.05pt;height:140.3pt;z-index:-251403264" coordorigin=",9" coordsize="22993,17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">
                <v:shape id="그림 32" o:spid="_x0000_s1027" type="#_x0000_t75" style="position:absolute;top:9;width:22993;height:17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" stroked="t" strokecolor="black [3213]" strokeweight="1pt">
                  <v:imagedata r:id="rId59" o:title=""/>
                  <v:path arrowok="t"/>
                </v:shape>
                <v:rect id="직사각형 44" o:spid="_x0000_s1028" style="position:absolute;left:14697;top:15594;width:4287;height:2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" filled="f" strokecolor="red" strokeweight="1.25pt"/>
                <w10:wrap type="tight"/>
              </v:group>
            </w:pict>
          </mc:Fallback>
        </mc:AlternateContent>
      </w:r>
      <w:r w:rsidR="00734C06">
        <w:t>6</w:t>
      </w:r>
      <w:r w:rsidR="00525B9E" w:rsidRPr="003C3EB1">
        <w:rPr>
          <w:rFonts w:hint="eastAsia"/>
        </w:rPr>
        <w:t xml:space="preserve">. </w:t>
      </w:r>
      <w:r w:rsidR="00734C06">
        <w:rPr>
          <w:rFonts w:hint="eastAsia"/>
        </w:rPr>
        <w:t>설치</w:t>
      </w:r>
      <w:r w:rsidR="00734C06">
        <w:rPr>
          <w:rFonts w:hint="eastAsia"/>
        </w:rPr>
        <w:t>(</w:t>
      </w:r>
      <w:r w:rsidR="00734C06">
        <w:t>I)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버튼을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클릭하여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설치를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시작합니다</w:t>
      </w:r>
    </w:p>
    <w:p w14:paraId="535BA593" w14:textId="77777777" w:rsidR="00525B9E" w:rsidRDefault="00525B9E" w:rsidP="00525B9E">
      <w:pPr>
        <w:spacing w:after="0" w:line="240" w:lineRule="auto"/>
      </w:pPr>
    </w:p>
    <w:p w14:paraId="7DEBEA84" w14:textId="77777777" w:rsidR="00525B9E" w:rsidRDefault="00525B9E" w:rsidP="00525B9E">
      <w:pPr>
        <w:spacing w:after="0" w:line="240" w:lineRule="auto"/>
      </w:pPr>
    </w:p>
    <w:p w14:paraId="5E90BC4B" w14:textId="77777777" w:rsidR="00525B9E" w:rsidRDefault="00525B9E" w:rsidP="00525B9E">
      <w:pPr>
        <w:spacing w:after="0" w:line="240" w:lineRule="auto"/>
      </w:pPr>
    </w:p>
    <w:p w14:paraId="71946A47" w14:textId="77777777" w:rsidR="00525B9E" w:rsidRDefault="00525B9E" w:rsidP="00525B9E">
      <w:pPr>
        <w:spacing w:after="0" w:line="240" w:lineRule="auto"/>
      </w:pPr>
    </w:p>
    <w:p w14:paraId="65BE083F" w14:textId="77777777" w:rsidR="00525B9E" w:rsidRDefault="00525B9E" w:rsidP="00525B9E">
      <w:pPr>
        <w:spacing w:after="0" w:line="240" w:lineRule="auto"/>
      </w:pPr>
    </w:p>
    <w:p w14:paraId="464F4CCD" w14:textId="72717EBB" w:rsidR="00525B9E" w:rsidRDefault="00525B9E" w:rsidP="00525B9E">
      <w:pPr>
        <w:spacing w:after="0" w:line="240" w:lineRule="auto"/>
      </w:pPr>
    </w:p>
    <w:p w14:paraId="6B422E3C" w14:textId="77777777" w:rsidR="00301D2A" w:rsidRDefault="00301D2A" w:rsidP="00525B9E">
      <w:pPr>
        <w:spacing w:after="0" w:line="240" w:lineRule="auto"/>
      </w:pPr>
    </w:p>
    <w:p w14:paraId="64F4A4DD" w14:textId="77777777" w:rsidR="00525B9E" w:rsidRDefault="00525B9E" w:rsidP="00525B9E">
      <w:pPr>
        <w:spacing w:after="0" w:line="240" w:lineRule="auto"/>
      </w:pPr>
    </w:p>
    <w:p w14:paraId="18658FE0" w14:textId="4EB718FE" w:rsidR="00525B9E" w:rsidRPr="003C3EB1" w:rsidRDefault="00DF4F1F" w:rsidP="00525B9E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6288" behindDoc="1" locked="0" layoutInCell="1" allowOverlap="1" wp14:anchorId="6146AF99" wp14:editId="3D7E1A68">
                <wp:simplePos x="0" y="0"/>
                <wp:positionH relativeFrom="column">
                  <wp:posOffset>3637573</wp:posOffset>
                </wp:positionH>
                <wp:positionV relativeFrom="paragraph">
                  <wp:posOffset>40884</wp:posOffset>
                </wp:positionV>
                <wp:extent cx="2292985" cy="1781810"/>
                <wp:effectExtent l="19050" t="19050" r="12065" b="8890"/>
                <wp:wrapTight wrapText="bothSides">
                  <wp:wrapPolygon edited="0">
                    <wp:start x="-179" y="-231"/>
                    <wp:lineTo x="-179" y="21477"/>
                    <wp:lineTo x="21534" y="21477"/>
                    <wp:lineTo x="21534" y="-231"/>
                    <wp:lineTo x="-179" y="-231"/>
                  </wp:wrapPolygon>
                </wp:wrapTight>
                <wp:docPr id="508" name="그룹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2985" cy="1777128"/>
                          <a:chOff x="0" y="2777"/>
                          <a:chExt cx="2292985" cy="1777128"/>
                        </a:xfrm>
                      </wpg:grpSpPr>
                      <pic:pic xmlns:pic="http://schemas.openxmlformats.org/drawingml/2006/picture">
                        <pic:nvPicPr>
                          <pic:cNvPr id="15" name="그림 15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2777"/>
                            <a:ext cx="2292985" cy="1776255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5" name="직사각형 45"/>
                        <wps:cNvSpPr/>
                        <wps:spPr>
                          <a:xfrm>
                            <a:off x="1465873" y="1555750"/>
                            <a:ext cx="428625" cy="22415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8B46D0" id="그룹 508" o:spid="_x0000_s1026" style="position:absolute;left:0;text-align:left;margin-left:286.4pt;margin-top:3.2pt;width:180.55pt;height:140.3pt;z-index:-251400192" coordorigin=",27" coordsize="22929,17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">
                <v:shape id="그림 15" o:spid="_x0000_s1027" type="#_x0000_t75" style="position:absolute;top:27;width:22929;height:17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" stroked="t" strokecolor="black [3213]" strokeweight="1pt">
                  <v:imagedata r:id="rId61" o:title=""/>
                  <v:path arrowok="t"/>
                </v:shape>
                <v:rect id="직사각형 45" o:spid="_x0000_s1028" style="position:absolute;left:14658;top:15557;width:4286;height:22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="00734C06">
        <w:t>7</w:t>
      </w:r>
      <w:r w:rsidR="00525B9E" w:rsidRPr="003C3EB1">
        <w:rPr>
          <w:rFonts w:hint="eastAsia"/>
        </w:rPr>
        <w:t xml:space="preserve">. </w:t>
      </w:r>
      <w:r w:rsidR="00525B9E" w:rsidRPr="003C3EB1">
        <w:rPr>
          <w:rFonts w:hint="eastAsia"/>
        </w:rPr>
        <w:t>설치가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완료되면</w:t>
      </w:r>
      <w:r w:rsidR="00525B9E" w:rsidRPr="003C3EB1">
        <w:rPr>
          <w:rFonts w:hint="eastAsia"/>
        </w:rPr>
        <w:t xml:space="preserve"> </w:t>
      </w:r>
      <w:r w:rsidR="00734C06">
        <w:rPr>
          <w:rFonts w:hint="eastAsia"/>
        </w:rPr>
        <w:t>종료</w:t>
      </w:r>
      <w:r w:rsidR="00734C06">
        <w:t>(F)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버튼을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클릭하여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설치를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종료합니다</w:t>
      </w:r>
      <w:r w:rsidR="00525B9E" w:rsidRPr="003C3EB1">
        <w:rPr>
          <w:rFonts w:hint="eastAsia"/>
        </w:rPr>
        <w:t>.</w:t>
      </w:r>
    </w:p>
    <w:p w14:paraId="0B4D32D6" w14:textId="77777777" w:rsidR="00525B9E" w:rsidRPr="003C3EB1" w:rsidRDefault="00734C06" w:rsidP="00525B9E">
      <w:pPr>
        <w:spacing w:after="0" w:line="240" w:lineRule="auto"/>
        <w:ind w:firstLine="195"/>
      </w:pPr>
      <w:r>
        <w:t>“</w:t>
      </w:r>
      <w:r>
        <w:rPr>
          <w:rFonts w:hint="eastAsia"/>
        </w:rPr>
        <w:t xml:space="preserve">Management Server </w:t>
      </w:r>
      <w:r>
        <w:rPr>
          <w:rFonts w:hint="eastAsia"/>
        </w:rPr>
        <w:t>실행</w:t>
      </w:r>
      <w:r>
        <w:t>”</w:t>
      </w:r>
      <w:r>
        <w:rPr>
          <w:rFonts w:hint="eastAsia"/>
        </w:rPr>
        <w:t xml:space="preserve"> </w:t>
      </w:r>
      <w:r>
        <w:rPr>
          <w:rFonts w:hint="eastAsia"/>
        </w:rPr>
        <w:t>란에</w:t>
      </w:r>
      <w:r w:rsidR="00525B9E" w:rsidRPr="003C3EB1">
        <w:rPr>
          <w:rFonts w:hint="eastAsia"/>
        </w:rPr>
        <w:t xml:space="preserve"> </w:t>
      </w:r>
      <w:r w:rsidR="00525B9E" w:rsidRPr="003C3EB1">
        <w:rPr>
          <w:rFonts w:hint="eastAsia"/>
        </w:rPr>
        <w:t>체크</w:t>
      </w:r>
      <w:r>
        <w:rPr>
          <w:rFonts w:hint="eastAsia"/>
        </w:rPr>
        <w:t>하고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>(</w:t>
      </w:r>
      <w:r>
        <w:t xml:space="preserve">F)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설치한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바로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됩니</w:t>
      </w:r>
      <w:r w:rsidR="00525B9E" w:rsidRPr="003C3EB1">
        <w:rPr>
          <w:rFonts w:hint="eastAsia"/>
        </w:rPr>
        <w:t>다</w:t>
      </w:r>
      <w:proofErr w:type="gramEnd"/>
      <w:r w:rsidR="00525B9E" w:rsidRPr="003C3EB1">
        <w:rPr>
          <w:rFonts w:hint="eastAsia"/>
        </w:rPr>
        <w:t>.</w:t>
      </w:r>
    </w:p>
    <w:p w14:paraId="07FF3FF5" w14:textId="60179000" w:rsidR="00DF4F1F" w:rsidRDefault="00DF4F1F" w:rsidP="00525B9E">
      <w:pPr>
        <w:spacing w:after="0" w:line="240" w:lineRule="auto"/>
      </w:pPr>
    </w:p>
    <w:p w14:paraId="714859F6" w14:textId="2ADE2377" w:rsidR="00DF4F1F" w:rsidRDefault="00DF4F1F">
      <w:r>
        <w:br w:type="page"/>
      </w:r>
    </w:p>
    <w:p w14:paraId="66453F17" w14:textId="0188E29F" w:rsidR="00D07140" w:rsidRPr="00126706" w:rsidRDefault="00D07140" w:rsidP="00D07140">
      <w:pPr>
        <w:pStyle w:val="2"/>
        <w:rPr>
          <w:rFonts w:ascii="맑은 고딕" w:hAnsi="맑은 고딕"/>
        </w:rPr>
      </w:pPr>
      <w:bookmarkStart w:id="14" w:name="_Toc69819940"/>
      <w:r w:rsidRPr="00126706">
        <w:rPr>
          <w:rFonts w:ascii="맑은 고딕" w:hAnsi="맑은 고딕" w:hint="eastAsia"/>
        </w:rPr>
        <w:lastRenderedPageBreak/>
        <w:t>2.</w:t>
      </w:r>
      <w:r w:rsidR="00DF4F1F" w:rsidRPr="00126706">
        <w:rPr>
          <w:rFonts w:ascii="맑은 고딕" w:hAnsi="맑은 고딕"/>
        </w:rPr>
        <w:t>3</w:t>
      </w:r>
      <w:r w:rsidRPr="00126706">
        <w:rPr>
          <w:rFonts w:ascii="맑은 고딕" w:hAnsi="맑은 고딕" w:hint="eastAsia"/>
        </w:rPr>
        <w:t xml:space="preserve"> </w:t>
      </w:r>
      <w:r w:rsidR="00DF4F1F" w:rsidRPr="00126706">
        <w:rPr>
          <w:rFonts w:ascii="맑은 고딕" w:hAnsi="맑은 고딕" w:hint="eastAsia"/>
        </w:rPr>
        <w:t>프로그램 실행</w:t>
      </w:r>
      <w:bookmarkEnd w:id="14"/>
    </w:p>
    <w:p w14:paraId="09925231" w14:textId="59CED419" w:rsidR="000820FE" w:rsidRPr="000820FE" w:rsidRDefault="007C235E" w:rsidP="000820FE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 w:rsidR="006E7737" w:rsidRPr="000820FE">
        <w:rPr>
          <w:rFonts w:ascii="맑은 고딕" w:hAnsi="맑은 고딕" w:hint="eastAsia"/>
        </w:rPr>
        <w:t>바탕화면에 아이콘을 실행하십시</w:t>
      </w:r>
      <w:r w:rsidR="006E7737">
        <w:rPr>
          <w:rFonts w:ascii="맑은 고딕" w:hAnsi="맑은 고딕" w:hint="eastAsia"/>
        </w:rPr>
        <w:t>오</w:t>
      </w:r>
      <w:r w:rsidR="006E7737" w:rsidRPr="000820FE">
        <w:rPr>
          <w:rFonts w:ascii="맑은 고딕" w:hAnsi="맑은 고딕" w:hint="eastAsia"/>
        </w:rPr>
        <w:t>.</w:t>
      </w:r>
      <w:r w:rsidR="006E7737">
        <w:rPr>
          <w:rFonts w:ascii="맑은 고딕" w:hAnsi="맑은 고딕" w:hint="eastAsia"/>
        </w:rPr>
        <w:t xml:space="preserve"> (</w:t>
      </w:r>
      <w:r w:rsidR="00AE2B20">
        <w:rPr>
          <w:rFonts w:ascii="맑은 고딕" w:hAnsi="맑은 고딕" w:hint="eastAsia"/>
        </w:rPr>
        <w:t>Management</w:t>
      </w:r>
      <w:r w:rsidR="006E7737">
        <w:rPr>
          <w:rFonts w:ascii="맑은 고딕" w:hAnsi="맑은 고딕" w:hint="eastAsia"/>
        </w:rPr>
        <w:t xml:space="preserve"> </w:t>
      </w:r>
      <w:r w:rsidR="00DF4F1F">
        <w:rPr>
          <w:rFonts w:ascii="맑은 고딕" w:hAnsi="맑은 고딕" w:hint="eastAsia"/>
        </w:rPr>
        <w:t>서버</w:t>
      </w:r>
      <w:r w:rsidR="006E7737">
        <w:rPr>
          <w:rFonts w:ascii="맑은 고딕" w:hAnsi="맑은 고딕" w:hint="eastAsia"/>
        </w:rPr>
        <w:t>가 구동되면 자동 실행됩니다.)</w:t>
      </w:r>
    </w:p>
    <w:p w14:paraId="2134B013" w14:textId="6EABAC94" w:rsidR="004D378A" w:rsidRPr="000820FE" w:rsidRDefault="004D378A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398144" behindDoc="0" locked="0" layoutInCell="1" allowOverlap="1" wp14:anchorId="6685ED53" wp14:editId="29C7D290">
            <wp:simplePos x="0" y="0"/>
            <wp:positionH relativeFrom="margin">
              <wp:align>center</wp:align>
            </wp:positionH>
            <wp:positionV relativeFrom="paragraph">
              <wp:posOffset>73058</wp:posOffset>
            </wp:positionV>
            <wp:extent cx="981075" cy="981075"/>
            <wp:effectExtent l="19050" t="19050" r="28575" b="28575"/>
            <wp:wrapNone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5-10-03_190909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538644" w14:textId="77777777" w:rsidR="000820FE" w:rsidRDefault="000820FE" w:rsidP="000820FE">
      <w:pPr>
        <w:rPr>
          <w:rFonts w:ascii="맑은 고딕" w:hAnsi="맑은 고딕"/>
        </w:rPr>
      </w:pPr>
    </w:p>
    <w:p w14:paraId="0852D5D8" w14:textId="77777777" w:rsidR="00B345F8" w:rsidRPr="00DF4F1F" w:rsidRDefault="00B345F8" w:rsidP="000820FE">
      <w:pPr>
        <w:rPr>
          <w:rFonts w:ascii="맑은 고딕" w:hAnsi="맑은 고딕"/>
        </w:rPr>
      </w:pPr>
    </w:p>
    <w:p w14:paraId="6CE26BC0" w14:textId="77777777" w:rsidR="003E2204" w:rsidRDefault="003E2204" w:rsidP="000820FE">
      <w:pPr>
        <w:rPr>
          <w:rFonts w:ascii="맑은 고딕" w:hAnsi="맑은 고딕"/>
        </w:rPr>
      </w:pPr>
    </w:p>
    <w:p w14:paraId="454C8C00" w14:textId="0CCAC406" w:rsidR="00AE2B20" w:rsidRPr="007C235E" w:rsidRDefault="00AE2B20" w:rsidP="007C235E">
      <w:pPr>
        <w:pStyle w:val="3"/>
        <w:rPr>
          <w:rFonts w:ascii="맑은 고딕" w:hAnsi="맑은 고딕"/>
        </w:rPr>
      </w:pPr>
      <w:bookmarkStart w:id="15" w:name="_Toc69819941"/>
      <w:r w:rsidRPr="007C235E">
        <w:rPr>
          <w:rFonts w:ascii="맑은 고딕" w:hAnsi="맑은 고딕" w:hint="eastAsia"/>
        </w:rPr>
        <w:t>2.</w:t>
      </w:r>
      <w:r w:rsidR="007C235E" w:rsidRPr="007C235E">
        <w:rPr>
          <w:rFonts w:ascii="맑은 고딕" w:hAnsi="맑은 고딕"/>
        </w:rPr>
        <w:t>3.1</w:t>
      </w:r>
      <w:r w:rsidRPr="007C235E">
        <w:rPr>
          <w:rFonts w:ascii="맑은 고딕" w:hAnsi="맑은 고딕" w:hint="eastAsia"/>
        </w:rPr>
        <w:t xml:space="preserve"> 인증키 삽입</w:t>
      </w:r>
      <w:bookmarkEnd w:id="15"/>
    </w:p>
    <w:p w14:paraId="24A3C188" w14:textId="7EE5724C" w:rsidR="00AE2B20" w:rsidRDefault="00AE2B20" w:rsidP="00AE2B20">
      <w:r>
        <w:rPr>
          <w:rFonts w:hint="eastAsia"/>
        </w:rPr>
        <w:t>제품과</w:t>
      </w:r>
      <w:r>
        <w:rPr>
          <w:rFonts w:hint="eastAsia"/>
        </w:rPr>
        <w:t xml:space="preserve"> </w:t>
      </w:r>
      <w:r>
        <w:rPr>
          <w:rFonts w:hint="eastAsia"/>
        </w:rPr>
        <w:t>함께</w:t>
      </w:r>
      <w:r>
        <w:rPr>
          <w:rFonts w:hint="eastAsia"/>
        </w:rPr>
        <w:t xml:space="preserve"> </w:t>
      </w:r>
      <w:r>
        <w:rPr>
          <w:rFonts w:hint="eastAsia"/>
        </w:rPr>
        <w:t>동봉된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 w:rsidR="00DF4F1F">
        <w:rPr>
          <w:rFonts w:hint="eastAsia"/>
        </w:rPr>
        <w:t>서버</w:t>
      </w:r>
      <w:r>
        <w:rPr>
          <w:rFonts w:hint="eastAsia"/>
        </w:rPr>
        <w:t>의</w:t>
      </w:r>
      <w:r>
        <w:rPr>
          <w:rFonts w:hint="eastAsia"/>
        </w:rPr>
        <w:t xml:space="preserve"> USB Port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삽입해야만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동작합니다</w:t>
      </w:r>
      <w:r>
        <w:rPr>
          <w:rFonts w:hint="eastAsia"/>
        </w:rPr>
        <w:t>.</w:t>
      </w:r>
    </w:p>
    <w:p w14:paraId="3944369A" w14:textId="02E99457" w:rsidR="00AE2B20" w:rsidRDefault="00AE2B20" w:rsidP="00AE2B20">
      <w:r>
        <w:rPr>
          <w:rFonts w:hint="eastAsia"/>
        </w:rPr>
        <w:t>USB</w:t>
      </w:r>
      <w:r>
        <w:rPr>
          <w:rFonts w:hint="eastAsia"/>
        </w:rPr>
        <w:t>키가</w:t>
      </w:r>
      <w:r>
        <w:rPr>
          <w:rFonts w:hint="eastAsia"/>
        </w:rPr>
        <w:t xml:space="preserve"> </w:t>
      </w:r>
      <w:r>
        <w:rPr>
          <w:rFonts w:hint="eastAsia"/>
        </w:rPr>
        <w:t>제대로</w:t>
      </w:r>
      <w:r>
        <w:rPr>
          <w:rFonts w:hint="eastAsia"/>
        </w:rPr>
        <w:t xml:space="preserve"> </w:t>
      </w:r>
      <w:r>
        <w:rPr>
          <w:rFonts w:hint="eastAsia"/>
        </w:rPr>
        <w:t>인식하지</w:t>
      </w:r>
      <w:r>
        <w:rPr>
          <w:rFonts w:hint="eastAsia"/>
        </w:rPr>
        <w:t xml:space="preserve"> </w:t>
      </w:r>
      <w:r>
        <w:rPr>
          <w:rFonts w:hint="eastAsia"/>
        </w:rPr>
        <w:t>못한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 w:rsidR="00DF4F1F">
        <w:rPr>
          <w:rFonts w:hint="eastAsia"/>
        </w:rPr>
        <w:t>U</w:t>
      </w:r>
      <w:r w:rsidR="00DF4F1F">
        <w:t xml:space="preserve">SB </w:t>
      </w:r>
      <w:r w:rsidR="00DF4F1F">
        <w:rPr>
          <w:rFonts w:hint="eastAsia"/>
        </w:rPr>
        <w:t>키를</w:t>
      </w:r>
      <w:r w:rsidR="00DF4F1F">
        <w:rPr>
          <w:rFonts w:hint="eastAsia"/>
        </w:rPr>
        <w:t xml:space="preserve"> </w:t>
      </w:r>
      <w:r w:rsidR="00DF4F1F">
        <w:rPr>
          <w:rFonts w:hint="eastAsia"/>
        </w:rPr>
        <w:t>확인한</w:t>
      </w:r>
      <w:r w:rsidR="00DF4F1F">
        <w:rPr>
          <w:rFonts w:hint="eastAsia"/>
        </w:rPr>
        <w:t xml:space="preserve"> </w:t>
      </w:r>
      <w:r w:rsidR="00DF4F1F">
        <w:rPr>
          <w:rFonts w:hint="eastAsia"/>
        </w:rPr>
        <w:t>후</w:t>
      </w:r>
      <w:r w:rsidR="00DF4F1F">
        <w:rPr>
          <w:rFonts w:hint="eastAsia"/>
        </w:rPr>
        <w:t xml:space="preserve">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재시작</w:t>
      </w:r>
      <w:r w:rsidR="00DF4F1F"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14:paraId="08EF94A1" w14:textId="77777777" w:rsidR="00AE2B20" w:rsidRDefault="00AE2B20" w:rsidP="00AE2B20">
      <w:r>
        <w:rPr>
          <w:noProof/>
        </w:rPr>
        <w:drawing>
          <wp:anchor distT="0" distB="0" distL="114300" distR="114300" simplePos="0" relativeHeight="251888640" behindDoc="1" locked="0" layoutInCell="1" allowOverlap="1" wp14:anchorId="68F91DAE" wp14:editId="71E59C6D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1295400" cy="1295400"/>
            <wp:effectExtent l="0" t="0" r="0" b="0"/>
            <wp:wrapTight wrapText="bothSides">
              <wp:wrapPolygon edited="0">
                <wp:start x="17153" y="1906"/>
                <wp:lineTo x="8576" y="7306"/>
                <wp:lineTo x="3176" y="12071"/>
                <wp:lineTo x="0" y="15565"/>
                <wp:lineTo x="0" y="15882"/>
                <wp:lineTo x="3494" y="21282"/>
                <wp:lineTo x="4765" y="21282"/>
                <wp:lineTo x="5082" y="20647"/>
                <wp:lineTo x="9212" y="17788"/>
                <wp:lineTo x="15565" y="12706"/>
                <wp:lineTo x="20329" y="7624"/>
                <wp:lineTo x="21282" y="5082"/>
                <wp:lineTo x="21282" y="3176"/>
                <wp:lineTo x="20012" y="1906"/>
                <wp:lineTo x="17153" y="1906"/>
              </wp:wrapPolygon>
            </wp:wrapTight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25A06E" w14:textId="77777777" w:rsidR="00AE2B20" w:rsidRPr="00DF4F1F" w:rsidRDefault="00AE2B20" w:rsidP="00AE2B20"/>
    <w:p w14:paraId="408881CA" w14:textId="77777777" w:rsidR="00AE2B20" w:rsidRDefault="00AE2B20" w:rsidP="00AE2B20"/>
    <w:p w14:paraId="4FE7F674" w14:textId="77777777" w:rsidR="00AE2B20" w:rsidRDefault="00AE2B20" w:rsidP="00AE2B20"/>
    <w:p w14:paraId="10E69257" w14:textId="77777777" w:rsidR="00AE2B20" w:rsidRDefault="00AE2B20" w:rsidP="00AE2B20"/>
    <w:p w14:paraId="7888D10B" w14:textId="77777777" w:rsidR="00AE2B20" w:rsidRDefault="00AE2B20" w:rsidP="00AE2B20">
      <w:r>
        <w:rPr>
          <w:noProof/>
        </w:rPr>
        <w:drawing>
          <wp:anchor distT="0" distB="0" distL="114300" distR="114300" simplePos="0" relativeHeight="251889664" behindDoc="1" locked="0" layoutInCell="1" allowOverlap="1" wp14:anchorId="3D46EA02" wp14:editId="10AEF1B2">
            <wp:simplePos x="0" y="0"/>
            <wp:positionH relativeFrom="margin">
              <wp:posOffset>3754755</wp:posOffset>
            </wp:positionH>
            <wp:positionV relativeFrom="paragraph">
              <wp:posOffset>26035</wp:posOffset>
            </wp:positionV>
            <wp:extent cx="2179320" cy="1442085"/>
            <wp:effectExtent l="19050" t="19050" r="11430" b="24765"/>
            <wp:wrapTight wrapText="bothSides">
              <wp:wrapPolygon edited="0">
                <wp:start x="-189" y="-285"/>
                <wp:lineTo x="-189" y="21686"/>
                <wp:lineTo x="21524" y="21686"/>
                <wp:lineTo x="21524" y="-285"/>
                <wp:lineTo x="-189" y="-285"/>
              </wp:wrapPolygon>
            </wp:wrapTight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그림 35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44208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6A33">
        <w:rPr>
          <w:rFonts w:ascii="맑은 고딕" w:hAnsi="맑은 고딕" w:hint="eastAsia"/>
          <w:b/>
          <w:color w:val="FF0000"/>
          <w:sz w:val="24"/>
          <w:szCs w:val="24"/>
        </w:rPr>
        <w:t>※</w:t>
      </w:r>
      <w:r>
        <w:rPr>
          <w:rFonts w:hint="eastAsia"/>
        </w:rPr>
        <w:t xml:space="preserve"> </w:t>
      </w:r>
      <w:r>
        <w:rPr>
          <w:rFonts w:hint="eastAsia"/>
        </w:rPr>
        <w:t>인증에</w:t>
      </w:r>
      <w:r>
        <w:rPr>
          <w:rFonts w:hint="eastAsia"/>
        </w:rPr>
        <w:t xml:space="preserve"> </w:t>
      </w:r>
      <w:r>
        <w:rPr>
          <w:rFonts w:hint="eastAsia"/>
        </w:rPr>
        <w:t>실패하면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메시지가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14:paraId="33C8911A" w14:textId="77777777" w:rsidR="00AE2B20" w:rsidRDefault="00AE2B20" w:rsidP="00AE2B20">
      <w:r>
        <w:rPr>
          <w:rFonts w:hint="eastAsia"/>
        </w:rPr>
        <w:t>예</w:t>
      </w:r>
      <w:r w:rsidR="00B345F8">
        <w:rPr>
          <w:rFonts w:hint="eastAsia"/>
        </w:rPr>
        <w:t>(Y</w:t>
      </w:r>
      <w:proofErr w:type="gramStart"/>
      <w:r w:rsidR="00B345F8">
        <w:rPr>
          <w:rFonts w:hint="eastAsia"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전자키를</w:t>
      </w:r>
      <w:r>
        <w:rPr>
          <w:rFonts w:hint="eastAsia"/>
        </w:rPr>
        <w:t xml:space="preserve"> </w:t>
      </w:r>
      <w:r>
        <w:rPr>
          <w:rFonts w:hint="eastAsia"/>
        </w:rPr>
        <w:t>등록하는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14:paraId="307360E6" w14:textId="77777777" w:rsidR="00AE2B20" w:rsidRPr="00446A33" w:rsidRDefault="00AE2B20" w:rsidP="00AE2B20">
      <w:r>
        <w:rPr>
          <w:rFonts w:hint="eastAsia"/>
        </w:rPr>
        <w:t>아니요</w:t>
      </w:r>
      <w:r w:rsidR="00B345F8">
        <w:rPr>
          <w:rFonts w:hint="eastAsia"/>
        </w:rPr>
        <w:t>(N</w:t>
      </w:r>
      <w:proofErr w:type="gramStart"/>
      <w:r w:rsidR="00B345F8">
        <w:rPr>
          <w:rFonts w:hint="eastAsia"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나가서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t xml:space="preserve">Management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14:paraId="555911D9" w14:textId="77777777" w:rsidR="004D378A" w:rsidRDefault="00AE2B20" w:rsidP="003E2204">
      <w:r>
        <w:br w:type="page"/>
      </w:r>
    </w:p>
    <w:p w14:paraId="550E97CF" w14:textId="02D7C1FC" w:rsidR="00BD74D0" w:rsidRPr="007C235E" w:rsidRDefault="00BD74D0" w:rsidP="007C235E">
      <w:pPr>
        <w:pStyle w:val="3"/>
        <w:rPr>
          <w:rFonts w:ascii="맑은 고딕" w:hAnsi="맑은 고딕"/>
        </w:rPr>
      </w:pPr>
      <w:bookmarkStart w:id="16" w:name="_Toc17460736"/>
      <w:bookmarkStart w:id="17" w:name="_Toc69819942"/>
      <w:r w:rsidRPr="007C235E">
        <w:rPr>
          <w:rFonts w:ascii="맑은 고딕" w:hAnsi="맑은 고딕" w:hint="eastAsia"/>
        </w:rPr>
        <w:lastRenderedPageBreak/>
        <w:t>2.</w:t>
      </w:r>
      <w:r w:rsidR="007C235E" w:rsidRPr="007C235E">
        <w:rPr>
          <w:rFonts w:ascii="맑은 고딕" w:hAnsi="맑은 고딕"/>
        </w:rPr>
        <w:t>3.2</w:t>
      </w:r>
      <w:r w:rsidRPr="007C235E">
        <w:rPr>
          <w:rFonts w:ascii="맑은 고딕" w:hAnsi="맑은 고딕" w:hint="eastAsia"/>
        </w:rPr>
        <w:t xml:space="preserve"> 비밀 번호 </w:t>
      </w:r>
      <w:bookmarkEnd w:id="16"/>
      <w:r w:rsidRPr="007C235E">
        <w:rPr>
          <w:rFonts w:ascii="맑은 고딕" w:hAnsi="맑은 고딕" w:hint="eastAsia"/>
        </w:rPr>
        <w:t>입력</w:t>
      </w:r>
      <w:bookmarkEnd w:id="17"/>
    </w:p>
    <w:p w14:paraId="35413536" w14:textId="46843042" w:rsidR="00BD74D0" w:rsidRDefault="007C235E" w:rsidP="00BD74D0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22432" behindDoc="1" locked="0" layoutInCell="1" allowOverlap="1" wp14:anchorId="40AC03FB" wp14:editId="227AE2F4">
                <wp:simplePos x="0" y="0"/>
                <wp:positionH relativeFrom="margin">
                  <wp:align>right</wp:align>
                </wp:positionH>
                <wp:positionV relativeFrom="paragraph">
                  <wp:posOffset>87630</wp:posOffset>
                </wp:positionV>
                <wp:extent cx="2782570" cy="1405255"/>
                <wp:effectExtent l="19050" t="19050" r="17780" b="23495"/>
                <wp:wrapTight wrapText="bothSides">
                  <wp:wrapPolygon edited="0">
                    <wp:start x="-148" y="-293"/>
                    <wp:lineTo x="-148" y="21668"/>
                    <wp:lineTo x="21590" y="21668"/>
                    <wp:lineTo x="21590" y="-293"/>
                    <wp:lineTo x="-148" y="-293"/>
                  </wp:wrapPolygon>
                </wp:wrapTight>
                <wp:docPr id="2268" name="그룹 2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2570" cy="1405255"/>
                          <a:chOff x="0" y="0"/>
                          <a:chExt cx="2782570" cy="1405255"/>
                        </a:xfrm>
                      </wpg:grpSpPr>
                      <pic:pic xmlns:pic="http://schemas.openxmlformats.org/drawingml/2006/picture">
                        <pic:nvPicPr>
                          <pic:cNvPr id="48" name="그림 48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570" cy="140525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6" name="직사각형 46"/>
                        <wps:cNvSpPr/>
                        <wps:spPr>
                          <a:xfrm>
                            <a:off x="535932" y="694499"/>
                            <a:ext cx="2033270" cy="25590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7643A4" id="그룹 2268" o:spid="_x0000_s1026" style="position:absolute;left:0;text-align:left;margin-left:167.9pt;margin-top:6.9pt;width:219.1pt;height:110.65pt;z-index:-251394048;mso-position-horizontal:right;mso-position-horizontal-relative:margin" coordsize="27825,14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">
                <v:shape id="그림 48" o:spid="_x0000_s1027" type="#_x0000_t75" style="position:absolute;width:27825;height:14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" stroked="t" strokecolor="black [3213]" strokeweight="1pt">
                  <v:imagedata r:id="rId66" o:title=""/>
                  <v:path arrowok="t"/>
                </v:shape>
                <v:rect id="직사각형 46" o:spid="_x0000_s1028" style="position:absolute;left:5359;top:6944;width:20333;height:25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>
        <w:br/>
      </w:r>
      <w:r w:rsidR="00BD74D0">
        <w:rPr>
          <w:rFonts w:hint="eastAsia"/>
        </w:rPr>
        <w:t>프로그램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실행</w:t>
      </w:r>
      <w:r w:rsidR="006B7AB8">
        <w:rPr>
          <w:rFonts w:hint="eastAsia"/>
        </w:rPr>
        <w:t xml:space="preserve"> </w:t>
      </w:r>
      <w:r w:rsidR="00BD74D0">
        <w:rPr>
          <w:rFonts w:hint="eastAsia"/>
        </w:rPr>
        <w:t>시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비밀번호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입력창이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다음과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같이</w:t>
      </w:r>
      <w:r w:rsidR="00BD74D0">
        <w:rPr>
          <w:rFonts w:hint="eastAsia"/>
        </w:rPr>
        <w:t xml:space="preserve"> </w:t>
      </w:r>
      <w:proofErr w:type="gramStart"/>
      <w:r w:rsidR="00BD74D0">
        <w:rPr>
          <w:rFonts w:hint="eastAsia"/>
        </w:rPr>
        <w:t>활성화</w:t>
      </w:r>
      <w:r w:rsidR="00BD74D0">
        <w:rPr>
          <w:rFonts w:hint="eastAsia"/>
        </w:rPr>
        <w:t xml:space="preserve"> </w:t>
      </w:r>
      <w:r w:rsidR="00BD74D0">
        <w:rPr>
          <w:rFonts w:hint="eastAsia"/>
        </w:rPr>
        <w:t>됩니다</w:t>
      </w:r>
      <w:proofErr w:type="gramEnd"/>
      <w:r w:rsidR="00BD74D0">
        <w:rPr>
          <w:rFonts w:hint="eastAsia"/>
        </w:rPr>
        <w:t>.</w:t>
      </w:r>
    </w:p>
    <w:p w14:paraId="21A316CF" w14:textId="2A29D9F7" w:rsidR="00BD74D0" w:rsidRDefault="00BD74D0" w:rsidP="00BD74D0">
      <w:r>
        <w:rPr>
          <w:rFonts w:hint="eastAsia"/>
        </w:rPr>
        <w:t xml:space="preserve">- </w:t>
      </w:r>
      <w:r>
        <w:rPr>
          <w:rFonts w:hint="eastAsia"/>
        </w:rPr>
        <w:t>설정한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적확히</w:t>
      </w:r>
      <w:r>
        <w:rPr>
          <w:rFonts w:hint="eastAsia"/>
        </w:rPr>
        <w:t xml:space="preserve"> </w:t>
      </w:r>
      <w:r>
        <w:rPr>
          <w:rFonts w:hint="eastAsia"/>
        </w:rPr>
        <w:t>입력하시고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 w:rsidR="006004E0">
        <w:rPr>
          <w:rFonts w:hint="eastAsia"/>
        </w:rPr>
        <w:t>됩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14:paraId="08AED3E7" w14:textId="77777777" w:rsidR="00BD74D0" w:rsidRDefault="00BD74D0" w:rsidP="00BD74D0">
      <w:r w:rsidRPr="00564370">
        <w:rPr>
          <w:rFonts w:hint="eastAsia"/>
          <w:b/>
        </w:rPr>
        <w:t>(</w:t>
      </w:r>
      <w:r w:rsidRPr="00564370">
        <w:rPr>
          <w:rFonts w:hint="eastAsia"/>
          <w:b/>
        </w:rPr>
        <w:t>기본</w:t>
      </w:r>
      <w:r w:rsidRPr="00564370">
        <w:rPr>
          <w:rFonts w:hint="eastAsia"/>
          <w:b/>
        </w:rPr>
        <w:t xml:space="preserve"> </w:t>
      </w:r>
      <w:proofErr w:type="gramStart"/>
      <w:r>
        <w:rPr>
          <w:rFonts w:hint="eastAsia"/>
          <w:b/>
        </w:rPr>
        <w:t>비밀번호</w:t>
      </w:r>
      <w:r>
        <w:rPr>
          <w:rFonts w:hint="eastAsia"/>
          <w:b/>
        </w:rPr>
        <w:t xml:space="preserve"> </w:t>
      </w:r>
      <w:r>
        <w:rPr>
          <w:b/>
        </w:rPr>
        <w:t>:</w:t>
      </w:r>
      <w:proofErr w:type="gramEnd"/>
      <w:r>
        <w:rPr>
          <w:b/>
        </w:rPr>
        <w:t xml:space="preserve"> admin)</w:t>
      </w:r>
    </w:p>
    <w:p w14:paraId="3603EA15" w14:textId="77777777" w:rsidR="00BD74D0" w:rsidRPr="00BD74D0" w:rsidRDefault="00BD74D0" w:rsidP="00BD74D0"/>
    <w:p w14:paraId="329C6589" w14:textId="77777777" w:rsidR="007C235E" w:rsidRPr="00FB1AC5" w:rsidRDefault="007C235E" w:rsidP="00FB1AC5">
      <w:pPr>
        <w:pStyle w:val="3"/>
        <w:rPr>
          <w:rFonts w:ascii="맑은 고딕" w:hAnsi="맑은 고딕"/>
        </w:rPr>
      </w:pPr>
      <w:bookmarkStart w:id="18" w:name="_Toc69819943"/>
      <w:r w:rsidRPr="00FB1AC5">
        <w:rPr>
          <w:rFonts w:ascii="맑은 고딕" w:hAnsi="맑은 고딕" w:hint="eastAsia"/>
        </w:rPr>
        <w:t>2</w:t>
      </w:r>
      <w:r w:rsidRPr="00FB1AC5">
        <w:rPr>
          <w:rFonts w:ascii="맑은 고딕" w:hAnsi="맑은 고딕"/>
        </w:rPr>
        <w:t xml:space="preserve">.3.3 </w:t>
      </w:r>
      <w:r w:rsidRPr="00FB1AC5">
        <w:rPr>
          <w:rFonts w:ascii="맑은 고딕" w:hAnsi="맑은 고딕" w:hint="eastAsia"/>
        </w:rPr>
        <w:t>로그인 차단</w:t>
      </w:r>
      <w:bookmarkEnd w:id="18"/>
    </w:p>
    <w:p w14:paraId="4F380510" w14:textId="2E9279B3" w:rsidR="00BD74D0" w:rsidRDefault="00FB1AC5" w:rsidP="003E2204">
      <w:r>
        <w:rPr>
          <w:noProof/>
        </w:rPr>
        <w:drawing>
          <wp:anchor distT="0" distB="0" distL="114300" distR="114300" simplePos="0" relativeHeight="252873728" behindDoc="1" locked="0" layoutInCell="1" allowOverlap="1" wp14:anchorId="03ECB665" wp14:editId="5F616156">
            <wp:simplePos x="0" y="0"/>
            <wp:positionH relativeFrom="margin">
              <wp:align>right</wp:align>
            </wp:positionH>
            <wp:positionV relativeFrom="paragraph">
              <wp:posOffset>2503170</wp:posOffset>
            </wp:positionV>
            <wp:extent cx="2520000" cy="1623600"/>
            <wp:effectExtent l="19050" t="19050" r="13970" b="15240"/>
            <wp:wrapTight wrapText="bothSides">
              <wp:wrapPolygon edited="0">
                <wp:start x="-163" y="-254"/>
                <wp:lineTo x="-163" y="21549"/>
                <wp:lineTo x="21556" y="21549"/>
                <wp:lineTo x="21556" y="-254"/>
                <wp:lineTo x="-163" y="-254"/>
              </wp:wrapPolygon>
            </wp:wrapTight>
            <wp:docPr id="1048" name="그림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그림 1048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623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872704" behindDoc="1" locked="0" layoutInCell="1" allowOverlap="1" wp14:anchorId="6B776DE9" wp14:editId="35E01103">
                <wp:simplePos x="0" y="0"/>
                <wp:positionH relativeFrom="margin">
                  <wp:align>left</wp:align>
                </wp:positionH>
                <wp:positionV relativeFrom="paragraph">
                  <wp:posOffset>1047060</wp:posOffset>
                </wp:positionV>
                <wp:extent cx="5916930" cy="932180"/>
                <wp:effectExtent l="19050" t="19050" r="26670" b="20320"/>
                <wp:wrapTight wrapText="bothSides">
                  <wp:wrapPolygon edited="0">
                    <wp:start x="-70" y="-441"/>
                    <wp:lineTo x="-70" y="21629"/>
                    <wp:lineTo x="14187" y="21629"/>
                    <wp:lineTo x="20515" y="20747"/>
                    <wp:lineTo x="21628" y="19864"/>
                    <wp:lineTo x="21628" y="441"/>
                    <wp:lineTo x="14187" y="-441"/>
                    <wp:lineTo x="-70" y="-441"/>
                  </wp:wrapPolygon>
                </wp:wrapTight>
                <wp:docPr id="1035" name="그룹 1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6930" cy="932180"/>
                          <a:chOff x="0" y="0"/>
                          <a:chExt cx="5917033" cy="932180"/>
                        </a:xfrm>
                      </wpg:grpSpPr>
                      <pic:pic xmlns:pic="http://schemas.openxmlformats.org/drawingml/2006/picture">
                        <pic:nvPicPr>
                          <pic:cNvPr id="2275" name="그림 2275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17443" y="84569"/>
                            <a:ext cx="1799590" cy="77025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76" name="그림 2276"/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56079" y="0"/>
                            <a:ext cx="1799590" cy="93218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30" name="그림 1030"/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93218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FDA2DE" id="그룹 1035" o:spid="_x0000_s1026" style="position:absolute;left:0;text-align:left;margin-left:0;margin-top:82.45pt;width:465.9pt;height:73.4pt;z-index:-250443776;mso-position-horizontal:left;mso-position-horizontal-relative:margin" coordsize="59170,9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">
                <v:shape id="그림 2275" o:spid="_x0000_s1027" type="#_x0000_t75" style="position:absolute;left:41174;top:845;width:17996;height:7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" stroked="t" strokecolor="black [3213]" strokeweight="1pt">
                  <v:imagedata r:id="rId71" o:title=""/>
                  <v:path arrowok="t"/>
                </v:shape>
                <v:shape id="그림 2276" o:spid="_x0000_s1028" type="#_x0000_t75" style="position:absolute;left:20560;width:17996;height:9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" stroked="t" strokecolor="black [3213]" strokeweight="1pt">
                  <v:imagedata r:id="rId72" o:title=""/>
                  <v:path arrowok="t"/>
                </v:shape>
                <v:shape id="그림 1030" o:spid="_x0000_s1029" type="#_x0000_t75" style="position:absolute;width:17995;height:9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" stroked="t" strokecolor="black [3213]" strokeweight="1pt">
                  <v:imagedata r:id="rId73" o:title=""/>
                  <v:path arrowok="t"/>
                </v:shape>
                <w10:wrap type="tight" anchorx="margin"/>
              </v:group>
            </w:pict>
          </mc:Fallback>
        </mc:AlternateContent>
      </w:r>
      <w:r w:rsidR="006B7AB8">
        <w:br/>
      </w:r>
      <w:r w:rsidR="006B7AB8">
        <w:rPr>
          <w:rFonts w:hint="eastAsia"/>
        </w:rPr>
        <w:t>로그인에서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입력이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잘못되었을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다음과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같은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메시지가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나옵니다</w:t>
      </w:r>
      <w:r w:rsidR="006B7AB8">
        <w:rPr>
          <w:rFonts w:hint="eastAsia"/>
        </w:rPr>
        <w:t>.</w:t>
      </w:r>
      <w:r w:rsidR="006B7AB8">
        <w:br/>
      </w:r>
      <w:r w:rsidR="00E54270">
        <w:br/>
      </w:r>
      <w:r w:rsidR="006B7AB8">
        <w:rPr>
          <w:rFonts w:hint="eastAsia"/>
        </w:rPr>
        <w:t>1</w:t>
      </w:r>
      <w:r w:rsidR="006B7AB8">
        <w:t xml:space="preserve"> </w:t>
      </w:r>
      <w:r w:rsidR="006B7AB8">
        <w:rPr>
          <w:rFonts w:hint="eastAsia"/>
        </w:rPr>
        <w:t>비밀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번호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잘못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입력되었을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경우</w:t>
      </w:r>
      <w:r w:rsidR="00C224A6">
        <w:br/>
      </w:r>
      <w:r w:rsidR="00C224A6">
        <w:rPr>
          <w:rFonts w:hint="eastAsia"/>
        </w:rPr>
        <w:t>아래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그림과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같이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횟수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경고</w:t>
      </w:r>
      <w:r w:rsidR="00C224A6">
        <w:rPr>
          <w:rFonts w:hint="eastAsia"/>
        </w:rPr>
        <w:t xml:space="preserve"> </w:t>
      </w:r>
      <w:r w:rsidR="00C224A6">
        <w:t xml:space="preserve">-&gt; </w:t>
      </w:r>
      <w:r w:rsidR="00C224A6">
        <w:rPr>
          <w:rFonts w:hint="eastAsia"/>
        </w:rPr>
        <w:t>최종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경고</w:t>
      </w:r>
      <w:r w:rsidR="00C224A6">
        <w:rPr>
          <w:rFonts w:hint="eastAsia"/>
        </w:rPr>
        <w:t xml:space="preserve"> </w:t>
      </w:r>
      <w:r w:rsidR="00C224A6">
        <w:t xml:space="preserve">-&gt; </w:t>
      </w:r>
      <w:r w:rsidR="00C224A6">
        <w:rPr>
          <w:rFonts w:hint="eastAsia"/>
        </w:rPr>
        <w:t>차단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순서로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경고가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발생합니다</w:t>
      </w:r>
      <w:r w:rsidR="00C224A6">
        <w:rPr>
          <w:rFonts w:hint="eastAsia"/>
        </w:rPr>
        <w:t>.</w:t>
      </w:r>
      <w:r w:rsidR="00C224A6">
        <w:br/>
      </w:r>
      <w:r w:rsidR="00E54270">
        <w:br/>
      </w:r>
      <w:r w:rsidR="006B7AB8">
        <w:t xml:space="preserve">2 </w:t>
      </w:r>
      <w:r w:rsidR="006B7AB8">
        <w:rPr>
          <w:rFonts w:hint="eastAsia"/>
        </w:rPr>
        <w:t>기간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만료</w:t>
      </w:r>
      <w:r w:rsidR="006B7AB8">
        <w:rPr>
          <w:rFonts w:hint="eastAsia"/>
        </w:rPr>
        <w:t xml:space="preserve"> </w:t>
      </w:r>
      <w:r w:rsidR="006B7AB8">
        <w:rPr>
          <w:rFonts w:hint="eastAsia"/>
        </w:rPr>
        <w:t>정책으로</w:t>
      </w:r>
      <w:r w:rsidR="006B7AB8">
        <w:rPr>
          <w:rFonts w:hint="eastAsia"/>
        </w:rPr>
        <w:t xml:space="preserve"> </w:t>
      </w:r>
      <w:r w:rsidR="00C224A6">
        <w:rPr>
          <w:rFonts w:hint="eastAsia"/>
        </w:rPr>
        <w:t>비밀번호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입력</w:t>
      </w:r>
      <w:r w:rsidR="00000602">
        <w:br/>
      </w:r>
      <w:r w:rsidR="00C224A6">
        <w:rPr>
          <w:rFonts w:hint="eastAsia"/>
        </w:rPr>
        <w:t>우측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그림과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같이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기간이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만료되어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새로운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비밀번호를</w:t>
      </w:r>
      <w:r w:rsidR="00C224A6">
        <w:rPr>
          <w:rFonts w:hint="eastAsia"/>
        </w:rPr>
        <w:t xml:space="preserve"> </w:t>
      </w:r>
      <w:r w:rsidR="00C224A6">
        <w:rPr>
          <w:rFonts w:hint="eastAsia"/>
        </w:rPr>
        <w:t>입력합니다</w:t>
      </w:r>
      <w:r w:rsidR="00C224A6">
        <w:rPr>
          <w:rFonts w:hint="eastAsia"/>
        </w:rPr>
        <w:t>.</w:t>
      </w:r>
      <w:r w:rsidR="00C224A6">
        <w:br/>
      </w:r>
      <w:r w:rsidR="006B7AB8">
        <w:rPr>
          <w:rFonts w:hint="eastAsia"/>
        </w:rPr>
        <w:t xml:space="preserve">  </w:t>
      </w:r>
      <w:r w:rsidR="00BD74D0">
        <w:br w:type="page"/>
      </w:r>
    </w:p>
    <w:p w14:paraId="3327240F" w14:textId="77777777" w:rsidR="006E7737" w:rsidRPr="00126706" w:rsidRDefault="006E7737" w:rsidP="006E7737">
      <w:pPr>
        <w:pStyle w:val="1"/>
        <w:rPr>
          <w:rFonts w:ascii="맑은 고딕" w:hAnsi="맑은 고딕"/>
        </w:rPr>
      </w:pPr>
      <w:bookmarkStart w:id="19" w:name="_Toc16595619"/>
      <w:bookmarkStart w:id="20" w:name="_Toc69819944"/>
      <w:r w:rsidRPr="00126706">
        <w:rPr>
          <w:rFonts w:ascii="맑은 고딕" w:hAnsi="맑은 고딕" w:hint="eastAsia"/>
        </w:rPr>
        <w:lastRenderedPageBreak/>
        <w:t>3. 화면 구성 및 기능</w:t>
      </w:r>
      <w:bookmarkEnd w:id="19"/>
      <w:bookmarkEnd w:id="20"/>
    </w:p>
    <w:p w14:paraId="36649E73" w14:textId="0F1D844A" w:rsidR="00016F29" w:rsidRDefault="00016F29" w:rsidP="00016F29">
      <w:bookmarkStart w:id="21" w:name="_Toc16595620"/>
      <w:r>
        <w:rPr>
          <w:rFonts w:hint="eastAsia"/>
        </w:rPr>
        <w:t>관리서버</w:t>
      </w:r>
      <w:r>
        <w:rPr>
          <w:rFonts w:hint="eastAsia"/>
        </w:rPr>
        <w:t xml:space="preserve"> </w:t>
      </w:r>
      <w:r>
        <w:rPr>
          <w:rFonts w:hint="eastAsia"/>
        </w:rPr>
        <w:t>프로그램의</w:t>
      </w:r>
      <w:r>
        <w:rPr>
          <w:rFonts w:hint="eastAsia"/>
        </w:rPr>
        <w:t xml:space="preserve"> </w:t>
      </w:r>
      <w:r>
        <w:rPr>
          <w:rFonts w:hint="eastAsia"/>
        </w:rPr>
        <w:t>화면은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상태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t>3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이루어져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7A68D570" w14:textId="77777777" w:rsidR="00016F29" w:rsidRDefault="00016F29" w:rsidP="00016F29"/>
    <w:p w14:paraId="7F9F26D7" w14:textId="4D1F7938" w:rsidR="006E7737" w:rsidRPr="00126706" w:rsidRDefault="00016F29" w:rsidP="006E7737">
      <w:pPr>
        <w:pStyle w:val="2"/>
        <w:rPr>
          <w:rFonts w:ascii="맑은 고딕" w:hAnsi="맑은 고딕"/>
        </w:rPr>
      </w:pPr>
      <w:bookmarkStart w:id="22" w:name="_Toc69819945"/>
      <w:r w:rsidRPr="00126706">
        <w:rPr>
          <w:rFonts w:ascii="맑은 고딕" w:hAnsi="맑은 고딕" w:hint="eastAsia"/>
        </w:rPr>
        <w:t>3.1 설정 화면</w:t>
      </w:r>
      <w:bookmarkEnd w:id="21"/>
      <w:bookmarkEnd w:id="22"/>
    </w:p>
    <w:p w14:paraId="0268B84D" w14:textId="77777777" w:rsidR="00016F29" w:rsidRDefault="00016F29" w:rsidP="006E7737"/>
    <w:p w14:paraId="17A20CAE" w14:textId="5802E71A" w:rsidR="006E7737" w:rsidRDefault="00BD74D0" w:rsidP="006E7737">
      <w:r>
        <w:rPr>
          <w:rFonts w:hint="eastAsia"/>
        </w:rPr>
        <w:t>프로그램</w:t>
      </w:r>
      <w:r w:rsidR="000828C6">
        <w:rPr>
          <w:rFonts w:hint="eastAsia"/>
        </w:rPr>
        <w:t>을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실행하면</w:t>
      </w:r>
      <w:r w:rsidR="006E7737">
        <w:rPr>
          <w:rFonts w:hint="eastAsia"/>
        </w:rPr>
        <w:t xml:space="preserve"> </w:t>
      </w:r>
      <w:r w:rsidR="000828C6">
        <w:rPr>
          <w:rFonts w:hint="eastAsia"/>
        </w:rPr>
        <w:t>아래와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같은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화면이</w:t>
      </w:r>
      <w:r w:rsidR="001B28AF">
        <w:rPr>
          <w:rFonts w:hint="eastAsia"/>
        </w:rPr>
        <w:t xml:space="preserve"> </w:t>
      </w:r>
      <w:r w:rsidR="000828C6">
        <w:rPr>
          <w:rFonts w:hint="eastAsia"/>
        </w:rPr>
        <w:t>실행됩</w:t>
      </w:r>
      <w:r w:rsidR="001B28AF">
        <w:rPr>
          <w:rFonts w:hint="eastAsia"/>
        </w:rPr>
        <w:t>니다</w:t>
      </w:r>
      <w:r w:rsidR="001B28AF">
        <w:rPr>
          <w:rFonts w:hint="eastAsia"/>
        </w:rPr>
        <w:t>.</w:t>
      </w:r>
    </w:p>
    <w:p w14:paraId="3ECD2B61" w14:textId="1BD97F21" w:rsidR="001B28AF" w:rsidRDefault="006007CE" w:rsidP="006E7737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23520" behindDoc="1" locked="0" layoutInCell="1" allowOverlap="1" wp14:anchorId="01EED1E9" wp14:editId="6FF961B9">
                <wp:simplePos x="0" y="0"/>
                <wp:positionH relativeFrom="margin">
                  <wp:align>right</wp:align>
                </wp:positionH>
                <wp:positionV relativeFrom="paragraph">
                  <wp:posOffset>249809</wp:posOffset>
                </wp:positionV>
                <wp:extent cx="5943600" cy="3408045"/>
                <wp:effectExtent l="0" t="0" r="0" b="20955"/>
                <wp:wrapTight wrapText="bothSides">
                  <wp:wrapPolygon edited="0">
                    <wp:start x="2146" y="0"/>
                    <wp:lineTo x="0" y="362"/>
                    <wp:lineTo x="0" y="21612"/>
                    <wp:lineTo x="21531" y="21612"/>
                    <wp:lineTo x="21531" y="362"/>
                    <wp:lineTo x="20631" y="0"/>
                    <wp:lineTo x="2146" y="0"/>
                  </wp:wrapPolygon>
                </wp:wrapTight>
                <wp:docPr id="2113" name="그룹 2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08045"/>
                          <a:chOff x="0" y="0"/>
                          <a:chExt cx="5985510" cy="3408664"/>
                        </a:xfrm>
                      </wpg:grpSpPr>
                      <pic:pic xmlns:pic="http://schemas.openxmlformats.org/drawingml/2006/picture">
                        <pic:nvPicPr>
                          <pic:cNvPr id="1" name="그림 1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279"/>
                            <a:ext cx="5985510" cy="33343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6" name="직사각형 1026"/>
                        <wps:cNvSpPr/>
                        <wps:spPr>
                          <a:xfrm>
                            <a:off x="0" y="81963"/>
                            <a:ext cx="562610" cy="191706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2" name="직사각형 1032"/>
                        <wps:cNvSpPr/>
                        <wps:spPr>
                          <a:xfrm>
                            <a:off x="4046924" y="81963"/>
                            <a:ext cx="1257836" cy="191871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0" name="직사각형 1040"/>
                        <wps:cNvSpPr/>
                        <wps:spPr>
                          <a:xfrm>
                            <a:off x="5304760" y="81963"/>
                            <a:ext cx="665733" cy="194433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8" name="직사각형 1078"/>
                        <wps:cNvSpPr/>
                        <wps:spPr>
                          <a:xfrm>
                            <a:off x="0" y="276625"/>
                            <a:ext cx="934891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0" name="직사각형 1080"/>
                        <wps:cNvSpPr/>
                        <wps:spPr>
                          <a:xfrm>
                            <a:off x="932329" y="276625"/>
                            <a:ext cx="5037632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09" name="그룹 509"/>
                        <wpg:cNvGrpSpPr/>
                        <wpg:grpSpPr>
                          <a:xfrm>
                            <a:off x="589109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310" name="타원 2310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11" name="Text Box 2311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65C67F" w14:textId="77777777" w:rsidR="00733671" w:rsidRPr="003336FB" w:rsidRDefault="00733671" w:rsidP="00126706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357CB24E" w14:textId="77777777" w:rsidR="00733671" w:rsidRPr="003336FB" w:rsidRDefault="00733671" w:rsidP="00126706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55" name="그룹 2055"/>
                        <wpg:cNvGrpSpPr/>
                        <wpg:grpSpPr>
                          <a:xfrm>
                            <a:off x="379079" y="64802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059" name="타원 2059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0" name="Text Box 2070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3DA951A" w14:textId="1B3923B0" w:rsidR="00733671" w:rsidRPr="003336FB" w:rsidRDefault="00733671" w:rsidP="002B78A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82" name="그룹 2082"/>
                        <wpg:cNvGrpSpPr/>
                        <wpg:grpSpPr>
                          <a:xfrm>
                            <a:off x="3345116" y="1593156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086" name="타원 2086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7" name="Text Box 2087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56D52D" w14:textId="5BA91C61" w:rsidR="00733671" w:rsidRPr="003336FB" w:rsidRDefault="00733671" w:rsidP="006007C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94" name="그룹 2094"/>
                        <wpg:cNvGrpSpPr/>
                        <wpg:grpSpPr>
                          <a:xfrm>
                            <a:off x="3842017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00" name="타원 2100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01" name="Text Box 2101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8F04248" w14:textId="0DA8842C" w:rsidR="00733671" w:rsidRPr="003336FB" w:rsidRDefault="00733671" w:rsidP="006007C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09" name="그룹 2109"/>
                        <wpg:cNvGrpSpPr/>
                        <wpg:grpSpPr>
                          <a:xfrm>
                            <a:off x="5496872" y="2561"/>
                            <a:ext cx="187960" cy="310515"/>
                            <a:chOff x="-107692" y="0"/>
                            <a:chExt cx="188550" cy="310701"/>
                          </a:xfrm>
                        </wpg:grpSpPr>
                        <wps:wsp>
                          <wps:cNvPr id="2110" name="타원 2110"/>
                          <wps:cNvSpPr/>
                          <wps:spPr>
                            <a:xfrm>
                              <a:off x="-107692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12" name="Text Box 2112"/>
                          <wps:cNvSpPr txBox="1"/>
                          <wps:spPr>
                            <a:xfrm>
                              <a:off x="-52984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088F99C" w14:textId="5707F4A0" w:rsidR="00733671" w:rsidRPr="003336FB" w:rsidRDefault="00733671" w:rsidP="006007C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1EED1E9" id="그룹 2113" o:spid="_x0000_s1057" style="position:absolute;margin-left:416.8pt;margin-top:19.65pt;width:468pt;height:268.35pt;z-index:-250792960;mso-position-horizontal:right;mso-position-horizontal-relative:margin;mso-width-relative:margin" coordsize="59855,34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">
                <v:shape id="그림 1" o:spid="_x0000_s1058" type="#_x0000_t75" style="position:absolute;top:742;width:59855;height:33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">
                  <v:imagedata r:id="rId75" o:title=""/>
                </v:shape>
                <v:rect id="직사각형 1026" o:spid="_x0000_s1059" style="position:absolute;top:819;width:5626;height:1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" filled="f" strokecolor="red" strokeweight="1.5pt"/>
                <v:rect id="직사각형 1032" o:spid="_x0000_s1060" style="position:absolute;left:40469;top:819;width:12578;height:1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" filled="f" strokecolor="red" strokeweight="1.5pt"/>
                <v:rect id="직사각형 1040" o:spid="_x0000_s1061" style="position:absolute;left:53047;top:819;width:6657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" filled="f" strokecolor="red" strokeweight="1.5pt"/>
                <v:rect id="직사각형 1078" o:spid="_x0000_s1062" style="position:absolute;top:2766;width:9348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" filled="f" strokecolor="red" strokeweight="1.5pt"/>
                <v:rect id="직사각형 1080" o:spid="_x0000_s1063" style="position:absolute;left:9323;top:2766;width:50376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" filled="f" strokecolor="red" strokeweight="1.5pt"/>
                <v:group id="그룹 509" o:spid="_x0000_s1064" style="position:absolute;left:589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<v:oval id="타원 2310" o:spid="_x0000_s1065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" fillcolor="white [3212]" strokecolor="black [3213]" strokeweight="1pt"/>
                  <v:shape id="Text Box 2311" o:spid="_x0000_s1066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" filled="f" stroked="f" strokeweight=".5pt">
                    <v:textbox inset="0,0,0,0">
                      <w:txbxContent>
                        <w:p w14:paraId="2265C67F" w14:textId="77777777" w:rsidR="00733671" w:rsidRPr="003336FB" w:rsidRDefault="00733671" w:rsidP="00126706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357CB24E" w14:textId="77777777" w:rsidR="00733671" w:rsidRPr="003336FB" w:rsidRDefault="00733671" w:rsidP="00126706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055" o:spid="_x0000_s1067" style="position:absolute;left:3790;top:6480;width:1880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Jj3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">
                  <v:oval id="타원 2059" o:spid="_x0000_s1068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" fillcolor="white [3212]" strokecolor="black [3213]" strokeweight="1pt"/>
                  <v:shape id="Text Box 2070" o:spid="_x0000_s1069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" filled="f" stroked="f" strokeweight=".5pt">
                    <v:textbox inset="0,0,0,0">
                      <w:txbxContent>
                        <w:p w14:paraId="13DA951A" w14:textId="1B3923B0" w:rsidR="00733671" w:rsidRPr="003336FB" w:rsidRDefault="00733671" w:rsidP="002B78AC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082" o:spid="_x0000_s1070" style="position:absolute;left:33451;top:1593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SzExQAAAN0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">
                  <v:oval id="타원 2086" o:spid="_x0000_s1071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" fillcolor="white [3212]" strokecolor="black [3213]" strokeweight="1pt"/>
                  <v:shape id="Text Box 2087" o:spid="_x0000_s1072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" filled="f" stroked="f" strokeweight=".5pt">
                    <v:textbox inset="0,0,0,0">
                      <w:txbxContent>
                        <w:p w14:paraId="6656D52D" w14:textId="5BA91C61" w:rsidR="00733671" w:rsidRPr="003336FB" w:rsidRDefault="00733671" w:rsidP="006007C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094" o:spid="_x0000_s1073" style="position:absolute;left:38420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f2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9T+H5JjwBuf4DAAD//wMAUEsBAi0AFAAGAAgAAAAhANvh9svuAAAAhQEAABMAAAAAAAAA&#10;AAAAAAAAAAAAAFtDb250ZW50X1R5cGVzXS54bWxQSwECLQAUAAYACAAAACEAWvQsW78AAAAVAQAA&#10;CwAAAAAAAAAAAAAAAAAfAQAAX3JlbHMvLnJlbHNQSwECLQAUAAYACAAAACEAgcGH9sYAAADdAAAA&#10;DwAAAAAAAAAAAAAAAAAHAgAAZHJzL2Rvd25yZXYueG1sUEsFBgAAAAADAAMAtwAAAPoCAAAAAA==&#10;">
                  <v:oval id="타원 2100" o:spid="_x0000_s1074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" fillcolor="white [3212]" strokecolor="black [3213]" strokeweight="1pt"/>
                  <v:shape id="Text Box 2101" o:spid="_x0000_s1075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" filled="f" stroked="f" strokeweight=".5pt">
                    <v:textbox inset="0,0,0,0">
                      <w:txbxContent>
                        <w:p w14:paraId="58F04248" w14:textId="0DA8842C" w:rsidR="00733671" w:rsidRPr="003336FB" w:rsidRDefault="00733671" w:rsidP="006007C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109" o:spid="_x0000_s1076" style="position:absolute;left:54968;top:25;width:1880;height:3105" coordorigin="-107692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7JyxQAAAN0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">
                  <v:oval id="타원 2110" o:spid="_x0000_s1077" style="position:absolute;left:-107692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" fillcolor="white [3212]" strokecolor="black [3213]" strokeweight="1pt"/>
                  <v:shape id="Text Box 2112" o:spid="_x0000_s1078" type="#_x0000_t202" style="position:absolute;left:-52984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" filled="f" stroked="f" strokeweight=".5pt">
                    <v:textbox inset="0,0,0,0">
                      <w:txbxContent>
                        <w:p w14:paraId="4088F99C" w14:textId="5707F4A0" w:rsidR="00733671" w:rsidRPr="003336FB" w:rsidRDefault="00733671" w:rsidP="006007C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1B28AF">
        <w:rPr>
          <w:rFonts w:hint="eastAsia"/>
        </w:rPr>
        <w:t>각각의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명칭과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사용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용도를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알아보겠습니다</w:t>
      </w:r>
      <w:r w:rsidR="001B28AF">
        <w:rPr>
          <w:rFonts w:hint="eastAsia"/>
        </w:rPr>
        <w:t>.</w:t>
      </w:r>
      <w:r w:rsidR="00126706" w:rsidRPr="00126706">
        <w:rPr>
          <w:noProof/>
        </w:rPr>
        <w:t xml:space="preserve"> </w:t>
      </w:r>
    </w:p>
    <w:p w14:paraId="5992B0EC" w14:textId="71DB96A1" w:rsidR="000828C6" w:rsidRDefault="00744C4F" w:rsidP="00744C4F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 w:rsidR="00C12D4B"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5A6AAB">
        <w:rPr>
          <w:rFonts w:hint="eastAsia"/>
        </w:rPr>
        <w:t xml:space="preserve"> </w:t>
      </w:r>
      <w:r>
        <w:rPr>
          <w:rFonts w:hint="eastAsia"/>
        </w:rPr>
        <w:t>등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기능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선택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6007CE">
        <w:br/>
      </w:r>
      <w:r>
        <w:rPr>
          <w:rFonts w:hint="eastAsia"/>
        </w:rPr>
        <w:t xml:space="preserve">2 </w:t>
      </w:r>
      <w:r>
        <w:rPr>
          <w:rFonts w:hint="eastAsia"/>
        </w:rPr>
        <w:t>상태표시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및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장애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 w:rsidR="006007CE">
        <w:rPr>
          <w:rFonts w:hint="eastAsia"/>
        </w:rPr>
        <w:t>보여줍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6007CE">
        <w:br/>
      </w:r>
      <w:r>
        <w:rPr>
          <w:rFonts w:hint="eastAsia"/>
        </w:rPr>
        <w:t xml:space="preserve">3 </w:t>
      </w:r>
      <w:r w:rsidR="006007CE">
        <w:rPr>
          <w:rFonts w:hint="eastAsia"/>
        </w:rPr>
        <w:t>회사로고</w:t>
      </w:r>
      <w:r w:rsidR="006007CE">
        <w:rPr>
          <w:rFonts w:hint="eastAsia"/>
        </w:rPr>
        <w:t>,</w:t>
      </w:r>
      <w:r w:rsidR="006007CE">
        <w:t xml:space="preserve"> </w:t>
      </w:r>
      <w:r w:rsidR="003A33AB">
        <w:rPr>
          <w:rFonts w:hint="eastAsia"/>
        </w:rPr>
        <w:t>환경설정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정보</w:t>
      </w:r>
      <w:r w:rsidR="003A33AB">
        <w:rPr>
          <w:rFonts w:hint="eastAsia"/>
        </w:rPr>
        <w:t xml:space="preserve"> : </w:t>
      </w:r>
      <w:r w:rsidR="006007CE">
        <w:rPr>
          <w:rFonts w:hint="eastAsia"/>
        </w:rPr>
        <w:t>회사로고</w:t>
      </w:r>
      <w:r w:rsidR="006007CE">
        <w:rPr>
          <w:rFonts w:hint="eastAsia"/>
        </w:rPr>
        <w:t xml:space="preserve"> </w:t>
      </w:r>
      <w:r w:rsidR="006007CE">
        <w:rPr>
          <w:rFonts w:hint="eastAsia"/>
        </w:rPr>
        <w:t>및</w:t>
      </w:r>
      <w:r w:rsidR="006007CE">
        <w:rPr>
          <w:rFonts w:hint="eastAsia"/>
        </w:rPr>
        <w:t xml:space="preserve"> </w:t>
      </w:r>
      <w:r w:rsidR="006007CE">
        <w:rPr>
          <w:rFonts w:hint="eastAsia"/>
        </w:rPr>
        <w:t>환경</w:t>
      </w:r>
      <w:r w:rsidR="006007CE">
        <w:rPr>
          <w:rFonts w:hint="eastAsia"/>
        </w:rPr>
        <w:t xml:space="preserve"> </w:t>
      </w:r>
      <w:r w:rsidR="006007CE">
        <w:rPr>
          <w:rFonts w:hint="eastAsia"/>
        </w:rPr>
        <w:t>설정</w:t>
      </w:r>
      <w:r w:rsidR="006007CE">
        <w:rPr>
          <w:rFonts w:hint="eastAsia"/>
        </w:rPr>
        <w:t>,</w:t>
      </w:r>
      <w:r w:rsidR="003A33AB">
        <w:rPr>
          <w:rFonts w:hint="eastAsia"/>
        </w:rPr>
        <w:t xml:space="preserve"> </w:t>
      </w:r>
      <w:r w:rsidR="000828C6">
        <w:rPr>
          <w:rFonts w:hint="eastAsia"/>
        </w:rPr>
        <w:t>관리서버</w:t>
      </w:r>
      <w:r w:rsidR="000828C6">
        <w:rPr>
          <w:rFonts w:hint="eastAsia"/>
        </w:rPr>
        <w:t xml:space="preserve"> </w:t>
      </w:r>
      <w:r w:rsidR="003A33AB">
        <w:rPr>
          <w:rFonts w:hint="eastAsia"/>
        </w:rPr>
        <w:t>정보를</w:t>
      </w:r>
      <w:r w:rsidR="003A33AB">
        <w:rPr>
          <w:rFonts w:hint="eastAsia"/>
        </w:rPr>
        <w:t xml:space="preserve"> </w:t>
      </w:r>
      <w:r w:rsidR="006007CE">
        <w:rPr>
          <w:rFonts w:hint="eastAsia"/>
        </w:rPr>
        <w:t>보여줍</w:t>
      </w:r>
      <w:r w:rsidR="003A33AB">
        <w:rPr>
          <w:rFonts w:hint="eastAsia"/>
        </w:rPr>
        <w:t>니다</w:t>
      </w:r>
      <w:r>
        <w:rPr>
          <w:rFonts w:hint="eastAsia"/>
        </w:rPr>
        <w:t>.</w:t>
      </w:r>
      <w:r w:rsidR="006007CE">
        <w:br/>
      </w:r>
      <w:r>
        <w:rPr>
          <w:rFonts w:hint="eastAsia"/>
        </w:rPr>
        <w:t xml:space="preserve">4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판넬창</w:t>
      </w:r>
      <w:proofErr w:type="spellEnd"/>
      <w:r>
        <w:rPr>
          <w:rFonts w:hint="eastAsia"/>
        </w:rPr>
        <w:t xml:space="preserve"> : </w:t>
      </w:r>
      <w:r w:rsidR="000828C6">
        <w:rPr>
          <w:rFonts w:hint="eastAsia"/>
        </w:rPr>
        <w:t>VMS</w:t>
      </w:r>
      <w:r w:rsidR="000828C6">
        <w:rPr>
          <w:rFonts w:hint="eastAsia"/>
        </w:rPr>
        <w:t>를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운영하는데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필요한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설정</w:t>
      </w:r>
      <w:r w:rsidR="006007CE">
        <w:rPr>
          <w:rFonts w:hint="eastAsia"/>
        </w:rPr>
        <w:t>리스트를</w:t>
      </w:r>
      <w:r w:rsidR="006007CE">
        <w:rPr>
          <w:rFonts w:hint="eastAsia"/>
        </w:rPr>
        <w:t xml:space="preserve"> </w:t>
      </w:r>
      <w:r w:rsidR="006007CE">
        <w:rPr>
          <w:rFonts w:hint="eastAsia"/>
        </w:rPr>
        <w:t>보여줍</w:t>
      </w:r>
      <w:r w:rsidR="000828C6">
        <w:rPr>
          <w:rFonts w:hint="eastAsia"/>
        </w:rPr>
        <w:t>니다</w:t>
      </w:r>
      <w:r w:rsidR="000828C6">
        <w:rPr>
          <w:rFonts w:hint="eastAsia"/>
        </w:rPr>
        <w:t>.</w:t>
      </w:r>
      <w:r w:rsidR="006007CE">
        <w:br/>
      </w:r>
      <w:r>
        <w:rPr>
          <w:rFonts w:hint="eastAsia"/>
        </w:rPr>
        <w:t xml:space="preserve">5 </w:t>
      </w:r>
      <w:r w:rsidR="000828C6"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 w:rsidR="000828C6">
        <w:rPr>
          <w:rFonts w:hint="eastAsia"/>
        </w:rPr>
        <w:t>제어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판넬에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해당된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리스트를</w:t>
      </w:r>
      <w:r w:rsidR="000828C6">
        <w:rPr>
          <w:rFonts w:hint="eastAsia"/>
        </w:rPr>
        <w:t xml:space="preserve"> </w:t>
      </w:r>
      <w:r w:rsidR="006007CE">
        <w:rPr>
          <w:rFonts w:hint="eastAsia"/>
        </w:rPr>
        <w:t>보여줍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6007CE">
        <w:br/>
      </w:r>
      <w:r w:rsidR="000828C6">
        <w:br w:type="page"/>
      </w:r>
    </w:p>
    <w:p w14:paraId="6B9A35A8" w14:textId="77777777" w:rsidR="00741643" w:rsidRPr="00016F29" w:rsidRDefault="00741643" w:rsidP="00741643">
      <w:pPr>
        <w:pStyle w:val="2"/>
        <w:rPr>
          <w:rFonts w:ascii="맑은 고딕" w:hAnsi="맑은 고딕"/>
        </w:rPr>
      </w:pPr>
      <w:bookmarkStart w:id="23" w:name="_Toc16595621"/>
      <w:bookmarkStart w:id="24" w:name="_Toc69819946"/>
      <w:r w:rsidRPr="00016F29">
        <w:rPr>
          <w:rFonts w:ascii="맑은 고딕" w:hAnsi="맑은 고딕" w:hint="eastAsia"/>
        </w:rPr>
        <w:lastRenderedPageBreak/>
        <w:t xml:space="preserve">3.2 </w:t>
      </w:r>
      <w:r w:rsidR="000828C6" w:rsidRPr="00016F29">
        <w:rPr>
          <w:rFonts w:ascii="맑은 고딕" w:hAnsi="맑은 고딕" w:hint="eastAsia"/>
        </w:rPr>
        <w:t>상태</w:t>
      </w:r>
      <w:r w:rsidRPr="00016F29">
        <w:rPr>
          <w:rFonts w:ascii="맑은 고딕" w:hAnsi="맑은 고딕" w:hint="eastAsia"/>
        </w:rPr>
        <w:t xml:space="preserve"> 화면</w:t>
      </w:r>
      <w:bookmarkEnd w:id="23"/>
      <w:bookmarkEnd w:id="24"/>
    </w:p>
    <w:p w14:paraId="676E928D" w14:textId="77777777" w:rsidR="00016F29" w:rsidRDefault="00016F29" w:rsidP="00741643"/>
    <w:p w14:paraId="16096BC4" w14:textId="6BDED5EB" w:rsidR="00741643" w:rsidRDefault="00016F29" w:rsidP="00741643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25568" behindDoc="1" locked="0" layoutInCell="1" allowOverlap="1" wp14:anchorId="00227909" wp14:editId="4D26FAE8">
                <wp:simplePos x="0" y="0"/>
                <wp:positionH relativeFrom="margin">
                  <wp:align>right</wp:align>
                </wp:positionH>
                <wp:positionV relativeFrom="paragraph">
                  <wp:posOffset>347980</wp:posOffset>
                </wp:positionV>
                <wp:extent cx="5943600" cy="3401060"/>
                <wp:effectExtent l="0" t="0" r="0" b="27940"/>
                <wp:wrapTight wrapText="bothSides">
                  <wp:wrapPolygon edited="0">
                    <wp:start x="2146" y="0"/>
                    <wp:lineTo x="0" y="363"/>
                    <wp:lineTo x="0" y="21656"/>
                    <wp:lineTo x="21531" y="21656"/>
                    <wp:lineTo x="21531" y="363"/>
                    <wp:lineTo x="20631" y="0"/>
                    <wp:lineTo x="2146" y="0"/>
                  </wp:wrapPolygon>
                </wp:wrapTight>
                <wp:docPr id="4" name="그룹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01477"/>
                          <a:chOff x="0" y="0"/>
                          <a:chExt cx="5985510" cy="3402095"/>
                        </a:xfrm>
                      </wpg:grpSpPr>
                      <pic:pic xmlns:pic="http://schemas.openxmlformats.org/drawingml/2006/picture">
                        <pic:nvPicPr>
                          <pic:cNvPr id="16" name="그림 16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74202"/>
                            <a:ext cx="5985510" cy="33278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직사각형 21"/>
                        <wps:cNvSpPr/>
                        <wps:spPr>
                          <a:xfrm>
                            <a:off x="0" y="81963"/>
                            <a:ext cx="562610" cy="191706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직사각형 28"/>
                        <wps:cNvSpPr/>
                        <wps:spPr>
                          <a:xfrm>
                            <a:off x="4046924" y="81963"/>
                            <a:ext cx="1257836" cy="191871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직사각형 230"/>
                        <wps:cNvSpPr/>
                        <wps:spPr>
                          <a:xfrm>
                            <a:off x="5304760" y="81963"/>
                            <a:ext cx="665733" cy="194433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직사각형 251"/>
                        <wps:cNvSpPr/>
                        <wps:spPr>
                          <a:xfrm>
                            <a:off x="0" y="276625"/>
                            <a:ext cx="934891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직사각형 252"/>
                        <wps:cNvSpPr/>
                        <wps:spPr>
                          <a:xfrm>
                            <a:off x="932329" y="276625"/>
                            <a:ext cx="5037632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54" name="그룹 254"/>
                        <wpg:cNvGrpSpPr/>
                        <wpg:grpSpPr>
                          <a:xfrm>
                            <a:off x="589109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510" name="타원 510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8" name="Text Box 2048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224699E" w14:textId="77777777" w:rsidR="00733671" w:rsidRPr="003336FB" w:rsidRDefault="00733671" w:rsidP="00016F29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59F4B36E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49" name="그룹 2049"/>
                        <wpg:cNvGrpSpPr/>
                        <wpg:grpSpPr>
                          <a:xfrm>
                            <a:off x="379079" y="64802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050" name="타원 2050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1" name="Text Box 2051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94656B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53" name="그룹 2053"/>
                        <wpg:cNvGrpSpPr/>
                        <wpg:grpSpPr>
                          <a:xfrm>
                            <a:off x="3345116" y="1593156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14" name="타원 2114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0" name="Text Box 2120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038746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21" name="그룹 2121"/>
                        <wpg:cNvGrpSpPr/>
                        <wpg:grpSpPr>
                          <a:xfrm>
                            <a:off x="3842017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22" name="타원 2122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3" name="Text Box 2123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D695442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24" name="그룹 2124"/>
                        <wpg:cNvGrpSpPr/>
                        <wpg:grpSpPr>
                          <a:xfrm>
                            <a:off x="5496872" y="2561"/>
                            <a:ext cx="187960" cy="310515"/>
                            <a:chOff x="-107692" y="0"/>
                            <a:chExt cx="188550" cy="310701"/>
                          </a:xfrm>
                        </wpg:grpSpPr>
                        <wps:wsp>
                          <wps:cNvPr id="2125" name="타원 2125"/>
                          <wps:cNvSpPr/>
                          <wps:spPr>
                            <a:xfrm>
                              <a:off x="-107692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6" name="Text Box 2126"/>
                          <wps:cNvSpPr txBox="1"/>
                          <wps:spPr>
                            <a:xfrm>
                              <a:off x="-52984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CD23AEC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227909" id="그룹 4" o:spid="_x0000_s1079" style="position:absolute;margin-left:416.8pt;margin-top:27.4pt;width:468pt;height:267.8pt;z-index:-250790912;mso-position-horizontal:right;mso-position-horizontal-relative:margin;mso-width-relative:margin;mso-height-relative:margin" coordsize="59855,34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">
                <v:shape id="그림 16" o:spid="_x0000_s1080" type="#_x0000_t75" style="position:absolute;top:742;width:59855;height:33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">
                  <v:imagedata r:id="rId77" o:title=""/>
                </v:shape>
                <v:rect id="직사각형 21" o:spid="_x0000_s1081" style="position:absolute;top:819;width:5626;height:1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" filled="f" strokecolor="red" strokeweight="1.5pt"/>
                <v:rect id="직사각형 28" o:spid="_x0000_s1082" style="position:absolute;left:40469;top:819;width:12578;height:1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" filled="f" strokecolor="red" strokeweight="1.5pt"/>
                <v:rect id="직사각형 230" o:spid="_x0000_s1083" style="position:absolute;left:53047;top:819;width:6657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" filled="f" strokecolor="red" strokeweight="1.5pt"/>
                <v:rect id="직사각형 251" o:spid="_x0000_s1084" style="position:absolute;top:2766;width:9348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" filled="f" strokecolor="red" strokeweight="1.5pt"/>
                <v:rect id="직사각형 252" o:spid="_x0000_s1085" style="position:absolute;left:9323;top:2766;width:50376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" filled="f" strokecolor="red" strokeweight="1.5pt"/>
                <v:group id="그룹 254" o:spid="_x0000_s1086" style="position:absolute;left:589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oval id="타원 510" o:spid="_x0000_s1087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" fillcolor="white [3212]" strokecolor="black [3213]" strokeweight="1pt"/>
                  <v:shape id="Text Box 2048" o:spid="_x0000_s1088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" filled="f" stroked="f" strokeweight=".5pt">
                    <v:textbox inset="0,0,0,0">
                      <w:txbxContent>
                        <w:p w14:paraId="5224699E" w14:textId="77777777" w:rsidR="00733671" w:rsidRPr="003336FB" w:rsidRDefault="00733671" w:rsidP="00016F29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59F4B36E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049" o:spid="_x0000_s1089" style="position:absolute;left:3790;top:6480;width:1880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AQv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xN3+H5JjwBuf4DAAD//wMAUEsBAi0AFAAGAAgAAAAhANvh9svuAAAAhQEAABMAAAAAAAAA&#10;AAAAAAAAAAAAAFtDb250ZW50X1R5cGVzXS54bWxQSwECLQAUAAYACAAAACEAWvQsW78AAAAVAQAA&#10;CwAAAAAAAAAAAAAAAAAfAQAAX3JlbHMvLnJlbHNQSwECLQAUAAYACAAAACEAEaAEL8YAAADdAAAA&#10;DwAAAAAAAAAAAAAAAAAHAgAAZHJzL2Rvd25yZXYueG1sUEsFBgAAAAADAAMAtwAAAPoCAAAAAA==&#10;">
                  <v:oval id="타원 2050" o:spid="_x0000_s1090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" fillcolor="white [3212]" strokecolor="black [3213]" strokeweight="1pt"/>
                  <v:shape id="Text Box 2051" o:spid="_x0000_s1091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" filled="f" stroked="f" strokeweight=".5pt">
                    <v:textbox inset="0,0,0,0">
                      <w:txbxContent>
                        <w:p w14:paraId="1B94656B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053" o:spid="_x0000_s1092" style="position:absolute;left:33451;top:1593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aUY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">
                  <v:oval id="타원 2114" o:spid="_x0000_s1093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" fillcolor="white [3212]" strokecolor="black [3213]" strokeweight="1pt"/>
                  <v:shape id="Text Box 2120" o:spid="_x0000_s1094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" filled="f" stroked="f" strokeweight=".5pt">
                    <v:textbox inset="0,0,0,0">
                      <w:txbxContent>
                        <w:p w14:paraId="27038746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121" o:spid="_x0000_s1095" style="position:absolute;left:38420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">
                  <v:oval id="타원 2122" o:spid="_x0000_s1096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" fillcolor="white [3212]" strokecolor="black [3213]" strokeweight="1pt"/>
                  <v:shape id="Text Box 2123" o:spid="_x0000_s1097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" filled="f" stroked="f" strokeweight=".5pt">
                    <v:textbox inset="0,0,0,0">
                      <w:txbxContent>
                        <w:p w14:paraId="4D695442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124" o:spid="_x0000_s1098" style="position:absolute;left:54968;top:25;width:1880;height:3105" coordorigin="-107692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0GM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RInH/D7JjwBufwBAAD//wMAUEsBAi0AFAAGAAgAAAAhANvh9svuAAAAhQEAABMAAAAAAAAA&#10;AAAAAAAAAAAAAFtDb250ZW50X1R5cGVzXS54bWxQSwECLQAUAAYACAAAACEAWvQsW78AAAAVAQAA&#10;CwAAAAAAAAAAAAAAAAAfAQAAX3JlbHMvLnJlbHNQSwECLQAUAAYACAAAACEAVJ9BjMYAAADdAAAA&#10;DwAAAAAAAAAAAAAAAAAHAgAAZHJzL2Rvd25yZXYueG1sUEsFBgAAAAADAAMAtwAAAPoCAAAAAA==&#10;">
                  <v:oval id="타원 2125" o:spid="_x0000_s1099" style="position:absolute;left:-107692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" fillcolor="white [3212]" strokecolor="black [3213]" strokeweight="1pt"/>
                  <v:shape id="Text Box 2126" o:spid="_x0000_s1100" type="#_x0000_t202" style="position:absolute;left:-52984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" filled="f" stroked="f" strokeweight=".5pt">
                    <v:textbox inset="0,0,0,0">
                      <w:txbxContent>
                        <w:p w14:paraId="5CD23AEC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D22101">
        <w:rPr>
          <w:rFonts w:hint="eastAsia"/>
        </w:rPr>
        <w:t>저장분배서버</w:t>
      </w:r>
      <w:r w:rsidR="00D22101">
        <w:rPr>
          <w:rFonts w:hint="eastAsia"/>
        </w:rPr>
        <w:t xml:space="preserve">,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사용자</w:t>
      </w:r>
      <w:r w:rsidR="00082A3C"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관리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서버에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등록되어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있는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상태들을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나타내는</w:t>
      </w:r>
      <w:r w:rsidR="00C12D4B">
        <w:rPr>
          <w:rFonts w:hint="eastAsia"/>
        </w:rPr>
        <w:t xml:space="preserve"> </w:t>
      </w:r>
      <w:r w:rsidR="00741643">
        <w:rPr>
          <w:rFonts w:hint="eastAsia"/>
        </w:rPr>
        <w:t>화면이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아래와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같습니다</w:t>
      </w:r>
      <w:r w:rsidR="00741643">
        <w:rPr>
          <w:rFonts w:hint="eastAsia"/>
        </w:rPr>
        <w:t>.</w:t>
      </w:r>
    </w:p>
    <w:p w14:paraId="030C4942" w14:textId="2184D6F9" w:rsidR="00766589" w:rsidRDefault="00741643" w:rsidP="00741643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C12D4B">
        <w:rPr>
          <w:rFonts w:hint="eastAsia"/>
        </w:rPr>
        <w:t>설정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기능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선택에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사용합니다</w:t>
      </w:r>
      <w:r w:rsidR="00C12D4B">
        <w:rPr>
          <w:rFonts w:hint="eastAsia"/>
        </w:rPr>
        <w:t>.</w:t>
      </w:r>
      <w:r w:rsidR="00016F29">
        <w:br/>
      </w:r>
      <w:r w:rsidR="00016F29">
        <w:rPr>
          <w:rFonts w:hint="eastAsia"/>
        </w:rPr>
        <w:t xml:space="preserve">2 </w:t>
      </w:r>
      <w:r w:rsidR="00016F29">
        <w:rPr>
          <w:rFonts w:hint="eastAsia"/>
        </w:rPr>
        <w:t>상태표시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창</w:t>
      </w:r>
      <w:r w:rsidR="00016F29">
        <w:rPr>
          <w:rFonts w:hint="eastAsia"/>
        </w:rPr>
        <w:t xml:space="preserve"> : </w:t>
      </w:r>
      <w:r w:rsidR="00016F29">
        <w:rPr>
          <w:rFonts w:hint="eastAsia"/>
        </w:rPr>
        <w:t>하드웨어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사용량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장애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정보를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실시간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보여줍니다</w:t>
      </w:r>
      <w:r w:rsidR="00016F29">
        <w:rPr>
          <w:rFonts w:hint="eastAsia"/>
        </w:rPr>
        <w:t>.</w:t>
      </w:r>
      <w:r w:rsidR="00016F29">
        <w:br/>
      </w:r>
      <w:r w:rsidR="00016F29">
        <w:rPr>
          <w:rFonts w:hint="eastAsia"/>
        </w:rPr>
        <w:t xml:space="preserve">3 </w:t>
      </w:r>
      <w:r w:rsidR="00016F29">
        <w:rPr>
          <w:rFonts w:hint="eastAsia"/>
        </w:rPr>
        <w:t>회사로고</w:t>
      </w:r>
      <w:r w:rsidR="00016F29">
        <w:rPr>
          <w:rFonts w:hint="eastAsia"/>
        </w:rPr>
        <w:t>,</w:t>
      </w:r>
      <w:r w:rsidR="00016F29">
        <w:t xml:space="preserve"> </w:t>
      </w:r>
      <w:r w:rsidR="00016F29">
        <w:rPr>
          <w:rFonts w:hint="eastAsia"/>
        </w:rPr>
        <w:t>환경설정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</w:t>
      </w:r>
      <w:r w:rsidR="00016F29">
        <w:rPr>
          <w:rFonts w:hint="eastAsia"/>
        </w:rPr>
        <w:t xml:space="preserve"> : </w:t>
      </w:r>
      <w:r w:rsidR="00016F29">
        <w:rPr>
          <w:rFonts w:hint="eastAsia"/>
        </w:rPr>
        <w:t>회사로고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환경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설정</w:t>
      </w:r>
      <w:r w:rsidR="00016F29">
        <w:rPr>
          <w:rFonts w:hint="eastAsia"/>
        </w:rPr>
        <w:t xml:space="preserve">, </w:t>
      </w:r>
      <w:r w:rsidR="00016F29">
        <w:rPr>
          <w:rFonts w:hint="eastAsia"/>
        </w:rPr>
        <w:t>관리서버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정보를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보여줍니다</w:t>
      </w:r>
      <w:r w:rsidR="00016F29">
        <w:rPr>
          <w:rFonts w:hint="eastAsia"/>
        </w:rPr>
        <w:t>.</w:t>
      </w:r>
      <w:r w:rsidR="00016F29">
        <w:br/>
        <w:t>4</w:t>
      </w:r>
      <w:r>
        <w:rPr>
          <w:rFonts w:hint="eastAsia"/>
        </w:rPr>
        <w:t xml:space="preserve">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목록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 w:rsidR="00C12D4B">
        <w:rPr>
          <w:rFonts w:hint="eastAsia"/>
        </w:rPr>
        <w:t>저장분배서버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="00016F29">
        <w:br/>
        <w:t>5</w:t>
      </w:r>
      <w:r w:rsidR="00C12D4B">
        <w:rPr>
          <w:rFonts w:hint="eastAsia"/>
        </w:rPr>
        <w:t>리스트</w:t>
      </w:r>
      <w:r w:rsidR="00C12D4B"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 w:rsidR="002E50BB">
        <w:rPr>
          <w:rFonts w:hint="eastAsia"/>
        </w:rPr>
        <w:t>선택</w:t>
      </w:r>
      <w:r w:rsidR="002E50BB">
        <w:rPr>
          <w:rFonts w:hint="eastAsia"/>
        </w:rPr>
        <w:t xml:space="preserve"> </w:t>
      </w:r>
      <w:r w:rsidR="00995528">
        <w:rPr>
          <w:rFonts w:hint="eastAsia"/>
        </w:rPr>
        <w:t>목록에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해당된</w:t>
      </w:r>
      <w:r w:rsidR="00995528">
        <w:rPr>
          <w:rFonts w:hint="eastAsia"/>
        </w:rPr>
        <w:t xml:space="preserve"> </w:t>
      </w:r>
      <w:r w:rsidR="002E50BB">
        <w:rPr>
          <w:rFonts w:hint="eastAsia"/>
        </w:rPr>
        <w:t>상태를</w:t>
      </w:r>
      <w:r w:rsidR="002E50BB">
        <w:rPr>
          <w:rFonts w:hint="eastAsia"/>
        </w:rPr>
        <w:t xml:space="preserve"> </w:t>
      </w:r>
      <w:r w:rsidR="00995528">
        <w:rPr>
          <w:rFonts w:hint="eastAsia"/>
        </w:rPr>
        <w:t>리스트</w:t>
      </w:r>
      <w:r w:rsidR="002E50BB">
        <w:rPr>
          <w:rFonts w:hint="eastAsia"/>
        </w:rPr>
        <w:t>로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나타냅니다</w:t>
      </w:r>
      <w:r w:rsidR="00995528">
        <w:rPr>
          <w:rFonts w:hint="eastAsia"/>
        </w:rPr>
        <w:t>.</w:t>
      </w:r>
      <w:r w:rsidR="00016F29">
        <w:br/>
      </w:r>
      <w:r w:rsidR="00766589">
        <w:br w:type="page"/>
      </w:r>
    </w:p>
    <w:p w14:paraId="0963206D" w14:textId="77777777" w:rsidR="00995528" w:rsidRPr="00016F29" w:rsidRDefault="00995528" w:rsidP="00995528">
      <w:pPr>
        <w:pStyle w:val="2"/>
        <w:rPr>
          <w:rFonts w:ascii="맑은 고딕" w:hAnsi="맑은 고딕"/>
        </w:rPr>
      </w:pPr>
      <w:bookmarkStart w:id="25" w:name="_Toc69819947"/>
      <w:r w:rsidRPr="00016F29">
        <w:rPr>
          <w:rFonts w:ascii="맑은 고딕" w:hAnsi="맑은 고딕" w:hint="eastAsia"/>
        </w:rPr>
        <w:lastRenderedPageBreak/>
        <w:t>3.</w:t>
      </w:r>
      <w:r w:rsidR="005303BD" w:rsidRPr="00016F29">
        <w:rPr>
          <w:rFonts w:ascii="맑은 고딕" w:hAnsi="맑은 고딕"/>
        </w:rPr>
        <w:t>3</w:t>
      </w:r>
      <w:r w:rsidRPr="00016F29">
        <w:rPr>
          <w:rFonts w:ascii="맑은 고딕" w:hAnsi="맑은 고딕" w:hint="eastAsia"/>
        </w:rPr>
        <w:t xml:space="preserve"> 로그 화면</w:t>
      </w:r>
      <w:bookmarkEnd w:id="25"/>
    </w:p>
    <w:p w14:paraId="4A4F1C71" w14:textId="77777777" w:rsidR="00016F29" w:rsidRDefault="00016F29" w:rsidP="00995528"/>
    <w:p w14:paraId="3ADFB8F6" w14:textId="5EC18251" w:rsidR="00995528" w:rsidRDefault="00016F29" w:rsidP="00995528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27616" behindDoc="1" locked="0" layoutInCell="1" allowOverlap="1" wp14:anchorId="5F5C8FF4" wp14:editId="6B746421">
                <wp:simplePos x="0" y="0"/>
                <wp:positionH relativeFrom="margin">
                  <wp:align>right</wp:align>
                </wp:positionH>
                <wp:positionV relativeFrom="paragraph">
                  <wp:posOffset>338455</wp:posOffset>
                </wp:positionV>
                <wp:extent cx="5943600" cy="3401060"/>
                <wp:effectExtent l="0" t="0" r="0" b="27940"/>
                <wp:wrapTight wrapText="bothSides">
                  <wp:wrapPolygon edited="0">
                    <wp:start x="2146" y="0"/>
                    <wp:lineTo x="0" y="363"/>
                    <wp:lineTo x="0" y="21656"/>
                    <wp:lineTo x="21531" y="21656"/>
                    <wp:lineTo x="21531" y="363"/>
                    <wp:lineTo x="20631" y="0"/>
                    <wp:lineTo x="2146" y="0"/>
                  </wp:wrapPolygon>
                </wp:wrapTight>
                <wp:docPr id="2127" name="그룹 2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01477"/>
                          <a:chOff x="0" y="0"/>
                          <a:chExt cx="5985510" cy="3402095"/>
                        </a:xfrm>
                      </wpg:grpSpPr>
                      <pic:pic xmlns:pic="http://schemas.openxmlformats.org/drawingml/2006/picture">
                        <pic:nvPicPr>
                          <pic:cNvPr id="2128" name="그림 2128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76763"/>
                            <a:ext cx="5985510" cy="3325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9" name="직사각형 2129"/>
                        <wps:cNvSpPr/>
                        <wps:spPr>
                          <a:xfrm>
                            <a:off x="0" y="81963"/>
                            <a:ext cx="562610" cy="191706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0" name="직사각형 2130"/>
                        <wps:cNvSpPr/>
                        <wps:spPr>
                          <a:xfrm>
                            <a:off x="4046924" y="81963"/>
                            <a:ext cx="1257836" cy="191871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1" name="직사각형 2131"/>
                        <wps:cNvSpPr/>
                        <wps:spPr>
                          <a:xfrm>
                            <a:off x="5304760" y="81963"/>
                            <a:ext cx="665733" cy="194433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2" name="직사각형 2132"/>
                        <wps:cNvSpPr/>
                        <wps:spPr>
                          <a:xfrm>
                            <a:off x="0" y="276625"/>
                            <a:ext cx="934891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3" name="직사각형 2133"/>
                        <wps:cNvSpPr/>
                        <wps:spPr>
                          <a:xfrm>
                            <a:off x="932329" y="276625"/>
                            <a:ext cx="5037632" cy="312547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34" name="그룹 2134"/>
                        <wpg:cNvGrpSpPr/>
                        <wpg:grpSpPr>
                          <a:xfrm>
                            <a:off x="589109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35" name="타원 2135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36" name="Text Box 2136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61D1E9E" w14:textId="77777777" w:rsidR="00733671" w:rsidRPr="003336FB" w:rsidRDefault="00733671" w:rsidP="00016F29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762C58B4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38" name="그룹 2138"/>
                        <wpg:cNvGrpSpPr/>
                        <wpg:grpSpPr>
                          <a:xfrm>
                            <a:off x="379079" y="64802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39" name="타원 2139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40" name="Text Box 2140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53F245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41" name="그룹 2141"/>
                        <wpg:cNvGrpSpPr/>
                        <wpg:grpSpPr>
                          <a:xfrm>
                            <a:off x="3345116" y="1593156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42" name="타원 2142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43" name="Text Box 2143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FC2E3C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44" name="그룹 2144"/>
                        <wpg:cNvGrpSpPr/>
                        <wpg:grpSpPr>
                          <a:xfrm>
                            <a:off x="3842017" y="0"/>
                            <a:ext cx="187960" cy="310515"/>
                            <a:chOff x="0" y="0"/>
                            <a:chExt cx="188550" cy="310701"/>
                          </a:xfrm>
                        </wpg:grpSpPr>
                        <wps:wsp>
                          <wps:cNvPr id="2145" name="타원 2145"/>
                          <wps:cNvSpPr/>
                          <wps:spPr>
                            <a:xfrm>
                              <a:off x="0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46" name="Text Box 2146"/>
                          <wps:cNvSpPr txBox="1"/>
                          <wps:spPr>
                            <a:xfrm>
                              <a:off x="54708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3B8461D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47" name="그룹 2147"/>
                        <wpg:cNvGrpSpPr/>
                        <wpg:grpSpPr>
                          <a:xfrm>
                            <a:off x="5496872" y="2561"/>
                            <a:ext cx="187960" cy="310515"/>
                            <a:chOff x="-107692" y="0"/>
                            <a:chExt cx="188550" cy="310701"/>
                          </a:xfrm>
                        </wpg:grpSpPr>
                        <wps:wsp>
                          <wps:cNvPr id="2148" name="타원 2148"/>
                          <wps:cNvSpPr/>
                          <wps:spPr>
                            <a:xfrm>
                              <a:off x="-107692" y="74247"/>
                              <a:ext cx="188550" cy="18865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52" name="Text Box 2152"/>
                          <wps:cNvSpPr txBox="1"/>
                          <wps:spPr>
                            <a:xfrm>
                              <a:off x="-52984" y="0"/>
                              <a:ext cx="133086" cy="31070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E03E17B" w14:textId="77777777" w:rsidR="00733671" w:rsidRPr="003336FB" w:rsidRDefault="00733671" w:rsidP="00016F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5C8FF4" id="그룹 2127" o:spid="_x0000_s1101" style="position:absolute;margin-left:416.8pt;margin-top:26.65pt;width:468pt;height:267.8pt;z-index:-250788864;mso-position-horizontal:right;mso-position-horizontal-relative:margin;mso-width-relative:margin;mso-height-relative:margin" coordsize="59855,34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">
                <v:shape id="그림 2128" o:spid="_x0000_s1102" type="#_x0000_t75" style="position:absolute;top:767;width:59855;height:33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">
                  <v:imagedata r:id="rId79" o:title=""/>
                </v:shape>
                <v:rect id="직사각형 2129" o:spid="_x0000_s1103" style="position:absolute;top:819;width:5626;height:1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" filled="f" strokecolor="red" strokeweight="1.5pt"/>
                <v:rect id="직사각형 2130" o:spid="_x0000_s1104" style="position:absolute;left:40469;top:819;width:12578;height:1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" filled="f" strokecolor="red" strokeweight="1.5pt"/>
                <v:rect id="직사각형 2131" o:spid="_x0000_s1105" style="position:absolute;left:53047;top:819;width:6657;height:19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" filled="f" strokecolor="red" strokeweight="1.5pt"/>
                <v:rect id="직사각형 2132" o:spid="_x0000_s1106" style="position:absolute;top:2766;width:9348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" filled="f" strokecolor="red" strokeweight="1.5pt"/>
                <v:rect id="직사각형 2133" o:spid="_x0000_s1107" style="position:absolute;left:9323;top:2766;width:50376;height:31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" filled="f" strokecolor="red" strokeweight="1.5pt"/>
                <v:group id="그룹 2134" o:spid="_x0000_s1108" style="position:absolute;left:589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tdR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">
                  <v:oval id="타원 2135" o:spid="_x0000_s1109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" fillcolor="white [3212]" strokecolor="black [3213]" strokeweight="1pt"/>
                  <v:shape id="Text Box 2136" o:spid="_x0000_s1110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" filled="f" stroked="f" strokeweight=".5pt">
                    <v:textbox inset="0,0,0,0">
                      <w:txbxContent>
                        <w:p w14:paraId="161D1E9E" w14:textId="77777777" w:rsidR="00733671" w:rsidRPr="003336FB" w:rsidRDefault="00733671" w:rsidP="00016F29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762C58B4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138" o:spid="_x0000_s1111" style="position:absolute;left:3790;top:6480;width:1880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">
                  <v:oval id="타원 2139" o:spid="_x0000_s1112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" fillcolor="white [3212]" strokecolor="black [3213]" strokeweight="1pt"/>
                  <v:shape id="Text Box 2140" o:spid="_x0000_s1113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" filled="f" stroked="f" strokeweight=".5pt">
                    <v:textbox inset="0,0,0,0">
                      <w:txbxContent>
                        <w:p w14:paraId="1E53F245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141" o:spid="_x0000_s1114" style="position:absolute;left:33451;top:15931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">
                  <v:oval id="타원 2142" o:spid="_x0000_s1115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" fillcolor="white [3212]" strokecolor="black [3213]" strokeweight="1pt"/>
                  <v:shape id="Text Box 2143" o:spid="_x0000_s1116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" filled="f" stroked="f" strokeweight=".5pt">
                    <v:textbox inset="0,0,0,0">
                      <w:txbxContent>
                        <w:p w14:paraId="37FC2E3C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144" o:spid="_x0000_s1117" style="position:absolute;left:38420;width:1879;height:3105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KQs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">
                  <v:oval id="타원 2145" o:spid="_x0000_s1118" style="position:absolute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" fillcolor="white [3212]" strokecolor="black [3213]" strokeweight="1pt"/>
                  <v:shape id="Text Box 2146" o:spid="_x0000_s1119" type="#_x0000_t202" style="position:absolute;left:54708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" filled="f" stroked="f" strokeweight=".5pt">
                    <v:textbox inset="0,0,0,0">
                      <w:txbxContent>
                        <w:p w14:paraId="23B8461D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147" o:spid="_x0000_s1120" style="position:absolute;left:54968;top:25;width:1880;height:3105" coordorigin="-107692" coordsize="188550,310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jpb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I6nC3i+CU9Arv8AAAD//wMAUEsBAi0AFAAGAAgAAAAhANvh9svuAAAAhQEAABMAAAAAAAAA&#10;AAAAAAAAAAAAAFtDb250ZW50X1R5cGVzXS54bWxQSwECLQAUAAYACAAAACEAWvQsW78AAAAVAQAA&#10;CwAAAAAAAAAAAAAAAAAfAQAAX3JlbHMvLnJlbHNQSwECLQAUAAYACAAAACEAeZI6W8YAAADdAAAA&#10;DwAAAAAAAAAAAAAAAAAHAgAAZHJzL2Rvd25yZXYueG1sUEsFBgAAAAADAAMAtwAAAPoCAAAAAA==&#10;">
                  <v:oval id="타원 2148" o:spid="_x0000_s1121" style="position:absolute;left:-107692;top:74247;width:188550;height:188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" fillcolor="white [3212]" strokecolor="black [3213]" strokeweight="1pt"/>
                  <v:shape id="Text Box 2152" o:spid="_x0000_s1122" type="#_x0000_t202" style="position:absolute;left:-52984;width:133086;height:3107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" filled="f" stroked="f" strokeweight=".5pt">
                    <v:textbox inset="0,0,0,0">
                      <w:txbxContent>
                        <w:p w14:paraId="4E03E17B" w14:textId="77777777" w:rsidR="00733671" w:rsidRPr="003336FB" w:rsidRDefault="00733671" w:rsidP="00016F2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995528">
        <w:rPr>
          <w:rFonts w:hint="eastAsia"/>
        </w:rPr>
        <w:t>각종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로그</w:t>
      </w:r>
      <w:r w:rsidR="00082A3C">
        <w:rPr>
          <w:rFonts w:hint="eastAsia"/>
        </w:rPr>
        <w:t xml:space="preserve"> </w:t>
      </w:r>
      <w:r w:rsidR="00995528">
        <w:rPr>
          <w:rFonts w:hint="eastAsia"/>
        </w:rPr>
        <w:t>등을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나타내는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화면이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아래와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같습니다</w:t>
      </w:r>
      <w:r w:rsidR="00995528">
        <w:rPr>
          <w:rFonts w:hint="eastAsia"/>
        </w:rPr>
        <w:t>.</w:t>
      </w:r>
    </w:p>
    <w:p w14:paraId="14313F00" w14:textId="534DEE14" w:rsidR="00995528" w:rsidRPr="00995528" w:rsidRDefault="00995528" w:rsidP="00741643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선택에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016F29">
        <w:br/>
      </w:r>
      <w:r w:rsidR="00016F29">
        <w:rPr>
          <w:rFonts w:hint="eastAsia"/>
        </w:rPr>
        <w:t xml:space="preserve">2 </w:t>
      </w:r>
      <w:r w:rsidR="00016F29">
        <w:rPr>
          <w:rFonts w:hint="eastAsia"/>
        </w:rPr>
        <w:t>상태표시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창</w:t>
      </w:r>
      <w:r w:rsidR="00016F29">
        <w:rPr>
          <w:rFonts w:hint="eastAsia"/>
        </w:rPr>
        <w:t xml:space="preserve"> : </w:t>
      </w:r>
      <w:r w:rsidR="00016F29">
        <w:rPr>
          <w:rFonts w:hint="eastAsia"/>
        </w:rPr>
        <w:t>하드웨어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사용량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장애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정보를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실시간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보여줍니다</w:t>
      </w:r>
      <w:r w:rsidR="00016F29">
        <w:rPr>
          <w:rFonts w:hint="eastAsia"/>
        </w:rPr>
        <w:t>.</w:t>
      </w:r>
      <w:r w:rsidR="00016F29">
        <w:br/>
      </w:r>
      <w:r w:rsidR="00016F29">
        <w:rPr>
          <w:rFonts w:hint="eastAsia"/>
        </w:rPr>
        <w:t xml:space="preserve">3 </w:t>
      </w:r>
      <w:r w:rsidR="00016F29">
        <w:rPr>
          <w:rFonts w:hint="eastAsia"/>
        </w:rPr>
        <w:t>회사로고</w:t>
      </w:r>
      <w:r w:rsidR="00016F29">
        <w:rPr>
          <w:rFonts w:hint="eastAsia"/>
        </w:rPr>
        <w:t>,</w:t>
      </w:r>
      <w:r w:rsidR="00016F29">
        <w:t xml:space="preserve"> </w:t>
      </w:r>
      <w:r w:rsidR="00016F29">
        <w:rPr>
          <w:rFonts w:hint="eastAsia"/>
        </w:rPr>
        <w:t>환경설정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</w:t>
      </w:r>
      <w:r w:rsidR="00016F29">
        <w:rPr>
          <w:rFonts w:hint="eastAsia"/>
        </w:rPr>
        <w:t xml:space="preserve"> : </w:t>
      </w:r>
      <w:r w:rsidR="00016F29">
        <w:rPr>
          <w:rFonts w:hint="eastAsia"/>
        </w:rPr>
        <w:t>회사로고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및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환경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설정</w:t>
      </w:r>
      <w:r w:rsidR="00016F29">
        <w:rPr>
          <w:rFonts w:hint="eastAsia"/>
        </w:rPr>
        <w:t xml:space="preserve">, </w:t>
      </w:r>
      <w:r w:rsidR="00016F29">
        <w:rPr>
          <w:rFonts w:hint="eastAsia"/>
        </w:rPr>
        <w:t>관리서버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정보를</w:t>
      </w:r>
      <w:r w:rsidR="00016F29">
        <w:rPr>
          <w:rFonts w:hint="eastAsia"/>
        </w:rPr>
        <w:t xml:space="preserve"> </w:t>
      </w:r>
      <w:r w:rsidR="00016F29">
        <w:rPr>
          <w:rFonts w:hint="eastAsia"/>
        </w:rPr>
        <w:t>보여줍니다</w:t>
      </w:r>
      <w:r w:rsidR="00016F29">
        <w:rPr>
          <w:rFonts w:hint="eastAsia"/>
        </w:rPr>
        <w:t>.</w:t>
      </w:r>
      <w:r w:rsidR="00016F29">
        <w:br/>
        <w:t>4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여러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구분되어</w:t>
      </w:r>
      <w:r>
        <w:rPr>
          <w:rFonts w:hint="eastAsia"/>
        </w:rPr>
        <w:t xml:space="preserve"> </w:t>
      </w:r>
      <w:r>
        <w:rPr>
          <w:rFonts w:hint="eastAsia"/>
        </w:rPr>
        <w:t>있어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="00016F29">
        <w:br/>
        <w:t>5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로그에</w:t>
      </w:r>
      <w:r>
        <w:rPr>
          <w:rFonts w:hint="eastAsia"/>
        </w:rPr>
        <w:t xml:space="preserve"> </w:t>
      </w:r>
      <w:r>
        <w:rPr>
          <w:rFonts w:hint="eastAsia"/>
        </w:rPr>
        <w:t>해당된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  <w:r w:rsidR="00016F29">
        <w:br/>
      </w:r>
      <w:r>
        <w:br w:type="page"/>
      </w:r>
    </w:p>
    <w:p w14:paraId="404A9AF9" w14:textId="77777777" w:rsidR="00426DB4" w:rsidRPr="002E50BB" w:rsidRDefault="005303BD" w:rsidP="00426DB4">
      <w:pPr>
        <w:pStyle w:val="1"/>
        <w:rPr>
          <w:rFonts w:ascii="맑은 고딕" w:hAnsi="맑은 고딕"/>
        </w:rPr>
      </w:pPr>
      <w:bookmarkStart w:id="26" w:name="_Toc69819948"/>
      <w:r w:rsidRPr="002E50BB">
        <w:rPr>
          <w:rFonts w:ascii="맑은 고딕" w:hAnsi="맑은 고딕"/>
        </w:rPr>
        <w:lastRenderedPageBreak/>
        <w:t>4</w:t>
      </w:r>
      <w:r w:rsidR="00426DB4" w:rsidRPr="002E50BB">
        <w:rPr>
          <w:rFonts w:ascii="맑은 고딕" w:hAnsi="맑은 고딕" w:hint="eastAsia"/>
        </w:rPr>
        <w:t xml:space="preserve">. </w:t>
      </w:r>
      <w:r w:rsidR="001A30DB" w:rsidRPr="002E50BB">
        <w:rPr>
          <w:rFonts w:ascii="맑은 고딕" w:hAnsi="맑은 고딕" w:hint="eastAsia"/>
        </w:rPr>
        <w:t>설정</w:t>
      </w:r>
      <w:bookmarkEnd w:id="26"/>
    </w:p>
    <w:p w14:paraId="431D97E3" w14:textId="77777777" w:rsidR="002E50BB" w:rsidRDefault="002E50BB" w:rsidP="00426DB4"/>
    <w:p w14:paraId="0928103C" w14:textId="45CC31D9" w:rsidR="001A30DB" w:rsidRDefault="00F032F1" w:rsidP="00426DB4">
      <w:r>
        <w:rPr>
          <w:noProof/>
        </w:rPr>
        <mc:AlternateContent>
          <mc:Choice Requires="wpg">
            <w:drawing>
              <wp:anchor distT="0" distB="0" distL="114300" distR="114300" simplePos="0" relativeHeight="252951552" behindDoc="1" locked="0" layoutInCell="1" allowOverlap="1" wp14:anchorId="2A0329B1" wp14:editId="6B323BA0">
                <wp:simplePos x="0" y="0"/>
                <wp:positionH relativeFrom="margin">
                  <wp:posOffset>4250690</wp:posOffset>
                </wp:positionH>
                <wp:positionV relativeFrom="paragraph">
                  <wp:posOffset>69850</wp:posOffset>
                </wp:positionV>
                <wp:extent cx="1670685" cy="569171"/>
                <wp:effectExtent l="0" t="0" r="24765" b="21590"/>
                <wp:wrapTight wrapText="bothSides">
                  <wp:wrapPolygon edited="0">
                    <wp:start x="0" y="0"/>
                    <wp:lineTo x="0" y="21696"/>
                    <wp:lineTo x="7881" y="21696"/>
                    <wp:lineTo x="21674" y="21696"/>
                    <wp:lineTo x="21674" y="0"/>
                    <wp:lineTo x="0" y="0"/>
                  </wp:wrapPolygon>
                </wp:wrapTight>
                <wp:docPr id="2814" name="그룹 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0685" cy="569171"/>
                          <a:chOff x="-13970" y="0"/>
                          <a:chExt cx="1670685" cy="569171"/>
                        </a:xfrm>
                      </wpg:grpSpPr>
                      <pic:pic xmlns:pic="http://schemas.openxmlformats.org/drawingml/2006/picture">
                        <pic:nvPicPr>
                          <pic:cNvPr id="2815" name="그림 2815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17168"/>
                            <a:ext cx="1656715" cy="54287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wps:wsp>
                        <wps:cNvPr id="2816" name="직사각형 2816"/>
                        <wps:cNvSpPr/>
                        <wps:spPr>
                          <a:xfrm>
                            <a:off x="-13970" y="0"/>
                            <a:ext cx="563995" cy="56917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9D5CE5D" id="그룹 2814" o:spid="_x0000_s1026" style="position:absolute;left:0;text-align:left;margin-left:334.7pt;margin-top:5.5pt;width:131.55pt;height:44.8pt;z-index:-250364928;mso-position-horizontal-relative:margin;mso-width-relative:margin" coordorigin="-139" coordsize="16706,5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">
                <v:shape id="그림 2815" o:spid="_x0000_s1027" type="#_x0000_t75" style="position:absolute;top:171;width:1656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" stroked="t" strokecolor="black [3213]" strokeweight="1pt">
                  <v:imagedata r:id="rId81" o:title=""/>
                  <v:path arrowok="t"/>
                </v:shape>
                <v:rect id="직사각형 2816" o:spid="_x0000_s1028" style="position:absolute;left:-139;width:5639;height:56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5303BD">
        <w:rPr>
          <w:rFonts w:hint="eastAsia"/>
        </w:rPr>
        <w:t>V</w:t>
      </w:r>
      <w:r w:rsidR="005303BD">
        <w:t>MS</w:t>
      </w:r>
      <w:r w:rsidR="00426DB4">
        <w:rPr>
          <w:rFonts w:hint="eastAsia"/>
        </w:rPr>
        <w:t>를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관리하기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위해서는</w:t>
      </w:r>
      <w:r w:rsidR="00426DB4">
        <w:rPr>
          <w:rFonts w:hint="eastAsia"/>
        </w:rPr>
        <w:t xml:space="preserve"> </w:t>
      </w:r>
      <w:r w:rsidR="00E56DB1">
        <w:rPr>
          <w:rFonts w:hint="eastAsia"/>
        </w:rPr>
        <w:t>관리서버</w:t>
      </w:r>
      <w:r w:rsidR="005303BD">
        <w:rPr>
          <w:rFonts w:hint="eastAsia"/>
        </w:rPr>
        <w:t>에</w:t>
      </w:r>
      <w:r w:rsidR="005303BD">
        <w:rPr>
          <w:rFonts w:hint="eastAsia"/>
        </w:rPr>
        <w:t xml:space="preserve"> </w:t>
      </w:r>
      <w:r w:rsidR="005303BD">
        <w:rPr>
          <w:rFonts w:hint="eastAsia"/>
        </w:rPr>
        <w:t>장치를</w:t>
      </w:r>
      <w:r w:rsidR="005303BD">
        <w:rPr>
          <w:rFonts w:hint="eastAsia"/>
        </w:rPr>
        <w:t xml:space="preserve"> </w:t>
      </w:r>
      <w:r w:rsidR="005303BD">
        <w:rPr>
          <w:rFonts w:hint="eastAsia"/>
        </w:rPr>
        <w:t>등록</w:t>
      </w:r>
      <w:r w:rsidR="002E50BB">
        <w:rPr>
          <w:rFonts w:hint="eastAsia"/>
        </w:rPr>
        <w:t xml:space="preserve"> </w:t>
      </w:r>
      <w:r w:rsidR="002E50BB">
        <w:rPr>
          <w:rFonts w:hint="eastAsia"/>
        </w:rPr>
        <w:t>및</w:t>
      </w:r>
      <w:r w:rsidR="002E50BB">
        <w:rPr>
          <w:rFonts w:hint="eastAsia"/>
        </w:rPr>
        <w:t xml:space="preserve"> </w:t>
      </w:r>
      <w:r w:rsidR="002E50BB">
        <w:rPr>
          <w:rFonts w:hint="eastAsia"/>
        </w:rPr>
        <w:t>설정</w:t>
      </w:r>
      <w:r w:rsidR="00426DB4">
        <w:rPr>
          <w:rFonts w:hint="eastAsia"/>
        </w:rPr>
        <w:t>합니다</w:t>
      </w:r>
      <w:r w:rsidR="00426DB4">
        <w:rPr>
          <w:rFonts w:hint="eastAsia"/>
        </w:rPr>
        <w:t>.</w:t>
      </w:r>
      <w:r w:rsidR="00426DB4">
        <w:t xml:space="preserve"> </w:t>
      </w:r>
    </w:p>
    <w:p w14:paraId="6103961A" w14:textId="77777777" w:rsidR="00426DB4" w:rsidRDefault="005303BD" w:rsidP="00426DB4">
      <w:r>
        <w:rPr>
          <w:rFonts w:hint="eastAsia"/>
        </w:rPr>
        <w:t>설정에는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연계장치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스크린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, </w:t>
      </w:r>
      <w:r>
        <w:rPr>
          <w:rFonts w:hint="eastAsia"/>
        </w:rPr>
        <w:t>라이선스</w:t>
      </w:r>
      <w:r>
        <w:rPr>
          <w:rFonts w:hint="eastAsia"/>
        </w:rPr>
        <w:t xml:space="preserve"> </w:t>
      </w:r>
      <w:r>
        <w:rPr>
          <w:rFonts w:hint="eastAsia"/>
        </w:rPr>
        <w:t>등으로</w:t>
      </w:r>
      <w:r>
        <w:rPr>
          <w:rFonts w:hint="eastAsia"/>
        </w:rPr>
        <w:t xml:space="preserve"> </w:t>
      </w:r>
      <w:r>
        <w:rPr>
          <w:rFonts w:hint="eastAsia"/>
        </w:rPr>
        <w:t>구성되어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1A24826" w14:textId="77777777" w:rsidR="007B26D5" w:rsidRPr="00873044" w:rsidRDefault="007B26D5" w:rsidP="00426DB4"/>
    <w:p w14:paraId="29B6B871" w14:textId="77777777" w:rsidR="007B26D5" w:rsidRPr="006C600A" w:rsidRDefault="00BE0DCD" w:rsidP="007B26D5">
      <w:pPr>
        <w:pStyle w:val="2"/>
        <w:rPr>
          <w:rFonts w:ascii="맑은 고딕" w:hAnsi="맑은 고딕"/>
        </w:rPr>
      </w:pPr>
      <w:bookmarkStart w:id="27" w:name="_Toc16595623"/>
      <w:bookmarkStart w:id="28" w:name="_Toc69819949"/>
      <w:r w:rsidRPr="006C600A">
        <w:rPr>
          <w:rFonts w:ascii="맑은 고딕" w:hAnsi="맑은 고딕"/>
        </w:rPr>
        <w:t>4</w:t>
      </w:r>
      <w:r w:rsidR="007B26D5" w:rsidRPr="006C600A">
        <w:rPr>
          <w:rFonts w:ascii="맑은 고딕" w:hAnsi="맑은 고딕" w:hint="eastAsia"/>
        </w:rPr>
        <w:t xml:space="preserve">.1 설정 </w:t>
      </w:r>
      <w:bookmarkEnd w:id="27"/>
      <w:r w:rsidRPr="006C600A">
        <w:rPr>
          <w:rFonts w:ascii="맑은 고딕" w:hAnsi="맑은 고딕" w:hint="eastAsia"/>
        </w:rPr>
        <w:t>리스트</w:t>
      </w:r>
      <w:bookmarkEnd w:id="28"/>
    </w:p>
    <w:p w14:paraId="2602DD67" w14:textId="77777777" w:rsidR="002E50BB" w:rsidRDefault="002E50BB" w:rsidP="007B26D5"/>
    <w:p w14:paraId="61CE8A56" w14:textId="4B05BE44" w:rsidR="007B26D5" w:rsidRDefault="007B26D5" w:rsidP="007B26D5">
      <w:r>
        <w:rPr>
          <w:rFonts w:hint="eastAsia"/>
        </w:rPr>
        <w:t>툴</w:t>
      </w:r>
      <w:r>
        <w:rPr>
          <w:rFonts w:hint="eastAsia"/>
        </w:rPr>
        <w:t xml:space="preserve"> </w:t>
      </w:r>
      <w:r>
        <w:rPr>
          <w:rFonts w:hint="eastAsia"/>
        </w:rPr>
        <w:t>바에서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2E21533A" w14:textId="0A1B685F" w:rsidR="00B8331D" w:rsidRDefault="002E50BB" w:rsidP="00426DB4">
      <w:r>
        <w:rPr>
          <w:noProof/>
        </w:rPr>
        <w:drawing>
          <wp:anchor distT="0" distB="0" distL="114300" distR="114300" simplePos="0" relativeHeight="251389951" behindDoc="1" locked="0" layoutInCell="1" allowOverlap="1" wp14:anchorId="5F30B3F1" wp14:editId="012649DD">
            <wp:simplePos x="0" y="0"/>
            <wp:positionH relativeFrom="margin">
              <wp:align>right</wp:align>
            </wp:positionH>
            <wp:positionV relativeFrom="paragraph">
              <wp:posOffset>31115</wp:posOffset>
            </wp:positionV>
            <wp:extent cx="2578100" cy="3619500"/>
            <wp:effectExtent l="19050" t="19050" r="12700" b="19050"/>
            <wp:wrapTight wrapText="bothSides">
              <wp:wrapPolygon edited="0">
                <wp:start x="-160" y="-114"/>
                <wp:lineTo x="-160" y="21600"/>
                <wp:lineTo x="21547" y="21600"/>
                <wp:lineTo x="21547" y="-114"/>
                <wp:lineTo x="-160" y="-114"/>
              </wp:wrapPolygon>
            </wp:wrapTight>
            <wp:docPr id="70" name="그림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그림 70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36195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21DB">
        <w:rPr>
          <w:rFonts w:hint="eastAsia"/>
        </w:rPr>
        <w:t>1</w:t>
      </w:r>
      <w:r w:rsidR="00B021DB">
        <w:t xml:space="preserve"> </w:t>
      </w:r>
      <w:proofErr w:type="gramStart"/>
      <w:r w:rsidR="00BE0DCD">
        <w:rPr>
          <w:rFonts w:hint="eastAsia"/>
        </w:rPr>
        <w:t>저장분배서버</w:t>
      </w:r>
      <w:r w:rsidR="00BE0DCD">
        <w:rPr>
          <w:rFonts w:hint="eastAsia"/>
        </w:rPr>
        <w:t xml:space="preserve"> </w:t>
      </w:r>
      <w:r w:rsidR="00BE0DCD">
        <w:t>:</w:t>
      </w:r>
      <w:proofErr w:type="gramEnd"/>
      <w:r w:rsidR="00BE0DCD">
        <w:t xml:space="preserve"> </w:t>
      </w:r>
      <w:r w:rsidR="00BE0DCD">
        <w:rPr>
          <w:rFonts w:hint="eastAsia"/>
        </w:rPr>
        <w:t>시스템에</w:t>
      </w:r>
      <w:r w:rsidR="00BE0DCD">
        <w:rPr>
          <w:rFonts w:hint="eastAsia"/>
        </w:rPr>
        <w:t xml:space="preserve"> </w:t>
      </w:r>
      <w:r>
        <w:rPr>
          <w:rFonts w:hint="eastAsia"/>
        </w:rPr>
        <w:t>등록</w:t>
      </w:r>
      <w:r w:rsidR="00BE0DCD">
        <w:rPr>
          <w:rFonts w:hint="eastAsia"/>
        </w:rPr>
        <w:t>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저장분배서버를</w:t>
      </w:r>
      <w:r w:rsidR="00BE0DCD">
        <w:rPr>
          <w:rFonts w:hint="eastAsia"/>
        </w:rPr>
        <w:t xml:space="preserve"> </w:t>
      </w:r>
      <w:r>
        <w:rPr>
          <w:rFonts w:hint="eastAsia"/>
        </w:rPr>
        <w:t>입력</w:t>
      </w:r>
      <w:r w:rsidR="00BE0DCD">
        <w:rPr>
          <w:rFonts w:hint="eastAsia"/>
        </w:rPr>
        <w:t>합니다</w:t>
      </w:r>
      <w:r w:rsidR="00BE0DCD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2</w:t>
      </w:r>
      <w:r w:rsidR="00B021DB">
        <w:t xml:space="preserve"> </w:t>
      </w:r>
      <w:r w:rsidR="00BE0DCD">
        <w:rPr>
          <w:rFonts w:hint="eastAsia"/>
        </w:rPr>
        <w:t>장치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BE0DCD">
        <w:rPr>
          <w:rFonts w:hint="eastAsia"/>
        </w:rPr>
        <w:t>시스템에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접속할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카메라를</w:t>
      </w:r>
      <w:r w:rsidR="00BE0DCD">
        <w:rPr>
          <w:rFonts w:hint="eastAsia"/>
        </w:rPr>
        <w:t xml:space="preserve"> </w:t>
      </w:r>
      <w:r>
        <w:rPr>
          <w:rFonts w:hint="eastAsia"/>
        </w:rPr>
        <w:t>입력</w:t>
      </w:r>
      <w:r w:rsidR="00BE0DCD">
        <w:rPr>
          <w:rFonts w:hint="eastAsia"/>
        </w:rPr>
        <w:t>합니다</w:t>
      </w:r>
      <w:r w:rsidR="00BE0DCD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3</w:t>
      </w:r>
      <w:r w:rsidR="00B021DB">
        <w:t xml:space="preserve"> </w:t>
      </w:r>
      <w:r w:rsidR="00BE0DCD">
        <w:rPr>
          <w:rFonts w:hint="eastAsia"/>
        </w:rPr>
        <w:t>연계장치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BE0DCD">
        <w:rPr>
          <w:rFonts w:hint="eastAsia"/>
        </w:rPr>
        <w:t>각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회사의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특수기능을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가진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장비와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연동하여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때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사용합니다</w:t>
      </w:r>
      <w:r w:rsidR="00BE0DCD">
        <w:rPr>
          <w:rFonts w:hint="eastAsia"/>
        </w:rPr>
        <w:t>.</w:t>
      </w:r>
      <w:r w:rsidR="00BE0DCD">
        <w:t xml:space="preserve"> (</w:t>
      </w:r>
      <w:r w:rsidR="00BE0DCD">
        <w:rPr>
          <w:rFonts w:hint="eastAsia"/>
        </w:rPr>
        <w:t>사전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연동작업이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필요</w:t>
      </w:r>
      <w:r w:rsidR="00BE0DCD">
        <w:rPr>
          <w:rFonts w:hint="eastAsia"/>
        </w:rPr>
        <w:t>)</w:t>
      </w:r>
      <w:r w:rsidR="00B021DB">
        <w:br/>
      </w:r>
      <w:r w:rsidR="00B021DB">
        <w:rPr>
          <w:rFonts w:hint="eastAsia"/>
        </w:rPr>
        <w:t>4</w:t>
      </w:r>
      <w:r w:rsidR="00B021DB">
        <w:t xml:space="preserve"> </w:t>
      </w:r>
      <w:proofErr w:type="gramStart"/>
      <w:r w:rsidR="00BE0DCD">
        <w:rPr>
          <w:rFonts w:hint="eastAsia"/>
        </w:rPr>
        <w:t>사용자</w:t>
      </w:r>
      <w:r w:rsidR="00BE0DCD">
        <w:rPr>
          <w:rFonts w:hint="eastAsia"/>
        </w:rPr>
        <w:t xml:space="preserve"> </w:t>
      </w:r>
      <w:r w:rsidR="00BE0DCD">
        <w:t>:</w:t>
      </w:r>
      <w:proofErr w:type="gramEnd"/>
      <w:r w:rsidR="00BE0DCD">
        <w:t xml:space="preserve"> </w:t>
      </w:r>
      <w:r w:rsidR="007829A6">
        <w:rPr>
          <w:rFonts w:hint="eastAsia"/>
        </w:rPr>
        <w:t>접속</w:t>
      </w:r>
      <w:r w:rsidR="00BE0DCD">
        <w:rPr>
          <w:rFonts w:hint="eastAsia"/>
        </w:rPr>
        <w:t>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사용자마다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권한을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부여하여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제한적</w:t>
      </w:r>
      <w:r w:rsidR="00142E75">
        <w:rPr>
          <w:rFonts w:hint="eastAsia"/>
        </w:rPr>
        <w:t>으로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운영할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5</w:t>
      </w:r>
      <w:r w:rsidR="00B021DB">
        <w:t xml:space="preserve"> </w:t>
      </w:r>
      <w:r w:rsidR="00BE0DCD">
        <w:rPr>
          <w:rFonts w:hint="eastAsia"/>
        </w:rPr>
        <w:t>스토리지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영상을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장치를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등록합니다</w:t>
      </w:r>
      <w:r w:rsidR="00142E75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6</w:t>
      </w:r>
      <w:r w:rsidR="00B021DB">
        <w:t xml:space="preserve"> </w:t>
      </w:r>
      <w:r w:rsidR="00BE0DCD">
        <w:rPr>
          <w:rFonts w:hint="eastAsia"/>
        </w:rPr>
        <w:t>녹화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등록된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형식을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7</w:t>
      </w:r>
      <w:r w:rsidR="00B021DB">
        <w:t xml:space="preserve"> </w:t>
      </w:r>
      <w:r w:rsidR="00BE0DCD">
        <w:rPr>
          <w:rFonts w:hint="eastAsia"/>
        </w:rPr>
        <w:t>이벤트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입출력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되는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8</w:t>
      </w:r>
      <w:r w:rsidR="00B021DB">
        <w:t xml:space="preserve"> </w:t>
      </w:r>
      <w:r w:rsidR="00BE0DCD">
        <w:rPr>
          <w:rFonts w:hint="eastAsia"/>
        </w:rPr>
        <w:t>스크린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6C600A">
        <w:rPr>
          <w:rFonts w:hint="eastAsia"/>
        </w:rPr>
        <w:t>카메라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영상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전송에서</w:t>
      </w:r>
      <w:r w:rsidR="006C600A">
        <w:rPr>
          <w:rFonts w:hint="eastAsia"/>
        </w:rPr>
        <w:t xml:space="preserve"> </w:t>
      </w:r>
      <w:r w:rsidR="00142E75">
        <w:rPr>
          <w:rFonts w:hint="eastAsia"/>
        </w:rPr>
        <w:t>고</w:t>
      </w:r>
      <w:r w:rsidR="00142E75">
        <w:rPr>
          <w:rFonts w:hint="eastAsia"/>
        </w:rPr>
        <w:t>.</w:t>
      </w:r>
      <w:r w:rsidR="00142E75">
        <w:rPr>
          <w:rFonts w:hint="eastAsia"/>
        </w:rPr>
        <w:t>저해상도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전송을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B021DB">
        <w:br/>
        <w:t xml:space="preserve">9 </w:t>
      </w:r>
      <w:r w:rsidR="00BE0DCD">
        <w:rPr>
          <w:rFonts w:hint="eastAsia"/>
        </w:rPr>
        <w:t>사용자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분할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화면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등록되어</w:t>
      </w:r>
      <w:r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분할화면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이외의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직접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화면분할을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만들어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>.</w:t>
      </w:r>
      <w:r w:rsidR="00B021DB">
        <w:br/>
      </w:r>
      <w:r w:rsidR="00B021DB">
        <w:rPr>
          <w:rFonts w:hint="eastAsia"/>
        </w:rPr>
        <w:t>1</w:t>
      </w:r>
      <w:r w:rsidR="00B021DB">
        <w:t xml:space="preserve">0 </w:t>
      </w:r>
      <w:r w:rsidR="00BE0DCD">
        <w:rPr>
          <w:rFonts w:hint="eastAsia"/>
        </w:rPr>
        <w:t>라이선스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사용중인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그래프로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보여줍니다</w:t>
      </w:r>
      <w:r w:rsidR="00142E75">
        <w:rPr>
          <w:rFonts w:hint="eastAsia"/>
        </w:rPr>
        <w:t>.</w:t>
      </w:r>
      <w:r w:rsidR="006C600A">
        <w:t xml:space="preserve"> (</w:t>
      </w:r>
      <w:r w:rsidR="006C600A">
        <w:rPr>
          <w:rFonts w:hint="eastAsia"/>
        </w:rPr>
        <w:t>U</w:t>
      </w:r>
      <w:r w:rsidR="006C600A">
        <w:t>SB</w:t>
      </w:r>
      <w:r w:rsidR="006C600A">
        <w:rPr>
          <w:rFonts w:hint="eastAsia"/>
        </w:rPr>
        <w:t>에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라이선스를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부여한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경우에</w:t>
      </w:r>
      <w:r w:rsidR="006C600A">
        <w:rPr>
          <w:rFonts w:hint="eastAsia"/>
        </w:rPr>
        <w:t xml:space="preserve"> </w:t>
      </w:r>
      <w:r w:rsidR="006C600A">
        <w:rPr>
          <w:rFonts w:hint="eastAsia"/>
        </w:rPr>
        <w:t>보임</w:t>
      </w:r>
      <w:r w:rsidR="006C600A">
        <w:rPr>
          <w:rFonts w:hint="eastAsia"/>
        </w:rPr>
        <w:t>)</w:t>
      </w:r>
      <w:r w:rsidR="00B021DB">
        <w:br/>
      </w:r>
      <w:r w:rsidR="00B8331D">
        <w:br w:type="page"/>
      </w:r>
    </w:p>
    <w:p w14:paraId="4F829C2E" w14:textId="77777777" w:rsidR="00142E75" w:rsidRPr="006C600A" w:rsidRDefault="00142E75" w:rsidP="00142E75">
      <w:pPr>
        <w:pStyle w:val="2"/>
        <w:pBdr>
          <w:left w:val="single" w:sz="24" w:space="1" w:color="FBE6CD" w:themeColor="accent1" w:themeTint="33"/>
        </w:pBdr>
        <w:rPr>
          <w:rFonts w:ascii="맑은 고딕" w:hAnsi="맑은 고딕"/>
        </w:rPr>
      </w:pPr>
      <w:bookmarkStart w:id="29" w:name="_Toc17460742"/>
      <w:bookmarkStart w:id="30" w:name="_Toc69819950"/>
      <w:r w:rsidRPr="006C600A">
        <w:rPr>
          <w:rFonts w:ascii="맑은 고딕" w:hAnsi="맑은 고딕" w:hint="eastAsia"/>
        </w:rPr>
        <w:lastRenderedPageBreak/>
        <w:t>4.2 저장분배서버</w:t>
      </w:r>
      <w:bookmarkEnd w:id="29"/>
      <w:bookmarkEnd w:id="30"/>
    </w:p>
    <w:p w14:paraId="60AE6ED2" w14:textId="7460F053" w:rsidR="00142E75" w:rsidRDefault="00142E75" w:rsidP="00142E75"/>
    <w:p w14:paraId="1EDE4D86" w14:textId="45F085E8" w:rsidR="00142E75" w:rsidRDefault="00B021DB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2537856" behindDoc="1" locked="0" layoutInCell="1" allowOverlap="1" wp14:anchorId="700BBD53" wp14:editId="34EC4395">
                <wp:simplePos x="0" y="0"/>
                <wp:positionH relativeFrom="margin">
                  <wp:align>right</wp:align>
                </wp:positionH>
                <wp:positionV relativeFrom="paragraph">
                  <wp:posOffset>45085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283" name="그룹 2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284" name="그림 2284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85" name="직사각형 2285"/>
                        <wps:cNvSpPr/>
                        <wps:spPr>
                          <a:xfrm>
                            <a:off x="95250" y="110347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9E6A14" id="그룹 2283" o:spid="_x0000_s1026" style="position:absolute;left:0;text-align:left;margin-left:116.55pt;margin-top:3.55pt;width:167.75pt;height:235.5pt;z-index:-250778624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">
                <v:shape id="그림 2284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" stroked="t" strokecolor="black [3213]" strokeweight="1pt">
                  <v:imagedata r:id="rId83" o:title=""/>
                  <v:path arrowok="t"/>
                </v:shape>
                <v:rect id="직사각형 2285" o:spid="_x0000_s1028" style="position:absolute;left:952;top:1103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6C600A">
        <w:rPr>
          <w:rFonts w:hint="eastAsia"/>
        </w:rPr>
        <w:t>V</w:t>
      </w:r>
      <w:r w:rsidR="006C600A">
        <w:t>MS</w:t>
      </w:r>
      <w:r w:rsidR="00EA203D">
        <w:rPr>
          <w:rFonts w:hint="eastAsia"/>
        </w:rPr>
        <w:t>시스템의</w:t>
      </w:r>
      <w:r w:rsidR="00EA203D">
        <w:rPr>
          <w:rFonts w:hint="eastAsia"/>
        </w:rPr>
        <w:t xml:space="preserve"> </w:t>
      </w:r>
      <w:r w:rsidR="00EA203D">
        <w:rPr>
          <w:rFonts w:hint="eastAsia"/>
        </w:rPr>
        <w:t>저장분배서버를</w:t>
      </w:r>
      <w:r w:rsidR="00EA203D">
        <w:rPr>
          <w:rFonts w:hint="eastAsia"/>
        </w:rPr>
        <w:t xml:space="preserve"> </w:t>
      </w:r>
      <w:r w:rsidR="00EA203D">
        <w:rPr>
          <w:rFonts w:hint="eastAsia"/>
        </w:rPr>
        <w:t>추가</w:t>
      </w:r>
      <w:r w:rsidR="00EA203D">
        <w:rPr>
          <w:rFonts w:hint="eastAsia"/>
        </w:rPr>
        <w:t xml:space="preserve">, </w:t>
      </w:r>
      <w:r w:rsidR="00EA203D">
        <w:rPr>
          <w:rFonts w:hint="eastAsia"/>
        </w:rPr>
        <w:t>수정</w:t>
      </w:r>
      <w:r w:rsidR="00EA203D">
        <w:rPr>
          <w:rFonts w:hint="eastAsia"/>
        </w:rPr>
        <w:t>,</w:t>
      </w:r>
      <w:r w:rsidR="00EA203D">
        <w:t xml:space="preserve"> </w:t>
      </w:r>
      <w:r w:rsidR="00EA203D">
        <w:rPr>
          <w:rFonts w:hint="eastAsia"/>
        </w:rPr>
        <w:t>삭제할</w:t>
      </w:r>
      <w:r w:rsidR="00EA203D">
        <w:rPr>
          <w:rFonts w:hint="eastAsia"/>
        </w:rPr>
        <w:t xml:space="preserve"> </w:t>
      </w:r>
      <w:r w:rsidR="00EA203D">
        <w:rPr>
          <w:rFonts w:hint="eastAsia"/>
        </w:rPr>
        <w:t>때</w:t>
      </w:r>
      <w:r w:rsidR="00EA203D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 xml:space="preserve">. </w:t>
      </w:r>
    </w:p>
    <w:p w14:paraId="28D24D5F" w14:textId="2DFC76B4" w:rsidR="00B021DB" w:rsidRDefault="00B021DB" w:rsidP="00142E75"/>
    <w:p w14:paraId="38B88828" w14:textId="1A4C35CF" w:rsidR="00B021DB" w:rsidRDefault="00B021DB" w:rsidP="00142E75"/>
    <w:p w14:paraId="78B9006A" w14:textId="6C51E7E1" w:rsidR="00B021DB" w:rsidRDefault="00B021DB" w:rsidP="00142E75"/>
    <w:p w14:paraId="1D3988DE" w14:textId="4344764E" w:rsidR="00B021DB" w:rsidRDefault="00B021DB" w:rsidP="00142E75"/>
    <w:p w14:paraId="347B5704" w14:textId="39D29DEC" w:rsidR="00B021DB" w:rsidRDefault="00B021DB" w:rsidP="00142E75"/>
    <w:p w14:paraId="6001388E" w14:textId="6CE9D0C6" w:rsidR="00B021DB" w:rsidRDefault="00B021DB" w:rsidP="00142E75"/>
    <w:p w14:paraId="1C38D83F" w14:textId="3E85E5C5" w:rsidR="00B021DB" w:rsidRDefault="00B021DB" w:rsidP="00142E75"/>
    <w:p w14:paraId="063DCEF1" w14:textId="77777777" w:rsidR="00B021DB" w:rsidRDefault="00B021DB" w:rsidP="00142E75"/>
    <w:p w14:paraId="5150E259" w14:textId="57DA2805" w:rsidR="006C79E4" w:rsidRDefault="00D72A9F" w:rsidP="00142E75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34784" behindDoc="1" locked="0" layoutInCell="1" allowOverlap="1" wp14:anchorId="016C4F1C" wp14:editId="66E9699E">
                <wp:simplePos x="0" y="0"/>
                <wp:positionH relativeFrom="margin">
                  <wp:align>left</wp:align>
                </wp:positionH>
                <wp:positionV relativeFrom="paragraph">
                  <wp:posOffset>548640</wp:posOffset>
                </wp:positionV>
                <wp:extent cx="5943600" cy="3455670"/>
                <wp:effectExtent l="19050" t="19050" r="19050" b="11430"/>
                <wp:wrapTight wrapText="bothSides">
                  <wp:wrapPolygon edited="0">
                    <wp:start x="-69" y="-119"/>
                    <wp:lineTo x="-69" y="21552"/>
                    <wp:lineTo x="21600" y="21552"/>
                    <wp:lineTo x="21600" y="-119"/>
                    <wp:lineTo x="-69" y="-119"/>
                  </wp:wrapPolygon>
                </wp:wrapTight>
                <wp:docPr id="2248" name="그룹 2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55670"/>
                          <a:chOff x="0" y="0"/>
                          <a:chExt cx="5943600" cy="3455670"/>
                        </a:xfrm>
                      </wpg:grpSpPr>
                      <pic:pic xmlns:pic="http://schemas.openxmlformats.org/drawingml/2006/picture">
                        <pic:nvPicPr>
                          <pic:cNvPr id="2228" name="그림 2228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4556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29" name="직사각형 2229"/>
                        <wps:cNvSpPr/>
                        <wps:spPr>
                          <a:xfrm>
                            <a:off x="4518314" y="3109769"/>
                            <a:ext cx="1362075" cy="2095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0" name="직사각형 2230"/>
                        <wps:cNvSpPr/>
                        <wps:spPr>
                          <a:xfrm>
                            <a:off x="66386" y="137969"/>
                            <a:ext cx="5812669" cy="14287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13" name="그룹 2213"/>
                        <wpg:cNvGrpSpPr/>
                        <wpg:grpSpPr>
                          <a:xfrm>
                            <a:off x="2929659" y="814532"/>
                            <a:ext cx="186644" cy="310459"/>
                            <a:chOff x="0" y="0"/>
                            <a:chExt cx="186644" cy="310459"/>
                          </a:xfrm>
                        </wpg:grpSpPr>
                        <wps:wsp>
                          <wps:cNvPr id="2209" name="타원 2209"/>
                          <wps:cNvSpPr/>
                          <wps:spPr>
                            <a:xfrm>
                              <a:off x="0" y="74718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10" name="Text Box 2210"/>
                          <wps:cNvSpPr txBox="1"/>
                          <wps:spPr>
                            <a:xfrm>
                              <a:off x="53370" y="0"/>
                              <a:ext cx="131741" cy="31045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D946568" w14:textId="77777777" w:rsidR="00733671" w:rsidRPr="003336FB" w:rsidRDefault="00733671" w:rsidP="006C600A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71032A35" w14:textId="77777777" w:rsidR="00733671" w:rsidRPr="003336FB" w:rsidRDefault="00733671" w:rsidP="006C600A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32" name="그룹 2232"/>
                        <wpg:cNvGrpSpPr/>
                        <wpg:grpSpPr>
                          <a:xfrm>
                            <a:off x="4301259" y="3042805"/>
                            <a:ext cx="186644" cy="310459"/>
                            <a:chOff x="0" y="0"/>
                            <a:chExt cx="186644" cy="310459"/>
                          </a:xfrm>
                        </wpg:grpSpPr>
                        <wps:wsp>
                          <wps:cNvPr id="2235" name="타원 2235"/>
                          <wps:cNvSpPr/>
                          <wps:spPr>
                            <a:xfrm>
                              <a:off x="0" y="74718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38" name="Text Box 2238"/>
                          <wps:cNvSpPr txBox="1"/>
                          <wps:spPr>
                            <a:xfrm>
                              <a:off x="53370" y="0"/>
                              <a:ext cx="131741" cy="31045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6CAFD38" w14:textId="089F90AA" w:rsidR="00733671" w:rsidRPr="003336FB" w:rsidRDefault="00733671" w:rsidP="006C600A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34610132" w14:textId="77777777" w:rsidR="00733671" w:rsidRPr="003336FB" w:rsidRDefault="00733671" w:rsidP="006C600A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16C4F1C" id="그룹 2248" o:spid="_x0000_s1123" style="position:absolute;margin-left:0;margin-top:43.2pt;width:468pt;height:272.1pt;z-index:-250781696;mso-position-horizontal:left;mso-position-horizontal-relative:margin" coordsize="59436,34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">
                <v:shape id="그림 2228" o:spid="_x0000_s1124" type="#_x0000_t75" style="position:absolute;width:59436;height:34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" stroked="t" strokecolor="black [3213]" strokeweight="1pt">
                  <v:imagedata r:id="rId85" o:title=""/>
                  <v:path arrowok="t"/>
                </v:shape>
                <v:rect id="직사각형 2229" o:spid="_x0000_s1125" style="position:absolute;left:45183;top:31097;width:13620;height:2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" filled="f" strokecolor="red" strokeweight="1.25pt"/>
                <v:rect id="직사각형 2230" o:spid="_x0000_s1126" style="position:absolute;left:663;top:1379;width:58127;height:14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" filled="f" strokecolor="red" strokeweight="1.25pt"/>
                <v:group id="그룹 2213" o:spid="_x0000_s1127" style="position:absolute;left:29296;top:8145;width:1867;height:3104" coordsize="186644,310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3I5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">
                  <v:oval id="타원 2209" o:spid="_x0000_s1128" style="position:absolute;top:74718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" fillcolor="white [3212]" strokecolor="black [3213]" strokeweight="1pt"/>
                  <v:shape id="Text Box 2210" o:spid="_x0000_s1129" type="#_x0000_t202" style="position:absolute;left:53370;width:131741;height:3104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" filled="f" stroked="f" strokeweight=".5pt">
                    <v:textbox inset="0,0,0,0">
                      <w:txbxContent>
                        <w:p w14:paraId="6D946568" w14:textId="77777777" w:rsidR="00733671" w:rsidRPr="003336FB" w:rsidRDefault="00733671" w:rsidP="006C600A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71032A35" w14:textId="77777777" w:rsidR="00733671" w:rsidRPr="003336FB" w:rsidRDefault="00733671" w:rsidP="006C600A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232" o:spid="_x0000_s1130" style="position:absolute;left:43012;top:30428;width:1867;height:3104" coordsize="186644,310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ovC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">
                  <v:oval id="타원 2235" o:spid="_x0000_s1131" style="position:absolute;top:74718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" fillcolor="white [3212]" strokecolor="black [3213]" strokeweight="1pt"/>
                  <v:shape id="Text Box 2238" o:spid="_x0000_s1132" type="#_x0000_t202" style="position:absolute;left:53370;width:131741;height:3104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" filled="f" stroked="f" strokeweight=".5pt">
                    <v:textbox inset="0,0,0,0">
                      <w:txbxContent>
                        <w:p w14:paraId="06CAFD38" w14:textId="089F90AA" w:rsidR="00733671" w:rsidRPr="003336FB" w:rsidRDefault="00733671" w:rsidP="006C600A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34610132" w14:textId="77777777" w:rsidR="00733671" w:rsidRPr="003336FB" w:rsidRDefault="00733671" w:rsidP="006C600A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6C600A">
        <w:rPr>
          <w:rFonts w:hint="eastAsia"/>
        </w:rPr>
        <w:t>설정</w:t>
      </w:r>
      <w:r w:rsidR="00B021DB">
        <w:rPr>
          <w:rFonts w:hint="eastAsia"/>
        </w:rPr>
        <w:t xml:space="preserve"> </w:t>
      </w:r>
      <w:r w:rsidR="006C600A">
        <w:rPr>
          <w:rFonts w:hint="eastAsia"/>
        </w:rPr>
        <w:t>리스트에서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저장분배서버를</w:t>
      </w:r>
      <w:r w:rsidR="006C79E4">
        <w:rPr>
          <w:rFonts w:hint="eastAsia"/>
        </w:rPr>
        <w:t xml:space="preserve"> </w:t>
      </w:r>
      <w:r w:rsidR="00B021DB">
        <w:rPr>
          <w:rFonts w:hint="eastAsia"/>
        </w:rPr>
        <w:t>선택</w:t>
      </w:r>
      <w:r w:rsidR="006C79E4">
        <w:rPr>
          <w:rFonts w:hint="eastAsia"/>
        </w:rPr>
        <w:t>하면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아래와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같이</w:t>
      </w:r>
      <w:r w:rsidR="006C79E4">
        <w:rPr>
          <w:rFonts w:hint="eastAsia"/>
        </w:rPr>
        <w:t xml:space="preserve"> </w:t>
      </w:r>
      <w:r w:rsidR="00B021DB">
        <w:rPr>
          <w:rFonts w:hint="eastAsia"/>
        </w:rPr>
        <w:t>저장분배서버를</w:t>
      </w:r>
      <w:r w:rsidR="00B021DB">
        <w:rPr>
          <w:rFonts w:hint="eastAsia"/>
        </w:rPr>
        <w:t xml:space="preserve"> </w:t>
      </w:r>
      <w:r w:rsidR="00B021DB">
        <w:rPr>
          <w:rFonts w:hint="eastAsia"/>
        </w:rPr>
        <w:t>등록할</w:t>
      </w:r>
      <w:r w:rsidR="00B021DB">
        <w:rPr>
          <w:rFonts w:hint="eastAsia"/>
        </w:rPr>
        <w:t xml:space="preserve"> </w:t>
      </w:r>
      <w:r w:rsidR="00B021DB">
        <w:rPr>
          <w:rFonts w:hint="eastAsia"/>
        </w:rPr>
        <w:t>창이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나옵니다</w:t>
      </w:r>
      <w:r w:rsidR="006C79E4">
        <w:rPr>
          <w:rFonts w:hint="eastAsia"/>
        </w:rPr>
        <w:t>.</w:t>
      </w:r>
    </w:p>
    <w:p w14:paraId="1A4301A4" w14:textId="591FD4DB" w:rsidR="006C600A" w:rsidRDefault="00EA203D">
      <w:r>
        <w:t>1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나열되어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="006C600A">
        <w:br/>
      </w:r>
      <w:r>
        <w:t>2</w:t>
      </w:r>
      <w:r>
        <w:rPr>
          <w:rFonts w:hint="eastAsia"/>
        </w:rPr>
        <w:t>저장분배서버를</w:t>
      </w:r>
      <w:r>
        <w:rPr>
          <w:rFonts w:hint="eastAsia"/>
        </w:rPr>
        <w:t xml:space="preserve"> </w:t>
      </w:r>
      <w:r>
        <w:rPr>
          <w:rFonts w:hint="eastAsia"/>
        </w:rPr>
        <w:t>등록하거나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 w:rsidR="006C600A">
        <w:rPr>
          <w:rFonts w:hint="eastAsia"/>
        </w:rPr>
        <w:t>,</w:t>
      </w:r>
      <w:r w:rsidR="006C600A">
        <w:t xml:space="preserve"> </w:t>
      </w:r>
      <w:r w:rsidR="006C600A">
        <w:rPr>
          <w:rFonts w:hint="eastAsia"/>
        </w:rPr>
        <w:t>삭제</w:t>
      </w:r>
      <w:r w:rsidR="00E14363">
        <w:rPr>
          <w:rFonts w:hint="eastAsia"/>
        </w:rPr>
        <w:t>할</w:t>
      </w:r>
      <w:r w:rsidR="00E14363">
        <w:rPr>
          <w:rFonts w:hint="eastAsia"/>
        </w:rPr>
        <w:t xml:space="preserve"> </w:t>
      </w:r>
      <w:r w:rsidR="00E14363"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6C600A">
        <w:br/>
      </w:r>
      <w:r w:rsidR="006C600A">
        <w:br w:type="page"/>
      </w:r>
    </w:p>
    <w:p w14:paraId="02575956" w14:textId="77777777" w:rsidR="00E14363" w:rsidRPr="006F748D" w:rsidRDefault="00E14363" w:rsidP="006C79E4">
      <w:pPr>
        <w:pStyle w:val="3"/>
        <w:rPr>
          <w:rFonts w:ascii="맑은 고딕" w:hAnsi="맑은 고딕"/>
        </w:rPr>
      </w:pPr>
      <w:bookmarkStart w:id="31" w:name="_Toc69819951"/>
      <w:r w:rsidRPr="006F748D">
        <w:rPr>
          <w:rFonts w:ascii="맑은 고딕" w:hAnsi="맑은 고딕" w:hint="eastAsia"/>
        </w:rPr>
        <w:lastRenderedPageBreak/>
        <w:t>4</w:t>
      </w:r>
      <w:r w:rsidRPr="006F748D">
        <w:rPr>
          <w:rFonts w:ascii="맑은 고딕" w:hAnsi="맑은 고딕"/>
        </w:rPr>
        <w:t xml:space="preserve">.2.1 </w:t>
      </w:r>
      <w:r w:rsidRPr="006F748D">
        <w:rPr>
          <w:rFonts w:ascii="맑은 고딕" w:hAnsi="맑은 고딕" w:hint="eastAsia"/>
        </w:rPr>
        <w:t>저장분배서버 등록하기</w:t>
      </w:r>
      <w:bookmarkEnd w:id="31"/>
    </w:p>
    <w:p w14:paraId="6C0AF0A9" w14:textId="13BF971A" w:rsidR="00E14363" w:rsidRDefault="00E14363" w:rsidP="00E14363"/>
    <w:p w14:paraId="7ABF7AFB" w14:textId="381489F3" w:rsidR="00E14363" w:rsidRDefault="008C23B8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2177408" behindDoc="1" locked="0" layoutInCell="1" allowOverlap="1" wp14:anchorId="15A09201" wp14:editId="2385CA79">
                <wp:simplePos x="0" y="0"/>
                <wp:positionH relativeFrom="margin">
                  <wp:align>right</wp:align>
                </wp:positionH>
                <wp:positionV relativeFrom="paragraph">
                  <wp:posOffset>26670</wp:posOffset>
                </wp:positionV>
                <wp:extent cx="3514725" cy="419100"/>
                <wp:effectExtent l="19050" t="19050" r="28575" b="19050"/>
                <wp:wrapTight wrapText="bothSides">
                  <wp:wrapPolygon edited="0">
                    <wp:start x="-117" y="-982"/>
                    <wp:lineTo x="-117" y="21600"/>
                    <wp:lineTo x="21659" y="21600"/>
                    <wp:lineTo x="21659" y="-982"/>
                    <wp:lineTo x="-117" y="-982"/>
                  </wp:wrapPolygon>
                </wp:wrapTight>
                <wp:docPr id="2249" name="그룹 2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419100"/>
                          <a:chOff x="0" y="0"/>
                          <a:chExt cx="3514725" cy="419100"/>
                        </a:xfrm>
                      </wpg:grpSpPr>
                      <pic:pic xmlns:pic="http://schemas.openxmlformats.org/drawingml/2006/picture">
                        <pic:nvPicPr>
                          <pic:cNvPr id="2237" name="그림 2237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4191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36" name="직사각형 2236"/>
                        <wps:cNvSpPr/>
                        <wps:spPr>
                          <a:xfrm>
                            <a:off x="47625" y="38100"/>
                            <a:ext cx="838200" cy="3238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8C96F6" id="그룹 2249" o:spid="_x0000_s1026" style="position:absolute;left:0;text-align:left;margin-left:225.55pt;margin-top:2.1pt;width:276.75pt;height:33pt;z-index:-251139072;mso-position-horizontal:right;mso-position-horizontal-relative:margin" coordsize="35147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">
                <v:shape id="그림 2237" o:spid="_x0000_s1027" type="#_x0000_t75" style="position:absolute;width:35147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" stroked="t" strokecolor="black [3213]" strokeweight="1pt">
                  <v:imagedata r:id="rId87" o:title=""/>
                  <v:path arrowok="t"/>
                </v:shape>
                <v:rect id="직사각형 2236" o:spid="_x0000_s1028" style="position:absolute;left:476;top:381;width:8382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6C79E4">
        <w:rPr>
          <w:rFonts w:hint="eastAsia"/>
        </w:rPr>
        <w:t>저장분배서버를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등록할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때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추가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버튼을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클릭하면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입력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창이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나타납니다</w:t>
      </w:r>
      <w:r w:rsidR="006C79E4">
        <w:rPr>
          <w:rFonts w:hint="eastAsia"/>
        </w:rPr>
        <w:t>.</w:t>
      </w:r>
    </w:p>
    <w:p w14:paraId="4120EDA6" w14:textId="5B12C224" w:rsidR="006C79E4" w:rsidRDefault="00A22D03" w:rsidP="00142E75">
      <w:r>
        <w:rPr>
          <w:noProof/>
        </w:rPr>
        <w:drawing>
          <wp:anchor distT="0" distB="0" distL="114300" distR="114300" simplePos="0" relativeHeight="252535808" behindDoc="1" locked="0" layoutInCell="1" allowOverlap="1" wp14:anchorId="29456CFC" wp14:editId="5EB54DAF">
            <wp:simplePos x="0" y="0"/>
            <wp:positionH relativeFrom="margin">
              <wp:align>center</wp:align>
            </wp:positionH>
            <wp:positionV relativeFrom="paragraph">
              <wp:posOffset>2299335</wp:posOffset>
            </wp:positionV>
            <wp:extent cx="4168800" cy="3420000"/>
            <wp:effectExtent l="19050" t="19050" r="22225" b="28575"/>
            <wp:wrapTight wrapText="bothSides">
              <wp:wrapPolygon edited="0">
                <wp:start x="-99" y="-120"/>
                <wp:lineTo x="-99" y="21660"/>
                <wp:lineTo x="21616" y="21660"/>
                <wp:lineTo x="21616" y="-120"/>
                <wp:lineTo x="-99" y="-120"/>
              </wp:wrapPolygon>
            </wp:wrapTight>
            <wp:docPr id="2264" name="그림 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4" name="그림 2264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8800" cy="34200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79E4">
        <w:rPr>
          <w:rFonts w:hint="eastAsia"/>
        </w:rPr>
        <w:t>1</w:t>
      </w:r>
      <w:r w:rsidR="006C79E4">
        <w:t xml:space="preserve"> </w:t>
      </w:r>
      <w:r w:rsidR="006C79E4">
        <w:rPr>
          <w:rFonts w:hint="eastAsia"/>
        </w:rPr>
        <w:t>저장분배서버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이름을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입력합니다</w:t>
      </w:r>
      <w:r w:rsidR="006C79E4">
        <w:rPr>
          <w:rFonts w:hint="eastAsia"/>
        </w:rPr>
        <w:t>.</w:t>
      </w:r>
      <w:r w:rsidR="00D90AAF">
        <w:br/>
      </w:r>
      <w:r w:rsidR="006C79E4">
        <w:t xml:space="preserve">2 </w:t>
      </w:r>
      <w:r w:rsidR="006C79E4">
        <w:rPr>
          <w:rFonts w:hint="eastAsia"/>
        </w:rPr>
        <w:t>서버의</w:t>
      </w:r>
      <w:r w:rsidR="006C79E4">
        <w:rPr>
          <w:rFonts w:hint="eastAsia"/>
        </w:rPr>
        <w:t xml:space="preserve"> </w:t>
      </w:r>
      <w:r w:rsidR="006C79E4">
        <w:t xml:space="preserve">IP </w:t>
      </w:r>
      <w:r w:rsidR="006C79E4">
        <w:rPr>
          <w:rFonts w:hint="eastAsia"/>
        </w:rPr>
        <w:t>주소를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입력합니다</w:t>
      </w:r>
      <w:r w:rsidR="006C79E4">
        <w:rPr>
          <w:rFonts w:hint="eastAsia"/>
        </w:rPr>
        <w:t>.</w:t>
      </w:r>
      <w:r>
        <w:br/>
      </w:r>
      <w:r w:rsidR="006C79E4">
        <w:t xml:space="preserve">3 </w:t>
      </w:r>
      <w:r w:rsidR="006C79E4">
        <w:rPr>
          <w:rFonts w:hint="eastAsia"/>
        </w:rPr>
        <w:t>웹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포트</w:t>
      </w:r>
      <w:r w:rsidR="00AB51A6">
        <w:rPr>
          <w:rFonts w:hint="eastAsia"/>
        </w:rPr>
        <w:t>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입력합니다</w:t>
      </w:r>
      <w:r w:rsidR="00AB51A6">
        <w:rPr>
          <w:rFonts w:hint="eastAsia"/>
        </w:rPr>
        <w:t>.</w:t>
      </w:r>
      <w:r w:rsidR="0075338B">
        <w:t xml:space="preserve"> </w:t>
      </w:r>
      <w:r w:rsidR="00AB51A6">
        <w:t xml:space="preserve"> (</w:t>
      </w:r>
      <w:proofErr w:type="gramStart"/>
      <w:r w:rsidR="00F96F31">
        <w:rPr>
          <w:rFonts w:hint="eastAsia"/>
        </w:rPr>
        <w:t>Linu</w:t>
      </w:r>
      <w:r w:rsidR="00D90AAF">
        <w:rPr>
          <w:rFonts w:hint="eastAsia"/>
        </w:rPr>
        <w:t>x</w:t>
      </w:r>
      <w:r w:rsidR="00AB51A6">
        <w:rPr>
          <w:rFonts w:hint="eastAsia"/>
        </w:rPr>
        <w:t xml:space="preserve"> </w:t>
      </w:r>
      <w:r w:rsidR="00AB51A6">
        <w:t>:</w:t>
      </w:r>
      <w:proofErr w:type="gramEnd"/>
      <w:r w:rsidR="00AB51A6">
        <w:t xml:space="preserve"> 80,</w:t>
      </w:r>
      <w:r>
        <w:t xml:space="preserve"> </w:t>
      </w:r>
      <w:r w:rsidR="00F96F31">
        <w:rPr>
          <w:rFonts w:hint="eastAsia"/>
        </w:rPr>
        <w:t>W</w:t>
      </w:r>
      <w:r w:rsidR="00F96F31">
        <w:t>indows</w:t>
      </w:r>
      <w:r w:rsidR="00AB51A6">
        <w:rPr>
          <w:rFonts w:hint="eastAsia"/>
        </w:rPr>
        <w:t xml:space="preserve"> </w:t>
      </w:r>
      <w:r w:rsidR="00AB51A6">
        <w:t>:</w:t>
      </w:r>
      <w:r w:rsidR="00F96F31">
        <w:t xml:space="preserve"> </w:t>
      </w:r>
      <w:r w:rsidR="00AB51A6">
        <w:t>8080)</w:t>
      </w:r>
      <w:r>
        <w:br/>
      </w:r>
      <w:r w:rsidR="00AB51A6">
        <w:t xml:space="preserve">4 </w:t>
      </w:r>
      <w:r w:rsidR="00AB51A6">
        <w:rPr>
          <w:rFonts w:hint="eastAsia"/>
        </w:rPr>
        <w:t>서비스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프로토콜을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선택합니다</w:t>
      </w:r>
      <w:r w:rsidR="00AB51A6">
        <w:rPr>
          <w:rFonts w:hint="eastAsia"/>
        </w:rPr>
        <w:t>.</w:t>
      </w:r>
      <w:r w:rsidR="00D90AAF">
        <w:t xml:space="preserve"> (</w:t>
      </w:r>
      <w:r w:rsidR="00D90AAF">
        <w:rPr>
          <w:rFonts w:hint="eastAsia"/>
        </w:rPr>
        <w:t>기본</w:t>
      </w:r>
      <w:r w:rsidR="00D90AAF">
        <w:rPr>
          <w:rFonts w:hint="eastAsia"/>
        </w:rPr>
        <w:t xml:space="preserve"> </w:t>
      </w:r>
      <w:r w:rsidR="00D90AAF">
        <w:t>RTSP)</w:t>
      </w:r>
      <w:r>
        <w:br/>
      </w:r>
      <w:r w:rsidR="00AB51A6">
        <w:t xml:space="preserve">5 </w:t>
      </w:r>
      <w:r w:rsidR="00AB51A6">
        <w:rPr>
          <w:rFonts w:hint="eastAsia"/>
        </w:rPr>
        <w:t>서비스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포트를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입력합니다</w:t>
      </w:r>
      <w:r w:rsidR="00AB51A6">
        <w:rPr>
          <w:rFonts w:hint="eastAsia"/>
        </w:rPr>
        <w:t>.</w:t>
      </w:r>
      <w:r w:rsidR="00D90AAF">
        <w:t xml:space="preserve"> (</w:t>
      </w:r>
      <w:r w:rsidR="00D90AAF">
        <w:rPr>
          <w:rFonts w:hint="eastAsia"/>
        </w:rPr>
        <w:t>기본</w:t>
      </w:r>
      <w:r w:rsidR="00D90AAF">
        <w:rPr>
          <w:rFonts w:hint="eastAsia"/>
        </w:rPr>
        <w:t xml:space="preserve"> </w:t>
      </w:r>
      <w:r w:rsidR="00D90AAF">
        <w:t>554)</w:t>
      </w:r>
      <w:r>
        <w:br/>
      </w:r>
      <w:r w:rsidR="00AB51A6">
        <w:rPr>
          <w:rFonts w:hint="eastAsia"/>
        </w:rPr>
        <w:t>6</w:t>
      </w:r>
      <w:r w:rsidR="00AB51A6">
        <w:t xml:space="preserve"> </w:t>
      </w:r>
      <w:r w:rsidR="00AB51A6">
        <w:rPr>
          <w:rFonts w:hint="eastAsia"/>
        </w:rPr>
        <w:t>외부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주소를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사용할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때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체크를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하시고</w:t>
      </w:r>
      <w:r w:rsidR="00AB51A6">
        <w:rPr>
          <w:rFonts w:hint="eastAsia"/>
        </w:rPr>
        <w:t xml:space="preserve"> IP</w:t>
      </w:r>
      <w:r w:rsidR="00AB51A6">
        <w:rPr>
          <w:rFonts w:hint="eastAsia"/>
        </w:rPr>
        <w:t>주소와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포트를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입력합니다</w:t>
      </w:r>
      <w:r w:rsidR="00AB51A6">
        <w:rPr>
          <w:rFonts w:hint="eastAsia"/>
        </w:rPr>
        <w:t>.</w:t>
      </w:r>
      <w:r>
        <w:br/>
        <w:t xml:space="preserve"> </w:t>
      </w:r>
      <w:r w:rsidR="0075338B">
        <w:t xml:space="preserve"> (</w:t>
      </w:r>
      <w:r w:rsidR="0075338B">
        <w:rPr>
          <w:rFonts w:hint="eastAsia"/>
        </w:rPr>
        <w:t>외부주소</w:t>
      </w:r>
      <w:r w:rsidR="0075338B">
        <w:rPr>
          <w:rFonts w:hint="eastAsia"/>
        </w:rPr>
        <w:t xml:space="preserve"> </w:t>
      </w:r>
      <w:r w:rsidR="0075338B">
        <w:rPr>
          <w:rFonts w:hint="eastAsia"/>
        </w:rPr>
        <w:t>사용은</w:t>
      </w:r>
      <w:r w:rsidR="0075338B">
        <w:rPr>
          <w:rFonts w:hint="eastAsia"/>
        </w:rPr>
        <w:t xml:space="preserve"> </w:t>
      </w:r>
      <w:r w:rsidR="0075338B">
        <w:t>4</w:t>
      </w:r>
      <w:r w:rsidR="0075338B">
        <w:rPr>
          <w:rFonts w:hint="eastAsia"/>
        </w:rPr>
        <w:t>개까지</w:t>
      </w:r>
      <w:r w:rsidR="0075338B">
        <w:rPr>
          <w:rFonts w:hint="eastAsia"/>
        </w:rPr>
        <w:t xml:space="preserve"> </w:t>
      </w:r>
      <w:r w:rsidR="0075338B">
        <w:rPr>
          <w:rFonts w:hint="eastAsia"/>
        </w:rPr>
        <w:t>가능합니다</w:t>
      </w:r>
      <w:r w:rsidR="0075338B">
        <w:rPr>
          <w:rFonts w:hint="eastAsia"/>
        </w:rPr>
        <w:t>.</w:t>
      </w:r>
      <w:r w:rsidR="0075338B">
        <w:t>)</w:t>
      </w:r>
      <w:r>
        <w:br/>
      </w:r>
      <w:r w:rsidR="00F96F31">
        <w:rPr>
          <w:rFonts w:hint="eastAsia"/>
        </w:rPr>
        <w:t xml:space="preserve">7 </w:t>
      </w:r>
      <w:r w:rsidR="00F96F31">
        <w:rPr>
          <w:rFonts w:hint="eastAsia"/>
        </w:rPr>
        <w:t>입력이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완료되면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확인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버튼을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클릭합니다</w:t>
      </w:r>
      <w:r w:rsidR="00F96F31">
        <w:rPr>
          <w:rFonts w:hint="eastAsia"/>
        </w:rPr>
        <w:t>.</w:t>
      </w:r>
      <w:r>
        <w:br/>
      </w:r>
      <w:r w:rsidR="00F96F31">
        <w:t xml:space="preserve">8 </w:t>
      </w:r>
      <w:r w:rsidR="00F96F31">
        <w:rPr>
          <w:rFonts w:hint="eastAsia"/>
        </w:rPr>
        <w:t>적용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버튼을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완료됩니다</w:t>
      </w:r>
      <w:r w:rsidR="00F96F31">
        <w:rPr>
          <w:rFonts w:hint="eastAsia"/>
        </w:rPr>
        <w:t>.</w:t>
      </w:r>
      <w:r>
        <w:br/>
      </w:r>
      <w:r w:rsidR="006C79E4">
        <w:br w:type="page"/>
      </w:r>
    </w:p>
    <w:p w14:paraId="2749C9DB" w14:textId="77777777" w:rsidR="00AB51A6" w:rsidRPr="00A22D03" w:rsidRDefault="00AB51A6" w:rsidP="00AB51A6">
      <w:pPr>
        <w:pStyle w:val="3"/>
        <w:rPr>
          <w:rFonts w:ascii="맑은 고딕" w:hAnsi="맑은 고딕"/>
        </w:rPr>
      </w:pPr>
      <w:bookmarkStart w:id="32" w:name="_Toc17460758"/>
      <w:bookmarkStart w:id="33" w:name="_Toc69819952"/>
      <w:r w:rsidRPr="00A22D03">
        <w:rPr>
          <w:rFonts w:ascii="맑은 고딕" w:hAnsi="맑은 고딕" w:hint="eastAsia"/>
        </w:rPr>
        <w:lastRenderedPageBreak/>
        <w:t>4</w:t>
      </w:r>
      <w:r w:rsidRPr="00A22D03">
        <w:rPr>
          <w:rFonts w:ascii="맑은 고딕" w:hAnsi="맑은 고딕"/>
        </w:rPr>
        <w:t xml:space="preserve">.2.2 </w:t>
      </w:r>
      <w:r w:rsidRPr="00A22D03">
        <w:rPr>
          <w:rFonts w:ascii="맑은 고딕" w:hAnsi="맑은 고딕" w:hint="eastAsia"/>
        </w:rPr>
        <w:t>저장분배서버 수정하기</w:t>
      </w:r>
      <w:bookmarkEnd w:id="33"/>
    </w:p>
    <w:p w14:paraId="54D19426" w14:textId="38FEEAE8" w:rsidR="00AB51A6" w:rsidRDefault="00AB51A6" w:rsidP="00AB51A6"/>
    <w:p w14:paraId="721B6A2D" w14:textId="26868EE3" w:rsidR="00AB51A6" w:rsidRDefault="00A22D03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183552" behindDoc="1" locked="0" layoutInCell="1" allowOverlap="1" wp14:anchorId="167EC8AA" wp14:editId="6C722895">
                <wp:simplePos x="0" y="0"/>
                <wp:positionH relativeFrom="margin">
                  <wp:align>right</wp:align>
                </wp:positionH>
                <wp:positionV relativeFrom="paragraph">
                  <wp:posOffset>26670</wp:posOffset>
                </wp:positionV>
                <wp:extent cx="3514725" cy="419100"/>
                <wp:effectExtent l="19050" t="19050" r="28575" b="19050"/>
                <wp:wrapTight wrapText="bothSides">
                  <wp:wrapPolygon edited="0">
                    <wp:start x="-117" y="-982"/>
                    <wp:lineTo x="-117" y="21600"/>
                    <wp:lineTo x="21659" y="21600"/>
                    <wp:lineTo x="21659" y="-982"/>
                    <wp:lineTo x="-117" y="-982"/>
                  </wp:wrapPolygon>
                </wp:wrapTight>
                <wp:docPr id="2267" name="그룹 2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419100"/>
                          <a:chOff x="0" y="0"/>
                          <a:chExt cx="3514725" cy="419100"/>
                        </a:xfrm>
                      </wpg:grpSpPr>
                      <pic:pic xmlns:pic="http://schemas.openxmlformats.org/drawingml/2006/picture">
                        <pic:nvPicPr>
                          <pic:cNvPr id="1024" name="그림 1024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4191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39" name="직사각형 2239"/>
                        <wps:cNvSpPr/>
                        <wps:spPr>
                          <a:xfrm>
                            <a:off x="904875" y="38100"/>
                            <a:ext cx="838200" cy="3238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EC1757" id="그룹 2267" o:spid="_x0000_s1026" style="position:absolute;left:0;text-align:left;margin-left:225.55pt;margin-top:2.1pt;width:276.75pt;height:33pt;z-index:-251132928;mso-position-horizontal:right;mso-position-horizontal-relative:margin;mso-height-relative:margin" coordsize="35147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">
                <v:shape id="그림 1024" o:spid="_x0000_s1027" type="#_x0000_t75" style="position:absolute;width:35147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" stroked="t" strokecolor="black [3213]" strokeweight="1pt">
                  <v:imagedata r:id="rId87" o:title=""/>
                  <v:path arrowok="t"/>
                </v:shape>
                <v:rect id="직사각형 2239" o:spid="_x0000_s1028" style="position:absolute;left:9048;top:381;width:8382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F96F31">
        <w:rPr>
          <w:rFonts w:hint="eastAsia"/>
        </w:rPr>
        <w:t>등록된</w:t>
      </w:r>
      <w:r w:rsidR="00F96F31">
        <w:rPr>
          <w:rFonts w:hint="eastAsia"/>
        </w:rPr>
        <w:t xml:space="preserve"> </w:t>
      </w:r>
      <w:r w:rsidR="00AB51A6">
        <w:rPr>
          <w:rFonts w:hint="eastAsia"/>
        </w:rPr>
        <w:t>저장분배서버를</w:t>
      </w:r>
      <w:r w:rsidR="00AB51A6">
        <w:rPr>
          <w:rFonts w:hint="eastAsia"/>
        </w:rPr>
        <w:t xml:space="preserve"> </w:t>
      </w:r>
      <w:r w:rsidR="00F96F31">
        <w:rPr>
          <w:rFonts w:hint="eastAsia"/>
        </w:rPr>
        <w:t>수정</w:t>
      </w:r>
      <w:r w:rsidR="00AB51A6">
        <w:rPr>
          <w:rFonts w:hint="eastAsia"/>
        </w:rPr>
        <w:t>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때</w:t>
      </w:r>
      <w:r w:rsidR="00AB51A6">
        <w:rPr>
          <w:rFonts w:hint="eastAsia"/>
        </w:rPr>
        <w:t xml:space="preserve"> </w:t>
      </w:r>
      <w:r w:rsidR="00F96F31">
        <w:rPr>
          <w:rFonts w:hint="eastAsia"/>
        </w:rPr>
        <w:t>수정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클릭하면</w:t>
      </w:r>
      <w:r w:rsidR="00AB51A6">
        <w:rPr>
          <w:rFonts w:hint="eastAsia"/>
        </w:rPr>
        <w:t xml:space="preserve"> </w:t>
      </w:r>
      <w:r w:rsidR="00F96F31">
        <w:rPr>
          <w:rFonts w:hint="eastAsia"/>
        </w:rPr>
        <w:t>수정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나타납니다</w:t>
      </w:r>
      <w:r w:rsidR="00AB51A6">
        <w:rPr>
          <w:rFonts w:hint="eastAsia"/>
        </w:rPr>
        <w:t>.</w:t>
      </w:r>
    </w:p>
    <w:p w14:paraId="20C54127" w14:textId="782A00AD" w:rsidR="00F96F31" w:rsidRDefault="00F96F31" w:rsidP="00F96F31"/>
    <w:p w14:paraId="25F1025D" w14:textId="098A54BC" w:rsidR="00EC0A42" w:rsidRDefault="00EC0A42" w:rsidP="00EC0A42">
      <w:r>
        <w:rPr>
          <w:noProof/>
        </w:rPr>
        <w:drawing>
          <wp:anchor distT="0" distB="0" distL="114300" distR="114300" simplePos="0" relativeHeight="252184576" behindDoc="1" locked="0" layoutInCell="1" allowOverlap="1" wp14:anchorId="627D3A6F" wp14:editId="728BDF8D">
            <wp:simplePos x="0" y="0"/>
            <wp:positionH relativeFrom="margin">
              <wp:align>center</wp:align>
            </wp:positionH>
            <wp:positionV relativeFrom="paragraph">
              <wp:posOffset>800735</wp:posOffset>
            </wp:positionV>
            <wp:extent cx="4168800" cy="3420000"/>
            <wp:effectExtent l="19050" t="19050" r="22225" b="28575"/>
            <wp:wrapTight wrapText="bothSides">
              <wp:wrapPolygon edited="0">
                <wp:start x="-99" y="-120"/>
                <wp:lineTo x="-99" y="21660"/>
                <wp:lineTo x="21616" y="21660"/>
                <wp:lineTo x="21616" y="-120"/>
                <wp:lineTo x="-99" y="-120"/>
              </wp:wrapPolygon>
            </wp:wrapTight>
            <wp:docPr id="1025" name="그림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그림 1025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8800" cy="34200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6F31">
        <w:rPr>
          <w:rFonts w:hint="eastAsia"/>
        </w:rPr>
        <w:t xml:space="preserve">1 </w:t>
      </w:r>
      <w:r>
        <w:rPr>
          <w:rFonts w:hint="eastAsia"/>
        </w:rPr>
        <w:t>수정창이</w:t>
      </w:r>
      <w:r>
        <w:rPr>
          <w:rFonts w:hint="eastAsia"/>
        </w:rPr>
        <w:t xml:space="preserve"> </w:t>
      </w:r>
      <w:r w:rsidR="00F96F31">
        <w:rPr>
          <w:rFonts w:hint="eastAsia"/>
        </w:rPr>
        <w:t>활성화되면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수정할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곳을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클릭하여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내용을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수정합니다</w:t>
      </w:r>
      <w:r w:rsidR="00F96F31">
        <w:rPr>
          <w:rFonts w:hint="eastAsia"/>
        </w:rPr>
        <w:t>.</w:t>
      </w:r>
      <w:r w:rsidR="00A22D03">
        <w:br/>
      </w:r>
      <w:r w:rsidR="00F96F31">
        <w:rPr>
          <w:rFonts w:hint="eastAsia"/>
        </w:rPr>
        <w:t xml:space="preserve">2 </w:t>
      </w:r>
      <w:r w:rsidR="00F96F31">
        <w:rPr>
          <w:rFonts w:hint="eastAsia"/>
        </w:rPr>
        <w:t>수정이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완료되면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확인을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클릭합니다</w:t>
      </w:r>
      <w:r w:rsidR="00F96F31">
        <w:rPr>
          <w:rFonts w:hint="eastAsia"/>
        </w:rPr>
        <w:t>.</w:t>
      </w:r>
      <w:r w:rsidR="00A22D03">
        <w:br/>
      </w:r>
      <w:r w:rsidR="00F96F31">
        <w:t xml:space="preserve">3 </w:t>
      </w:r>
      <w:r w:rsidR="00F96F31">
        <w:rPr>
          <w:rFonts w:hint="eastAsia"/>
        </w:rPr>
        <w:t>적용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버튼을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수정이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완료됩니다</w:t>
      </w:r>
      <w:r w:rsidR="00F96F31">
        <w:rPr>
          <w:rFonts w:hint="eastAsia"/>
        </w:rPr>
        <w:t>.</w:t>
      </w:r>
    </w:p>
    <w:p w14:paraId="1AE17622" w14:textId="567DB4EA" w:rsidR="00EC0A42" w:rsidRDefault="00EC0A42">
      <w:r>
        <w:br w:type="page"/>
      </w:r>
    </w:p>
    <w:p w14:paraId="06C9C7F8" w14:textId="78A25033" w:rsidR="00F96F31" w:rsidRPr="00EC0A42" w:rsidRDefault="00F96F31" w:rsidP="00EC0A42">
      <w:pPr>
        <w:pStyle w:val="3"/>
        <w:rPr>
          <w:rFonts w:ascii="맑은 고딕" w:hAnsi="맑은 고딕"/>
        </w:rPr>
      </w:pPr>
      <w:bookmarkStart w:id="34" w:name="_Toc69819953"/>
      <w:r w:rsidRPr="00EC0A42">
        <w:rPr>
          <w:rFonts w:ascii="맑은 고딕" w:hAnsi="맑은 고딕" w:hint="eastAsia"/>
        </w:rPr>
        <w:lastRenderedPageBreak/>
        <w:t>4</w:t>
      </w:r>
      <w:r w:rsidRPr="00EC0A42">
        <w:rPr>
          <w:rFonts w:ascii="맑은 고딕" w:hAnsi="맑은 고딕"/>
        </w:rPr>
        <w:t xml:space="preserve">.2.3 </w:t>
      </w:r>
      <w:r w:rsidRPr="00EC0A42">
        <w:rPr>
          <w:rFonts w:ascii="맑은 고딕" w:hAnsi="맑은 고딕" w:hint="eastAsia"/>
        </w:rPr>
        <w:t>저장분배서버 삭제 및 모두 삭제하기</w:t>
      </w:r>
      <w:bookmarkEnd w:id="34"/>
    </w:p>
    <w:p w14:paraId="29D62A29" w14:textId="7FB480B2" w:rsidR="00F96F31" w:rsidRDefault="00F96F31" w:rsidP="00F96F31"/>
    <w:p w14:paraId="181C2384" w14:textId="1D41D2E5" w:rsidR="00F96F31" w:rsidRDefault="00EC0A42" w:rsidP="00F96F31">
      <w:r>
        <w:rPr>
          <w:noProof/>
        </w:rPr>
        <mc:AlternateContent>
          <mc:Choice Requires="wpg">
            <w:drawing>
              <wp:anchor distT="0" distB="0" distL="114300" distR="114300" simplePos="0" relativeHeight="252323840" behindDoc="1" locked="0" layoutInCell="1" allowOverlap="1" wp14:anchorId="6BA99C0F" wp14:editId="7B0C1523">
                <wp:simplePos x="0" y="0"/>
                <wp:positionH relativeFrom="margin">
                  <wp:align>right</wp:align>
                </wp:positionH>
                <wp:positionV relativeFrom="paragraph">
                  <wp:posOffset>3810</wp:posOffset>
                </wp:positionV>
                <wp:extent cx="3514725" cy="419100"/>
                <wp:effectExtent l="0" t="0" r="9525" b="0"/>
                <wp:wrapTight wrapText="bothSides">
                  <wp:wrapPolygon edited="0">
                    <wp:start x="0" y="0"/>
                    <wp:lineTo x="0" y="20618"/>
                    <wp:lineTo x="21541" y="20618"/>
                    <wp:lineTo x="21541" y="0"/>
                    <wp:lineTo x="0" y="0"/>
                  </wp:wrapPolygon>
                </wp:wrapTight>
                <wp:docPr id="2278" name="그룹 2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419100"/>
                          <a:chOff x="0" y="0"/>
                          <a:chExt cx="3514725" cy="419100"/>
                        </a:xfrm>
                      </wpg:grpSpPr>
                      <pic:pic xmlns:pic="http://schemas.openxmlformats.org/drawingml/2006/picture">
                        <pic:nvPicPr>
                          <pic:cNvPr id="2263" name="그림 2263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419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62" name="직사각형 2262"/>
                        <wps:cNvSpPr/>
                        <wps:spPr>
                          <a:xfrm>
                            <a:off x="1762125" y="38100"/>
                            <a:ext cx="1704975" cy="3238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E7F99C" id="그룹 2278" o:spid="_x0000_s1026" style="position:absolute;left:0;text-align:left;margin-left:225.55pt;margin-top:.3pt;width:276.75pt;height:33pt;z-index:-250992640;mso-position-horizontal:right;mso-position-horizontal-relative:margin" coordsize="35147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">
                <v:shape id="그림 2263" o:spid="_x0000_s1027" type="#_x0000_t75" style="position:absolute;width:35147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">
                  <v:imagedata r:id="rId87" o:title=""/>
                </v:shape>
                <v:rect id="직사각형 2262" o:spid="_x0000_s1028" style="position:absolute;left:17621;top:381;width:17050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F96F31">
        <w:rPr>
          <w:rFonts w:hint="eastAsia"/>
        </w:rPr>
        <w:t>저장분배서버를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삭제할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때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삭제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및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모두삭제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버튼을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클릭하면</w:t>
      </w:r>
      <w:r w:rsidR="00F96F31">
        <w:rPr>
          <w:rFonts w:hint="eastAsia"/>
        </w:rPr>
        <w:t xml:space="preserve"> </w:t>
      </w:r>
      <w:r>
        <w:rPr>
          <w:rFonts w:hint="eastAsia"/>
        </w:rPr>
        <w:t>확인</w:t>
      </w:r>
      <w:r w:rsidR="00C176EC">
        <w:rPr>
          <w:rFonts w:hint="eastAsia"/>
        </w:rPr>
        <w:t xml:space="preserve"> </w:t>
      </w:r>
      <w:r w:rsidR="00C176EC">
        <w:rPr>
          <w:rFonts w:hint="eastAsia"/>
        </w:rPr>
        <w:t>창이</w:t>
      </w:r>
      <w:r w:rsidR="00C176EC">
        <w:rPr>
          <w:rFonts w:hint="eastAsia"/>
        </w:rPr>
        <w:t xml:space="preserve"> </w:t>
      </w:r>
      <w:r w:rsidR="00F96F31">
        <w:rPr>
          <w:rFonts w:hint="eastAsia"/>
        </w:rPr>
        <w:t>나타납니다</w:t>
      </w:r>
      <w:r w:rsidR="00F96F31">
        <w:rPr>
          <w:rFonts w:hint="eastAsia"/>
        </w:rPr>
        <w:t>.</w:t>
      </w:r>
    </w:p>
    <w:p w14:paraId="0A8B3069" w14:textId="77777777" w:rsidR="00F96F31" w:rsidRDefault="00F96F31" w:rsidP="00F96F31"/>
    <w:p w14:paraId="18CCDB21" w14:textId="77777777" w:rsidR="00F96F31" w:rsidRPr="007C2FEB" w:rsidRDefault="00F96F31" w:rsidP="00F96F31">
      <w:pPr>
        <w:rPr>
          <w:rFonts w:ascii="맑은 고딕" w:hAnsi="맑은 고딕"/>
          <w:sz w:val="24"/>
          <w:szCs w:val="24"/>
        </w:rPr>
      </w:pPr>
      <w:r w:rsidRPr="007C2FEB">
        <w:rPr>
          <w:rFonts w:ascii="맑은 고딕" w:hAnsi="맑은 고딕" w:hint="eastAsia"/>
          <w:sz w:val="24"/>
          <w:szCs w:val="24"/>
        </w:rPr>
        <w:t xml:space="preserve">1 </w:t>
      </w:r>
      <w:r>
        <w:rPr>
          <w:rFonts w:ascii="맑은 고딕" w:hAnsi="맑은 고딕" w:hint="eastAsia"/>
          <w:sz w:val="24"/>
          <w:szCs w:val="24"/>
        </w:rPr>
        <w:t>등록</w:t>
      </w:r>
      <w:r w:rsidR="00C176EC">
        <w:rPr>
          <w:rFonts w:ascii="맑은 고딕" w:hAnsi="맑은 고딕" w:hint="eastAsia"/>
          <w:sz w:val="24"/>
          <w:szCs w:val="24"/>
        </w:rPr>
        <w:t>된</w:t>
      </w:r>
      <w:r>
        <w:rPr>
          <w:rFonts w:ascii="맑은 고딕" w:hAnsi="맑은 고딕" w:hint="eastAsia"/>
          <w:sz w:val="24"/>
          <w:szCs w:val="24"/>
        </w:rPr>
        <w:t xml:space="preserve"> </w:t>
      </w:r>
      <w:r w:rsidR="00C176EC">
        <w:rPr>
          <w:rFonts w:ascii="맑은 고딕" w:hAnsi="맑은 고딕" w:hint="eastAsia"/>
          <w:sz w:val="24"/>
          <w:szCs w:val="24"/>
        </w:rPr>
        <w:t>저장분배서버</w:t>
      </w:r>
      <w:r>
        <w:rPr>
          <w:rFonts w:ascii="맑은 고딕" w:hAnsi="맑은 고딕" w:hint="eastAsia"/>
          <w:sz w:val="24"/>
          <w:szCs w:val="24"/>
        </w:rPr>
        <w:t xml:space="preserve"> 삭제</w:t>
      </w:r>
    </w:p>
    <w:p w14:paraId="05FF3032" w14:textId="7FDDACDD" w:rsidR="00F96F31" w:rsidRDefault="00F96F31" w:rsidP="00F96F31">
      <w:r>
        <w:rPr>
          <w:rFonts w:hint="eastAsia"/>
        </w:rPr>
        <w:t>입력한</w:t>
      </w:r>
      <w:r>
        <w:rPr>
          <w:rFonts w:hint="eastAsia"/>
        </w:rPr>
        <w:t xml:space="preserve"> </w:t>
      </w:r>
      <w:r w:rsidR="00C176EC">
        <w:rPr>
          <w:rFonts w:hint="eastAsia"/>
        </w:rPr>
        <w:t>저장분배서버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 w:rsidR="00173074">
        <w:t>‘</w:t>
      </w:r>
      <w:r>
        <w:rPr>
          <w:rFonts w:hint="eastAsia"/>
        </w:rPr>
        <w:t>삭제</w:t>
      </w:r>
      <w:r w:rsidR="00173074"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삭제할</w:t>
      </w:r>
      <w:r>
        <w:rPr>
          <w:rFonts w:hint="eastAsia"/>
        </w:rPr>
        <w:t xml:space="preserve"> </w:t>
      </w:r>
      <w:r>
        <w:rPr>
          <w:rFonts w:hint="eastAsia"/>
        </w:rPr>
        <w:t>것</w:t>
      </w:r>
      <w:r>
        <w:rPr>
          <w:rFonts w:hint="eastAsia"/>
        </w:rPr>
        <w:t xml:space="preserve"> </w:t>
      </w:r>
      <w:r>
        <w:rPr>
          <w:rFonts w:hint="eastAsia"/>
        </w:rPr>
        <w:t>인가를</w:t>
      </w:r>
      <w:r>
        <w:rPr>
          <w:rFonts w:hint="eastAsia"/>
        </w:rPr>
        <w:t xml:space="preserve"> </w:t>
      </w:r>
      <w:r>
        <w:rPr>
          <w:rFonts w:hint="eastAsia"/>
        </w:rPr>
        <w:t>물어보는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활성화됩니다</w:t>
      </w:r>
      <w:r>
        <w:rPr>
          <w:rFonts w:hint="eastAsia"/>
        </w:rPr>
        <w:t>.</w:t>
      </w:r>
    </w:p>
    <w:p w14:paraId="29E8B247" w14:textId="77777777" w:rsidR="00F96F31" w:rsidRDefault="00C176EC" w:rsidP="00F96F31">
      <w:r>
        <w:rPr>
          <w:rFonts w:hint="eastAsia"/>
          <w:noProof/>
        </w:rPr>
        <w:drawing>
          <wp:anchor distT="0" distB="0" distL="114300" distR="114300" simplePos="0" relativeHeight="252325888" behindDoc="1" locked="0" layoutInCell="1" allowOverlap="1" wp14:anchorId="6CAF4EE1" wp14:editId="1993D5BB">
            <wp:simplePos x="0" y="0"/>
            <wp:positionH relativeFrom="margin">
              <wp:align>center</wp:align>
            </wp:positionH>
            <wp:positionV relativeFrom="paragraph">
              <wp:posOffset>48260</wp:posOffset>
            </wp:positionV>
            <wp:extent cx="2559050" cy="1181100"/>
            <wp:effectExtent l="19050" t="19050" r="12700" b="19050"/>
            <wp:wrapTight wrapText="bothSides">
              <wp:wrapPolygon edited="0">
                <wp:start x="-161" y="-348"/>
                <wp:lineTo x="-161" y="21600"/>
                <wp:lineTo x="21546" y="21600"/>
                <wp:lineTo x="21546" y="-348"/>
                <wp:lineTo x="-161" y="-348"/>
              </wp:wrapPolygon>
            </wp:wrapTight>
            <wp:docPr id="2265" name="그림 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5" name="그림 2265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1811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0C058A" w14:textId="77777777" w:rsidR="00F96F31" w:rsidRDefault="00F96F31" w:rsidP="00F96F31"/>
    <w:p w14:paraId="6B3D5E5D" w14:textId="77777777" w:rsidR="00F96F31" w:rsidRDefault="00F96F31" w:rsidP="00F96F31"/>
    <w:p w14:paraId="2C5A10D2" w14:textId="77777777" w:rsidR="00F96F31" w:rsidRDefault="00F96F31" w:rsidP="00F96F31"/>
    <w:p w14:paraId="164405A9" w14:textId="77777777" w:rsidR="00F96F31" w:rsidRDefault="00F96F31" w:rsidP="00F96F31"/>
    <w:p w14:paraId="4A99CECE" w14:textId="26BAA8FD" w:rsidR="00F96F31" w:rsidRDefault="00F96F31" w:rsidP="00F96F31">
      <w:r>
        <w:rPr>
          <w:rFonts w:hint="eastAsia"/>
        </w:rPr>
        <w:t>삭제를</w:t>
      </w:r>
      <w:r>
        <w:rPr>
          <w:rFonts w:hint="eastAsia"/>
        </w:rPr>
        <w:t xml:space="preserve"> </w:t>
      </w:r>
      <w:r w:rsidR="00173074">
        <w:rPr>
          <w:rFonts w:hint="eastAsia"/>
        </w:rPr>
        <w:t>하려</w:t>
      </w:r>
      <w:r>
        <w:rPr>
          <w:rFonts w:hint="eastAsia"/>
        </w:rPr>
        <w:t>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예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아니면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아니요</w:t>
      </w:r>
      <w:r>
        <w:t>’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14:paraId="099F8756" w14:textId="77777777" w:rsidR="00F96F31" w:rsidRDefault="00F96F31" w:rsidP="00F96F31"/>
    <w:p w14:paraId="4817A131" w14:textId="77777777" w:rsidR="00F96F31" w:rsidRPr="007C2FEB" w:rsidRDefault="00F96F31" w:rsidP="00F96F31">
      <w:pPr>
        <w:rPr>
          <w:rFonts w:ascii="맑은 고딕" w:hAnsi="맑은 고딕"/>
          <w:sz w:val="24"/>
          <w:szCs w:val="24"/>
        </w:rPr>
      </w:pPr>
      <w:r>
        <w:rPr>
          <w:rFonts w:ascii="맑은 고딕" w:hAnsi="맑은 고딕" w:hint="eastAsia"/>
          <w:sz w:val="24"/>
          <w:szCs w:val="24"/>
        </w:rPr>
        <w:t>2</w:t>
      </w:r>
      <w:r w:rsidRPr="007C2FEB">
        <w:rPr>
          <w:rFonts w:ascii="맑은 고딕" w:hAnsi="맑은 고딕" w:hint="eastAsia"/>
          <w:sz w:val="24"/>
          <w:szCs w:val="24"/>
        </w:rPr>
        <w:t xml:space="preserve"> </w:t>
      </w:r>
      <w:r>
        <w:rPr>
          <w:rFonts w:ascii="맑은 고딕" w:hAnsi="맑은 고딕" w:hint="eastAsia"/>
          <w:sz w:val="24"/>
          <w:szCs w:val="24"/>
        </w:rPr>
        <w:t>등록</w:t>
      </w:r>
      <w:r w:rsidR="00C176EC">
        <w:rPr>
          <w:rFonts w:ascii="맑은 고딕" w:hAnsi="맑은 고딕" w:hint="eastAsia"/>
          <w:sz w:val="24"/>
          <w:szCs w:val="24"/>
        </w:rPr>
        <w:t>된</w:t>
      </w:r>
      <w:r>
        <w:rPr>
          <w:rFonts w:ascii="맑은 고딕" w:hAnsi="맑은 고딕" w:hint="eastAsia"/>
          <w:sz w:val="24"/>
          <w:szCs w:val="24"/>
        </w:rPr>
        <w:t xml:space="preserve"> </w:t>
      </w:r>
      <w:r w:rsidR="00C176EC">
        <w:rPr>
          <w:rFonts w:ascii="맑은 고딕" w:hAnsi="맑은 고딕" w:hint="eastAsia"/>
          <w:sz w:val="24"/>
          <w:szCs w:val="24"/>
        </w:rPr>
        <w:t>저장분배서버</w:t>
      </w:r>
      <w:r>
        <w:rPr>
          <w:rFonts w:ascii="맑은 고딕" w:hAnsi="맑은 고딕" w:hint="eastAsia"/>
          <w:sz w:val="24"/>
          <w:szCs w:val="24"/>
        </w:rPr>
        <w:t xml:space="preserve"> 모두 삭제</w:t>
      </w:r>
    </w:p>
    <w:p w14:paraId="4D8FC26C" w14:textId="08FB0DAD" w:rsidR="00F96F31" w:rsidRDefault="00C176EC" w:rsidP="00F96F31">
      <w:r>
        <w:rPr>
          <w:rFonts w:hint="eastAsia"/>
          <w:noProof/>
        </w:rPr>
        <w:drawing>
          <wp:anchor distT="0" distB="0" distL="114300" distR="114300" simplePos="0" relativeHeight="252326912" behindDoc="1" locked="0" layoutInCell="1" allowOverlap="1" wp14:anchorId="5C93BF0F" wp14:editId="577B1DB4">
            <wp:simplePos x="0" y="0"/>
            <wp:positionH relativeFrom="margin">
              <wp:align>center</wp:align>
            </wp:positionH>
            <wp:positionV relativeFrom="paragraph">
              <wp:posOffset>490855</wp:posOffset>
            </wp:positionV>
            <wp:extent cx="1939290" cy="1325880"/>
            <wp:effectExtent l="19050" t="19050" r="22860" b="26670"/>
            <wp:wrapTight wrapText="bothSides">
              <wp:wrapPolygon edited="0">
                <wp:start x="-212" y="-310"/>
                <wp:lineTo x="-212" y="21724"/>
                <wp:lineTo x="21642" y="21724"/>
                <wp:lineTo x="21642" y="-310"/>
                <wp:lineTo x="-212" y="-310"/>
              </wp:wrapPolygon>
            </wp:wrapTight>
            <wp:docPr id="2266" name="그림 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" name="그림 2266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9290" cy="132588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6F31">
        <w:rPr>
          <w:rFonts w:hint="eastAsia"/>
        </w:rPr>
        <w:t>입력한</w:t>
      </w:r>
      <w:r w:rsidR="00F96F31">
        <w:rPr>
          <w:rFonts w:hint="eastAsia"/>
        </w:rPr>
        <w:t xml:space="preserve"> </w:t>
      </w:r>
      <w:r>
        <w:rPr>
          <w:rFonts w:hint="eastAsia"/>
        </w:rPr>
        <w:t>저장분배서버</w:t>
      </w:r>
      <w:r w:rsidR="00F96F31">
        <w:rPr>
          <w:rFonts w:hint="eastAsia"/>
        </w:rPr>
        <w:t>를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모두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삭제를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하</w:t>
      </w:r>
      <w:r>
        <w:rPr>
          <w:rFonts w:hint="eastAsia"/>
        </w:rPr>
        <w:t>려면</w:t>
      </w:r>
      <w:r w:rsidR="00F96F31">
        <w:rPr>
          <w:rFonts w:hint="eastAsia"/>
        </w:rPr>
        <w:t xml:space="preserve"> </w:t>
      </w:r>
      <w:r w:rsidR="00173074">
        <w:t>‘</w:t>
      </w:r>
      <w:r w:rsidR="00F96F31">
        <w:rPr>
          <w:rFonts w:hint="eastAsia"/>
        </w:rPr>
        <w:t>모두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삭제</w:t>
      </w:r>
      <w:r w:rsidR="00173074">
        <w:t>’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버튼을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클릭하면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전체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삭제할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것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인가를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물어보는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창이</w:t>
      </w:r>
      <w:r w:rsidR="00F96F31">
        <w:rPr>
          <w:rFonts w:hint="eastAsia"/>
        </w:rPr>
        <w:t xml:space="preserve"> </w:t>
      </w:r>
      <w:r w:rsidR="00F96F31">
        <w:rPr>
          <w:rFonts w:hint="eastAsia"/>
        </w:rPr>
        <w:t>활성화됩니다</w:t>
      </w:r>
      <w:r w:rsidR="00F96F31">
        <w:rPr>
          <w:rFonts w:hint="eastAsia"/>
        </w:rPr>
        <w:t>.</w:t>
      </w:r>
    </w:p>
    <w:p w14:paraId="1F22791C" w14:textId="77777777" w:rsidR="00F96F31" w:rsidRDefault="00F96F31" w:rsidP="00F96F31"/>
    <w:p w14:paraId="088CF2C7" w14:textId="77777777" w:rsidR="00F96F31" w:rsidRDefault="00F96F31" w:rsidP="00F96F31"/>
    <w:p w14:paraId="224A7A56" w14:textId="77777777" w:rsidR="00F96F31" w:rsidRDefault="00F96F31" w:rsidP="00F96F31"/>
    <w:p w14:paraId="1E43F801" w14:textId="77777777" w:rsidR="00F96F31" w:rsidRDefault="00F96F31" w:rsidP="00F96F31"/>
    <w:p w14:paraId="308E1222" w14:textId="77777777" w:rsidR="00F96F31" w:rsidRDefault="00F96F31" w:rsidP="00F96F31"/>
    <w:p w14:paraId="555A7F09" w14:textId="5B0FE54F" w:rsidR="00F96F31" w:rsidRDefault="00F96F31" w:rsidP="00F96F31">
      <w:r>
        <w:rPr>
          <w:rFonts w:hint="eastAsia"/>
        </w:rPr>
        <w:t>모두</w:t>
      </w:r>
      <w:r>
        <w:rPr>
          <w:rFonts w:hint="eastAsia"/>
        </w:rPr>
        <w:t xml:space="preserve"> </w:t>
      </w:r>
      <w:r>
        <w:rPr>
          <w:rFonts w:hint="eastAsia"/>
        </w:rPr>
        <w:t>삭제를</w:t>
      </w:r>
      <w:r>
        <w:rPr>
          <w:rFonts w:hint="eastAsia"/>
        </w:rPr>
        <w:t xml:space="preserve"> </w:t>
      </w:r>
      <w:r w:rsidR="00173074">
        <w:rPr>
          <w:rFonts w:hint="eastAsia"/>
        </w:rPr>
        <w:t>하려면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예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아니면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아니요</w:t>
      </w:r>
      <w:r>
        <w:t>’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14:paraId="0BC87090" w14:textId="77777777" w:rsidR="00AB51A6" w:rsidRDefault="00AB51A6" w:rsidP="00F96F31">
      <w:r>
        <w:br w:type="page"/>
      </w:r>
    </w:p>
    <w:p w14:paraId="2392F432" w14:textId="77777777" w:rsidR="00AB51A6" w:rsidRPr="00EC0A42" w:rsidRDefault="00AB51A6" w:rsidP="00AB51A6">
      <w:pPr>
        <w:pStyle w:val="2"/>
        <w:rPr>
          <w:rFonts w:ascii="맑은 고딕" w:hAnsi="맑은 고딕"/>
        </w:rPr>
      </w:pPr>
      <w:bookmarkStart w:id="35" w:name="_Toc17460743"/>
      <w:bookmarkStart w:id="36" w:name="_Toc69819954"/>
      <w:r w:rsidRPr="00EC0A42">
        <w:rPr>
          <w:rFonts w:ascii="맑은 고딕" w:hAnsi="맑은 고딕" w:hint="eastAsia"/>
        </w:rPr>
        <w:lastRenderedPageBreak/>
        <w:t>4.3 장치</w:t>
      </w:r>
      <w:bookmarkEnd w:id="35"/>
      <w:bookmarkEnd w:id="36"/>
      <w:r w:rsidRPr="00EC0A42">
        <w:rPr>
          <w:rFonts w:ascii="맑은 고딕" w:hAnsi="맑은 고딕" w:hint="eastAsia"/>
        </w:rPr>
        <w:t xml:space="preserve"> </w:t>
      </w:r>
    </w:p>
    <w:p w14:paraId="4D3B70CB" w14:textId="7C62E8D8" w:rsidR="00962BD9" w:rsidRDefault="00962BD9" w:rsidP="00962BD9">
      <w:bookmarkStart w:id="37" w:name="_Toc17460744"/>
    </w:p>
    <w:p w14:paraId="798BA325" w14:textId="78BF5E3E" w:rsidR="00962BD9" w:rsidRDefault="00962BD9" w:rsidP="00962BD9">
      <w:r>
        <w:rPr>
          <w:rFonts w:hint="eastAsia"/>
        </w:rPr>
        <w:t>장치에서는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등록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등록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관리</w:t>
      </w:r>
      <w:r>
        <w:rPr>
          <w:rFonts w:hint="eastAsia"/>
        </w:rPr>
        <w:t xml:space="preserve"> </w:t>
      </w:r>
      <w:r>
        <w:t>3</w:t>
      </w:r>
      <w:r>
        <w:rPr>
          <w:rFonts w:hint="eastAsia"/>
        </w:rPr>
        <w:t>가지가</w:t>
      </w:r>
      <w:r>
        <w:rPr>
          <w:rFonts w:hint="eastAsia"/>
        </w:rPr>
        <w:t xml:space="preserve"> </w:t>
      </w:r>
      <w:r>
        <w:rPr>
          <w:rFonts w:hint="eastAsia"/>
        </w:rPr>
        <w:t>있는데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비밀번호는</w:t>
      </w:r>
      <w:r>
        <w:rPr>
          <w:rFonts w:hint="eastAsia"/>
        </w:rPr>
        <w:t xml:space="preserve"> </w:t>
      </w:r>
      <w:r>
        <w:rPr>
          <w:rFonts w:hint="eastAsia"/>
        </w:rPr>
        <w:t>따라</w:t>
      </w:r>
      <w:r>
        <w:rPr>
          <w:rFonts w:hint="eastAsia"/>
        </w:rPr>
        <w:t xml:space="preserve"> </w:t>
      </w:r>
      <w:r>
        <w:rPr>
          <w:rFonts w:hint="eastAsia"/>
        </w:rPr>
        <w:t>매뉴얼이</w:t>
      </w:r>
      <w:r>
        <w:rPr>
          <w:rFonts w:hint="eastAsia"/>
        </w:rPr>
        <w:t xml:space="preserve"> </w:t>
      </w:r>
      <w:r>
        <w:rPr>
          <w:rFonts w:hint="eastAsia"/>
        </w:rPr>
        <w:t>준비되어</w:t>
      </w:r>
      <w:r>
        <w:rPr>
          <w:rFonts w:hint="eastAsia"/>
        </w:rPr>
        <w:t xml:space="preserve"> </w:t>
      </w:r>
      <w:r>
        <w:rPr>
          <w:rFonts w:hint="eastAsia"/>
        </w:rPr>
        <w:t>있고</w:t>
      </w:r>
      <w:r>
        <w:rPr>
          <w:rFonts w:hint="eastAsia"/>
        </w:rPr>
        <w:t xml:space="preserve"> </w:t>
      </w:r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등록과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등록을</w:t>
      </w:r>
      <w:r>
        <w:rPr>
          <w:rFonts w:hint="eastAsia"/>
        </w:rPr>
        <w:t xml:space="preserve"> </w:t>
      </w:r>
      <w:r>
        <w:rPr>
          <w:rFonts w:hint="eastAsia"/>
        </w:rPr>
        <w:t>설명합니다</w:t>
      </w:r>
      <w:r>
        <w:rPr>
          <w:rFonts w:hint="eastAsia"/>
        </w:rPr>
        <w:t>.</w:t>
      </w:r>
    </w:p>
    <w:p w14:paraId="608F5E97" w14:textId="77777777" w:rsidR="00962BD9" w:rsidRDefault="00962BD9" w:rsidP="00962BD9"/>
    <w:p w14:paraId="57AED843" w14:textId="265CB293" w:rsidR="00AB51A6" w:rsidRPr="00EC0A42" w:rsidRDefault="00AB51A6" w:rsidP="00AB51A6">
      <w:pPr>
        <w:pStyle w:val="3"/>
        <w:rPr>
          <w:rFonts w:ascii="맑은 고딕" w:hAnsi="맑은 고딕"/>
        </w:rPr>
      </w:pPr>
      <w:bookmarkStart w:id="38" w:name="_Toc69819955"/>
      <w:r w:rsidRPr="00EC0A42">
        <w:rPr>
          <w:rFonts w:ascii="맑은 고딕" w:hAnsi="맑은 고딕" w:hint="eastAsia"/>
        </w:rPr>
        <w:t>4.3.1 장치등록</w:t>
      </w:r>
      <w:bookmarkEnd w:id="37"/>
      <w:bookmarkEnd w:id="38"/>
    </w:p>
    <w:p w14:paraId="4F4AE574" w14:textId="0E5EB3E2" w:rsidR="00962BD9" w:rsidRDefault="00962BD9" w:rsidP="00AB51A6"/>
    <w:p w14:paraId="69AB61B9" w14:textId="3F932EA2" w:rsidR="00175FF3" w:rsidRDefault="00962BD9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539904" behindDoc="1" locked="0" layoutInCell="1" allowOverlap="1" wp14:anchorId="6D373742" wp14:editId="292F7A21">
                <wp:simplePos x="0" y="0"/>
                <wp:positionH relativeFrom="margin">
                  <wp:align>right</wp:align>
                </wp:positionH>
                <wp:positionV relativeFrom="paragraph">
                  <wp:posOffset>34925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286" name="그룹 2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287" name="그림 2287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88" name="직사각형 2288"/>
                        <wps:cNvSpPr/>
                        <wps:spPr>
                          <a:xfrm>
                            <a:off x="95250" y="513794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A2EC32" id="그룹 2286" o:spid="_x0000_s1026" style="position:absolute;left:0;text-align:left;margin-left:116.55pt;margin-top:2.75pt;width:167.75pt;height:235.5pt;z-index:-250776576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">
                <v:shape id="그림 2287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" stroked="t" strokecolor="black [3213]" strokeweight="1pt">
                  <v:imagedata r:id="rId83" o:title=""/>
                  <v:path arrowok="t"/>
                </v:shape>
                <v:rect id="직사각형 2288" o:spid="_x0000_s1028" style="position:absolute;left:952;top:5137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등록은</w:t>
      </w:r>
      <w:r>
        <w:rPr>
          <w:rFonts w:hint="eastAsia"/>
        </w:rPr>
        <w:t xml:space="preserve"> </w:t>
      </w:r>
      <w:r>
        <w:t xml:space="preserve">VMS </w:t>
      </w:r>
      <w:r>
        <w:rPr>
          <w:rFonts w:hint="eastAsia"/>
        </w:rPr>
        <w:t>시스템에서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등록하는</w:t>
      </w:r>
      <w:r>
        <w:rPr>
          <w:rFonts w:hint="eastAsia"/>
        </w:rPr>
        <w:t xml:space="preserve"> </w:t>
      </w:r>
      <w:r>
        <w:rPr>
          <w:rFonts w:hint="eastAsia"/>
        </w:rPr>
        <w:t>메뉴입니다</w:t>
      </w:r>
      <w:r>
        <w:rPr>
          <w:rFonts w:hint="eastAsia"/>
        </w:rPr>
        <w:t>.</w:t>
      </w:r>
    </w:p>
    <w:p w14:paraId="4B7EF875" w14:textId="77777777" w:rsidR="00962BD9" w:rsidRDefault="00962BD9" w:rsidP="00AB51A6"/>
    <w:p w14:paraId="6ED0D8CF" w14:textId="0AE6273F" w:rsidR="00E563A4" w:rsidRPr="00175FF3" w:rsidRDefault="00AB51A6" w:rsidP="00AB51A6">
      <w:r>
        <w:rPr>
          <w:rFonts w:hint="eastAsia"/>
        </w:rPr>
        <w:t>설정</w:t>
      </w:r>
      <w:r>
        <w:rPr>
          <w:rFonts w:hint="eastAsia"/>
        </w:rPr>
        <w:t xml:space="preserve"> </w:t>
      </w:r>
      <w:r w:rsidR="00B021DB">
        <w:rPr>
          <w:rFonts w:hint="eastAsia"/>
        </w:rPr>
        <w:t>리스트</w:t>
      </w:r>
      <w:r w:rsidR="00B021DB">
        <w:rPr>
          <w:rFonts w:hint="eastAsia"/>
        </w:rPr>
        <w:t xml:space="preserve"> </w:t>
      </w:r>
      <w:r w:rsidR="00B021DB">
        <w:rPr>
          <w:rFonts w:hint="eastAsia"/>
        </w:rPr>
        <w:t>창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등록을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Pr="00CF42C1">
        <w:rPr>
          <w:rFonts w:hint="eastAsia"/>
        </w:rPr>
        <w:t xml:space="preserve"> </w:t>
      </w:r>
    </w:p>
    <w:p w14:paraId="5D1A7EE6" w14:textId="07CBDE3F" w:rsidR="00E563A4" w:rsidRDefault="00E563A4" w:rsidP="00AB51A6"/>
    <w:p w14:paraId="5C832794" w14:textId="77777777" w:rsidR="00E563A4" w:rsidRPr="00B021DB" w:rsidRDefault="00E563A4" w:rsidP="00AB51A6"/>
    <w:p w14:paraId="2E92336E" w14:textId="77777777" w:rsidR="00E563A4" w:rsidRDefault="00E563A4" w:rsidP="00AB51A6"/>
    <w:p w14:paraId="39CBD48F" w14:textId="3B3BFB7D" w:rsidR="00E563A4" w:rsidRDefault="00E563A4" w:rsidP="00AB51A6"/>
    <w:p w14:paraId="072BC7B3" w14:textId="77777777" w:rsidR="00B021DB" w:rsidRDefault="00B021DB" w:rsidP="00AB51A6"/>
    <w:p w14:paraId="5BA6445E" w14:textId="5D963CDF" w:rsidR="00962BD9" w:rsidRDefault="00962BD9">
      <w:r>
        <w:br w:type="page"/>
      </w:r>
    </w:p>
    <w:p w14:paraId="1499C2DC" w14:textId="24CBE83D" w:rsidR="00E563A4" w:rsidRPr="00DD06DC" w:rsidRDefault="00DD06DC" w:rsidP="00E563A4">
      <w:pPr>
        <w:pStyle w:val="3"/>
        <w:rPr>
          <w:rFonts w:ascii="맑은 고딕" w:hAnsi="맑은 고딕"/>
        </w:rPr>
      </w:pPr>
      <w:bookmarkStart w:id="39" w:name="_Toc69819956"/>
      <w:r w:rsidRPr="00DD06DC"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388926" behindDoc="1" locked="0" layoutInCell="1" allowOverlap="1" wp14:anchorId="3E1C7BEA" wp14:editId="1D6D0182">
                <wp:simplePos x="0" y="0"/>
                <wp:positionH relativeFrom="margin">
                  <wp:posOffset>0</wp:posOffset>
                </wp:positionH>
                <wp:positionV relativeFrom="paragraph">
                  <wp:posOffset>373910</wp:posOffset>
                </wp:positionV>
                <wp:extent cx="5943600" cy="3448315"/>
                <wp:effectExtent l="0" t="0" r="0" b="0"/>
                <wp:wrapTight wrapText="bothSides">
                  <wp:wrapPolygon edited="0">
                    <wp:start x="14538" y="0"/>
                    <wp:lineTo x="0" y="358"/>
                    <wp:lineTo x="0" y="21361"/>
                    <wp:lineTo x="6854" y="21481"/>
                    <wp:lineTo x="15231" y="21481"/>
                    <wp:lineTo x="21531" y="21361"/>
                    <wp:lineTo x="21531" y="358"/>
                    <wp:lineTo x="15231" y="0"/>
                    <wp:lineTo x="14538" y="0"/>
                  </wp:wrapPolygon>
                </wp:wrapTight>
                <wp:docPr id="2302" name="그룹 2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48315"/>
                          <a:chOff x="0" y="0"/>
                          <a:chExt cx="5943600" cy="3448315"/>
                        </a:xfrm>
                      </wpg:grpSpPr>
                      <pic:pic xmlns:pic="http://schemas.openxmlformats.org/drawingml/2006/picture">
                        <pic:nvPicPr>
                          <pic:cNvPr id="2292" name="그림 2292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3736"/>
                            <a:ext cx="5943600" cy="3321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직사각형 6"/>
                        <wps:cNvSpPr/>
                        <wps:spPr>
                          <a:xfrm>
                            <a:off x="4190163" y="93784"/>
                            <a:ext cx="1687927" cy="161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직사각형 11"/>
                        <wps:cNvSpPr/>
                        <wps:spPr>
                          <a:xfrm>
                            <a:off x="4186813" y="3218822"/>
                            <a:ext cx="1690531" cy="161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직사각형 13"/>
                        <wps:cNvSpPr/>
                        <wps:spPr>
                          <a:xfrm>
                            <a:off x="73688" y="3218822"/>
                            <a:ext cx="1771650" cy="161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직사각형 14"/>
                        <wps:cNvSpPr/>
                        <wps:spPr>
                          <a:xfrm>
                            <a:off x="73688" y="254558"/>
                            <a:ext cx="5804598" cy="296426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91" name="그룹 2291"/>
                        <wpg:cNvGrpSpPr/>
                        <wpg:grpSpPr>
                          <a:xfrm>
                            <a:off x="2867130" y="1383323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289" name="타원 2289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90" name="Text Box 2290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EB642B" w14:textId="77777777" w:rsidR="00733671" w:rsidRPr="003336FB" w:rsidRDefault="00733671" w:rsidP="00962BD9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406EB544" w14:textId="77777777" w:rsidR="00733671" w:rsidRPr="003336FB" w:rsidRDefault="00733671" w:rsidP="00962BD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93" name="그룹 2293"/>
                        <wpg:cNvGrpSpPr/>
                        <wpg:grpSpPr>
                          <a:xfrm>
                            <a:off x="3979147" y="0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294" name="타원 2294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95" name="Text Box 2295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6414EDF" w14:textId="6B104ED3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427BBFCA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96" name="그룹 2296"/>
                        <wpg:cNvGrpSpPr/>
                        <wpg:grpSpPr>
                          <a:xfrm>
                            <a:off x="1872343" y="31384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297" name="타원 2297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98" name="Text Box 2298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458FB37" w14:textId="63ECC354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  <w:p w14:paraId="64AA216E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99" name="그룹 2299"/>
                        <wpg:cNvGrpSpPr/>
                        <wpg:grpSpPr>
                          <a:xfrm>
                            <a:off x="3979147" y="31384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00" name="타원 2300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01" name="Text Box 2301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C3CED68" w14:textId="675B1735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  <w:p w14:paraId="786CAA8F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1C7BEA" id="그룹 2302" o:spid="_x0000_s1133" style="position:absolute;margin-left:0;margin-top:29.45pt;width:468pt;height:271.5pt;z-index:-251927554;mso-position-horizontal-relative:margin" coordsize="59436,344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">
                <v:shape id="그림 2292" o:spid="_x0000_s1134" type="#_x0000_t75" style="position:absolute;top:837;width:59436;height:33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">
                  <v:imagedata r:id="rId93" o:title=""/>
                </v:shape>
                <v:rect id="직사각형 6" o:spid="_x0000_s1135" style="position:absolute;left:41901;top:937;width:16879;height: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" filled="f" strokecolor="red" strokeweight="1.25pt"/>
                <v:rect id="직사각형 11" o:spid="_x0000_s1136" style="position:absolute;left:41868;top:32188;width:16905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" filled="f" strokecolor="red" strokeweight="1.25pt"/>
                <v:rect id="직사각형 13" o:spid="_x0000_s1137" style="position:absolute;left:736;top:32188;width:17717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" filled="f" strokecolor="red" strokeweight="1.25pt"/>
                <v:rect id="직사각형 14" o:spid="_x0000_s1138" style="position:absolute;left:736;top:2545;width:58046;height:296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" filled="f" strokecolor="red" strokeweight="1.25pt"/>
                <v:group id="그룹 2291" o:spid="_x0000_s1139" style="position:absolute;left:28671;top:13833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kqP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xfD7JjwBufwBAAD//wMAUEsBAi0AFAAGAAgAAAAhANvh9svuAAAAhQEAABMAAAAAAAAA&#10;AAAAAAAAAAAAAFtDb250ZW50X1R5cGVzXS54bWxQSwECLQAUAAYACAAAACEAWvQsW78AAAAVAQAA&#10;CwAAAAAAAAAAAAAAAAAfAQAAX3JlbHMvLnJlbHNQSwECLQAUAAYACAAAACEAPHJKj8YAAADdAAAA&#10;DwAAAAAAAAAAAAAAAAAHAgAAZHJzL2Rvd25yZXYueG1sUEsFBgAAAAADAAMAtwAAAPoCAAAAAA==&#10;">
                  <v:oval id="타원 2289" o:spid="_x0000_s1140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" fillcolor="white [3212]" strokecolor="black [3213]" strokeweight="1pt"/>
                  <v:shape id="Text Box 2290" o:spid="_x0000_s1141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" filled="f" stroked="f" strokeweight=".5pt">
                    <v:textbox inset="0,0,0,0">
                      <w:txbxContent>
                        <w:p w14:paraId="6BEB642B" w14:textId="77777777" w:rsidR="00733671" w:rsidRPr="003336FB" w:rsidRDefault="00733671" w:rsidP="00962BD9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406EB544" w14:textId="77777777" w:rsidR="00733671" w:rsidRPr="003336FB" w:rsidRDefault="00733671" w:rsidP="00962BD9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293" o:spid="_x0000_s1142" style="position:absolute;left:39791;width:1866;height:3098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HFj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IEkmY3i+CU9Azh8AAAD//wMAUEsBAi0AFAAGAAgAAAAhANvh9svuAAAAhQEAABMAAAAAAAAA&#10;AAAAAAAAAAAAAFtDb250ZW50X1R5cGVzXS54bWxQSwECLQAUAAYACAAAACEAWvQsW78AAAAVAQAA&#10;CwAAAAAAAAAAAAAAAAAfAQAAX3JlbHMvLnJlbHNQSwECLQAUAAYACAAAACEAo+xxY8YAAADdAAAA&#10;DwAAAAAAAAAAAAAAAAAHAgAAZHJzL2Rvd25yZXYueG1sUEsFBgAAAAADAAMAtwAAAPoCAAAAAA==&#10;">
                  <v:oval id="타원 2294" o:spid="_x0000_s1143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" fillcolor="white [3212]" strokecolor="black [3213]" strokeweight="1pt"/>
                  <v:shape id="Text Box 2295" o:spid="_x0000_s1144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" filled="f" stroked="f" strokeweight=".5pt">
                    <v:textbox inset="0,0,0,0">
                      <w:txbxContent>
                        <w:p w14:paraId="76414EDF" w14:textId="6B104ED3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427BBFCA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296" o:spid="_x0000_s1145" style="position:absolute;left:18723;top:31384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">
                  <v:oval id="타원 2297" o:spid="_x0000_s1146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" fillcolor="white [3212]" strokecolor="black [3213]" strokeweight="1pt"/>
                  <v:shape id="Text Box 2298" o:spid="_x0000_s1147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" filled="f" stroked="f" strokeweight=".5pt">
                    <v:textbox inset="0,0,0,0">
                      <w:txbxContent>
                        <w:p w14:paraId="0458FB37" w14:textId="63ECC354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  <w:p w14:paraId="64AA216E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299" o:spid="_x0000_s1148" style="position:absolute;left:39791;top:31384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">
                  <v:oval id="타원 2300" o:spid="_x0000_s1149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" fillcolor="white [3212]" strokecolor="black [3213]" strokeweight="1pt"/>
                  <v:shape id="Text Box 2301" o:spid="_x0000_s1150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" filled="f" stroked="f" strokeweight=".5pt">
                    <v:textbox inset="0,0,0,0">
                      <w:txbxContent>
                        <w:p w14:paraId="6C3CED68" w14:textId="675B1735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786CAA8F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E563A4" w:rsidRPr="00DD06DC">
        <w:rPr>
          <w:rFonts w:ascii="맑은 고딕" w:hAnsi="맑은 고딕" w:hint="eastAsia"/>
        </w:rPr>
        <w:t>4</w:t>
      </w:r>
      <w:r w:rsidR="00E563A4" w:rsidRPr="00DD06DC">
        <w:rPr>
          <w:rFonts w:ascii="맑은 고딕" w:hAnsi="맑은 고딕"/>
        </w:rPr>
        <w:t xml:space="preserve">.3.2 </w:t>
      </w:r>
      <w:r w:rsidR="00E563A4" w:rsidRPr="00DD06DC">
        <w:rPr>
          <w:rFonts w:ascii="맑은 고딕" w:hAnsi="맑은 고딕" w:hint="eastAsia"/>
        </w:rPr>
        <w:t>장치리스트 화면 구성</w:t>
      </w:r>
      <w:bookmarkEnd w:id="39"/>
    </w:p>
    <w:p w14:paraId="01236B67" w14:textId="51F8BE31" w:rsidR="00175FF3" w:rsidRDefault="009976D8" w:rsidP="00AB51A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62432" behindDoc="1" locked="0" layoutInCell="1" allowOverlap="1" wp14:anchorId="718C960C" wp14:editId="79DF9092">
                <wp:simplePos x="0" y="0"/>
                <wp:positionH relativeFrom="margin">
                  <wp:align>right</wp:align>
                </wp:positionH>
                <wp:positionV relativeFrom="paragraph">
                  <wp:posOffset>5078095</wp:posOffset>
                </wp:positionV>
                <wp:extent cx="2880000" cy="580390"/>
                <wp:effectExtent l="0" t="0" r="0" b="10160"/>
                <wp:wrapTight wrapText="bothSides">
                  <wp:wrapPolygon edited="0">
                    <wp:start x="0" y="0"/>
                    <wp:lineTo x="0" y="9926"/>
                    <wp:lineTo x="1858" y="11344"/>
                    <wp:lineTo x="1572" y="14888"/>
                    <wp:lineTo x="1572" y="19142"/>
                    <wp:lineTo x="1858" y="21269"/>
                    <wp:lineTo x="20576" y="21269"/>
                    <wp:lineTo x="20576" y="11344"/>
                    <wp:lineTo x="21433" y="9926"/>
                    <wp:lineTo x="21433" y="0"/>
                    <wp:lineTo x="0" y="0"/>
                  </wp:wrapPolygon>
                </wp:wrapTight>
                <wp:docPr id="2320" name="그룹 2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000" cy="580390"/>
                          <a:chOff x="0" y="0"/>
                          <a:chExt cx="2880000" cy="580915"/>
                        </a:xfrm>
                      </wpg:grpSpPr>
                      <pic:pic xmlns:pic="http://schemas.openxmlformats.org/drawingml/2006/picture">
                        <pic:nvPicPr>
                          <pic:cNvPr id="1050" name="그림 1050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68288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303" name="그룹 2303"/>
                        <wpg:cNvGrpSpPr/>
                        <wpg:grpSpPr>
                          <a:xfrm>
                            <a:off x="235444" y="2710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04" name="타원 2304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05" name="Text Box 2305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B16C44" w14:textId="77777777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5C9331DC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06" name="그룹 2306"/>
                        <wpg:cNvGrpSpPr/>
                        <wpg:grpSpPr>
                          <a:xfrm>
                            <a:off x="807629" y="2710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07" name="타원 2307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08" name="Text Box 2308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97B7B5F" w14:textId="4270F612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6138A5A8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09" name="그룹 2309"/>
                        <wpg:cNvGrpSpPr/>
                        <wpg:grpSpPr>
                          <a:xfrm>
                            <a:off x="1382551" y="2710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12" name="타원 2312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13" name="Text Box 2313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2C7B88" w14:textId="591A79EF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  <w:p w14:paraId="378BBF9D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14" name="그룹 2314"/>
                        <wpg:cNvGrpSpPr/>
                        <wpg:grpSpPr>
                          <a:xfrm>
                            <a:off x="1949260" y="2710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15" name="타원 2315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16" name="Text Box 2316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1CFA15" w14:textId="0027E32A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  <w:p w14:paraId="30B2DEF5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17" name="그룹 2317"/>
                        <wpg:cNvGrpSpPr/>
                        <wpg:grpSpPr>
                          <a:xfrm>
                            <a:off x="2526920" y="271035"/>
                            <a:ext cx="186644" cy="309880"/>
                            <a:chOff x="0" y="0"/>
                            <a:chExt cx="186644" cy="309880"/>
                          </a:xfrm>
                        </wpg:grpSpPr>
                        <wps:wsp>
                          <wps:cNvPr id="2318" name="타원 2318"/>
                          <wps:cNvSpPr/>
                          <wps:spPr>
                            <a:xfrm>
                              <a:off x="0" y="75446"/>
                              <a:ext cx="186644" cy="18850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19" name="Text Box 2319"/>
                          <wps:cNvSpPr txBox="1"/>
                          <wps:spPr>
                            <a:xfrm>
                              <a:off x="54320" y="0"/>
                              <a:ext cx="131445" cy="309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E2A5EA" w14:textId="334F2C17" w:rsidR="00733671" w:rsidRPr="003336FB" w:rsidRDefault="00733671" w:rsidP="00DD06DC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  <w:p w14:paraId="0403BE7B" w14:textId="77777777" w:rsidR="00733671" w:rsidRPr="003336FB" w:rsidRDefault="00733671" w:rsidP="00DD06DC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8C960C" id="그룹 2320" o:spid="_x0000_s1151" style="position:absolute;margin-left:175.55pt;margin-top:399.85pt;width:226.75pt;height:45.7pt;z-index:-250754048;mso-position-horizontal:right;mso-position-horizontal-relative:margin;mso-width-relative:margin" coordsize="28800,5809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">
                <v:shape id="그림 1050" o:spid="_x0000_s1152" type="#_x0000_t75" style="position:absolute;width:28800;height:268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">
                  <v:imagedata r:id="rId95" o:title=""/>
                </v:shape>
                <v:group id="그룹 2303" o:spid="_x0000_s1153" style="position:absolute;left:2354;top:2710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+t5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">
                  <v:oval id="타원 2304" o:spid="_x0000_s1154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" fillcolor="white [3212]" strokecolor="black [3213]" strokeweight="1pt"/>
                  <v:shape id="Text Box 2305" o:spid="_x0000_s1155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" filled="f" stroked="f" strokeweight=".5pt">
                    <v:textbox inset="0,0,0,0">
                      <w:txbxContent>
                        <w:p w14:paraId="27B16C44" w14:textId="77777777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5C9331DC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06" o:spid="_x0000_s1156" style="position:absolute;left:8076;top:2710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">
                  <v:oval id="타원 2307" o:spid="_x0000_s1157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" fillcolor="white [3212]" strokecolor="black [3213]" strokeweight="1pt"/>
                  <v:shape id="Text Box 2308" o:spid="_x0000_s1158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" filled="f" stroked="f" strokeweight=".5pt">
                    <v:textbox inset="0,0,0,0">
                      <w:txbxContent>
                        <w:p w14:paraId="097B7B5F" w14:textId="4270F612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6138A5A8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09" o:spid="_x0000_s1159" style="position:absolute;left:13825;top:2710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9yT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">
                  <v:oval id="타원 2312" o:spid="_x0000_s1160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" fillcolor="white [3212]" strokecolor="black [3213]" strokeweight="1pt"/>
                  <v:shape id="Text Box 2313" o:spid="_x0000_s1161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" filled="f" stroked="f" strokeweight=".5pt">
                    <v:textbox inset="0,0,0,0">
                      <w:txbxContent>
                        <w:p w14:paraId="1A2C7B88" w14:textId="591A79EF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378BBF9D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14" o:spid="_x0000_s1162" style="position:absolute;left:19492;top:2710;width:1867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+XQ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">
                  <v:oval id="타원 2315" o:spid="_x0000_s1163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" fillcolor="white [3212]" strokecolor="black [3213]" strokeweight="1pt"/>
                  <v:shape id="Text Box 2316" o:spid="_x0000_s1164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" filled="f" stroked="f" strokeweight=".5pt">
                    <v:textbox inset="0,0,0,0">
                      <w:txbxContent>
                        <w:p w14:paraId="561CFA15" w14:textId="0027E32A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  <w:p w14:paraId="30B2DEF5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17" o:spid="_x0000_s1165" style="position:absolute;left:25269;top:2710;width:1866;height:3099" coordsize="186644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Xun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">
                  <v:oval id="타원 2318" o:spid="_x0000_s1166" style="position:absolute;top:75446;width:186644;height:188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" fillcolor="white [3212]" strokecolor="black [3213]" strokeweight="1pt"/>
                  <v:shape id="Text Box 2319" o:spid="_x0000_s1167" type="#_x0000_t202" style="position:absolute;left:54320;width:131445;height:309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" filled="f" stroked="f" strokeweight=".5pt">
                    <v:textbox inset="0,0,0,0">
                      <w:txbxContent>
                        <w:p w14:paraId="1AE2A5EA" w14:textId="334F2C17" w:rsidR="00733671" w:rsidRPr="003336FB" w:rsidRDefault="00733671" w:rsidP="00DD06DC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0403BE7B" w14:textId="77777777" w:rsidR="00733671" w:rsidRPr="003336FB" w:rsidRDefault="00733671" w:rsidP="00DD06DC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79840" behindDoc="0" locked="0" layoutInCell="1" allowOverlap="1" wp14:anchorId="64AA3C82" wp14:editId="10BA21A9">
                <wp:simplePos x="0" y="0"/>
                <wp:positionH relativeFrom="margin">
                  <wp:align>right</wp:align>
                </wp:positionH>
                <wp:positionV relativeFrom="paragraph">
                  <wp:posOffset>6748780</wp:posOffset>
                </wp:positionV>
                <wp:extent cx="2879725" cy="639445"/>
                <wp:effectExtent l="0" t="0" r="0" b="8255"/>
                <wp:wrapNone/>
                <wp:docPr id="1029" name="그룹 1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639445"/>
                          <a:chOff x="0" y="0"/>
                          <a:chExt cx="2879725" cy="639445"/>
                        </a:xfrm>
                      </wpg:grpSpPr>
                      <pic:pic xmlns:pic="http://schemas.openxmlformats.org/drawingml/2006/picture">
                        <pic:nvPicPr>
                          <pic:cNvPr id="1057" name="그림 105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3308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331" name="그룹 2331"/>
                        <wpg:cNvGrpSpPr/>
                        <wpg:grpSpPr>
                          <a:xfrm>
                            <a:off x="167640" y="330200"/>
                            <a:ext cx="186690" cy="309245"/>
                            <a:chOff x="0" y="50800"/>
                            <a:chExt cx="186690" cy="309245"/>
                          </a:xfrm>
                        </wpg:grpSpPr>
                        <wps:wsp>
                          <wps:cNvPr id="2321" name="타원 2321"/>
                          <wps:cNvSpPr/>
                          <wps:spPr>
                            <a:xfrm>
                              <a:off x="0" y="1270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2" name="Text Box 2322"/>
                          <wps:cNvSpPr txBox="1"/>
                          <wps:spPr>
                            <a:xfrm>
                              <a:off x="55880" y="5080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D9D9381" w14:textId="77777777" w:rsidR="00733671" w:rsidRPr="003336FB" w:rsidRDefault="00733671" w:rsidP="009976D8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013097CE" w14:textId="77777777" w:rsidR="00733671" w:rsidRPr="003336FB" w:rsidRDefault="00733671" w:rsidP="009976D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32" name="그룹 2332"/>
                        <wpg:cNvGrpSpPr/>
                        <wpg:grpSpPr>
                          <a:xfrm>
                            <a:off x="741680" y="330200"/>
                            <a:ext cx="186055" cy="309245"/>
                            <a:chOff x="0" y="50800"/>
                            <a:chExt cx="186055" cy="309245"/>
                          </a:xfrm>
                        </wpg:grpSpPr>
                        <wps:wsp>
                          <wps:cNvPr id="2323" name="타원 2323"/>
                          <wps:cNvSpPr/>
                          <wps:spPr>
                            <a:xfrm>
                              <a:off x="0" y="1270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4" name="Text Box 2324"/>
                          <wps:cNvSpPr txBox="1"/>
                          <wps:spPr>
                            <a:xfrm>
                              <a:off x="50800" y="5080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03C6871" w14:textId="77777777" w:rsidR="00733671" w:rsidRPr="003336FB" w:rsidRDefault="00733671" w:rsidP="009976D8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687F9024" w14:textId="77777777" w:rsidR="00733671" w:rsidRPr="003336FB" w:rsidRDefault="00733671" w:rsidP="009976D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33" name="그룹 2333"/>
                        <wpg:cNvGrpSpPr/>
                        <wpg:grpSpPr>
                          <a:xfrm>
                            <a:off x="1315720" y="330200"/>
                            <a:ext cx="186690" cy="309245"/>
                            <a:chOff x="0" y="50800"/>
                            <a:chExt cx="186690" cy="309245"/>
                          </a:xfrm>
                        </wpg:grpSpPr>
                        <wps:wsp>
                          <wps:cNvPr id="2325" name="타원 2325"/>
                          <wps:cNvSpPr/>
                          <wps:spPr>
                            <a:xfrm>
                              <a:off x="0" y="1270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6" name="Text Box 2326"/>
                          <wps:cNvSpPr txBox="1"/>
                          <wps:spPr>
                            <a:xfrm>
                              <a:off x="55880" y="5080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C99943" w14:textId="77777777" w:rsidR="00733671" w:rsidRPr="003336FB" w:rsidRDefault="00733671" w:rsidP="009976D8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  <w:p w14:paraId="51094D32" w14:textId="77777777" w:rsidR="00733671" w:rsidRPr="003336FB" w:rsidRDefault="00733671" w:rsidP="009976D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34" name="그룹 2334"/>
                        <wpg:cNvGrpSpPr/>
                        <wpg:grpSpPr>
                          <a:xfrm>
                            <a:off x="1879600" y="330200"/>
                            <a:ext cx="186690" cy="309245"/>
                            <a:chOff x="0" y="50800"/>
                            <a:chExt cx="186690" cy="309245"/>
                          </a:xfrm>
                        </wpg:grpSpPr>
                        <wps:wsp>
                          <wps:cNvPr id="2327" name="타원 2327"/>
                          <wps:cNvSpPr/>
                          <wps:spPr>
                            <a:xfrm>
                              <a:off x="0" y="1270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8" name="Text Box 2328"/>
                          <wps:cNvSpPr txBox="1"/>
                          <wps:spPr>
                            <a:xfrm>
                              <a:off x="55880" y="5080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CE3574C" w14:textId="77777777" w:rsidR="00733671" w:rsidRPr="003336FB" w:rsidRDefault="00733671" w:rsidP="009976D8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  <w:p w14:paraId="6898E5A2" w14:textId="77777777" w:rsidR="00733671" w:rsidRPr="003336FB" w:rsidRDefault="00733671" w:rsidP="009976D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35" name="그룹 2335"/>
                        <wpg:cNvGrpSpPr/>
                        <wpg:grpSpPr>
                          <a:xfrm>
                            <a:off x="2458720" y="330200"/>
                            <a:ext cx="186690" cy="309245"/>
                            <a:chOff x="0" y="50800"/>
                            <a:chExt cx="186690" cy="309245"/>
                          </a:xfrm>
                        </wpg:grpSpPr>
                        <wps:wsp>
                          <wps:cNvPr id="2329" name="타원 2329"/>
                          <wps:cNvSpPr/>
                          <wps:spPr>
                            <a:xfrm>
                              <a:off x="0" y="1270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30" name="Text Box 2330"/>
                          <wps:cNvSpPr txBox="1"/>
                          <wps:spPr>
                            <a:xfrm>
                              <a:off x="55880" y="5080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CAE6EC3" w14:textId="77777777" w:rsidR="00733671" w:rsidRPr="003336FB" w:rsidRDefault="00733671" w:rsidP="009976D8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  <w:p w14:paraId="5ADC12CB" w14:textId="77777777" w:rsidR="00733671" w:rsidRPr="003336FB" w:rsidRDefault="00733671" w:rsidP="009976D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AA3C82" id="그룹 1029" o:spid="_x0000_s1168" style="position:absolute;margin-left:175.55pt;margin-top:531.4pt;width:226.75pt;height:50.35pt;z-index:252579840;mso-position-horizontal:right;mso-position-horizontal-relative:margin;mso-height-relative:margin" coordsize="28797,639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">
                <v:shape id="그림 1057" o:spid="_x0000_s1169" type="#_x0000_t75" style="position:absolute;width:28797;height:3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">
                  <v:imagedata r:id="rId97" o:title=""/>
                </v:shape>
                <v:group id="그룹 2331" o:spid="_x0000_s1170" style="position:absolute;left:1676;top:3302;width:1867;height:3092" coordorigin=",50800" coordsize="18669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Roo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">
                  <v:oval id="타원 2321" o:spid="_x0000_s1171" style="position:absolute;top:1270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" fillcolor="white [3212]" strokecolor="black [3213]" strokeweight="1pt"/>
                  <v:shape id="Text Box 2322" o:spid="_x0000_s1172" type="#_x0000_t202" style="position:absolute;left:55880;top:5080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" filled="f" stroked="f" strokeweight=".5pt">
                    <v:textbox inset="0,0,0,0">
                      <w:txbxContent>
                        <w:p w14:paraId="5D9D9381" w14:textId="77777777" w:rsidR="00733671" w:rsidRPr="003336FB" w:rsidRDefault="00733671" w:rsidP="009976D8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013097CE" w14:textId="77777777" w:rsidR="00733671" w:rsidRPr="003336FB" w:rsidRDefault="00733671" w:rsidP="009976D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32" o:spid="_x0000_s1173" style="position:absolute;left:7416;top:3302;width:1861;height:3092" coordorigin=",50800" coordsize="186055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">
                  <v:oval id="타원 2323" o:spid="_x0000_s1174" style="position:absolute;top:1270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" fillcolor="white [3212]" strokecolor="black [3213]" strokeweight="1pt"/>
                  <v:shape id="Text Box 2324" o:spid="_x0000_s1175" type="#_x0000_t202" style="position:absolute;left:50800;top:5080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" filled="f" stroked="f" strokeweight=".5pt">
                    <v:textbox inset="0,0,0,0">
                      <w:txbxContent>
                        <w:p w14:paraId="403C6871" w14:textId="77777777" w:rsidR="00733671" w:rsidRPr="003336FB" w:rsidRDefault="00733671" w:rsidP="009976D8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687F9024" w14:textId="77777777" w:rsidR="00733671" w:rsidRPr="003336FB" w:rsidRDefault="00733671" w:rsidP="009976D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33" o:spid="_x0000_s1176" style="position:absolute;left:13157;top:3302;width:1867;height:3092" coordorigin=",50800" coordsize="18669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yHExQAAAN0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">
                  <v:oval id="타원 2325" o:spid="_x0000_s1177" style="position:absolute;top:1270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" fillcolor="white [3212]" strokecolor="black [3213]" strokeweight="1pt"/>
                  <v:shape id="Text Box 2326" o:spid="_x0000_s1178" type="#_x0000_t202" style="position:absolute;left:55880;top:5080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" filled="f" stroked="f" strokeweight=".5pt">
                    <v:textbox inset="0,0,0,0">
                      <w:txbxContent>
                        <w:p w14:paraId="00C99943" w14:textId="77777777" w:rsidR="00733671" w:rsidRPr="003336FB" w:rsidRDefault="00733671" w:rsidP="009976D8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51094D32" w14:textId="77777777" w:rsidR="00733671" w:rsidRPr="003336FB" w:rsidRDefault="00733671" w:rsidP="009976D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34" o:spid="_x0000_s1179" style="position:absolute;left:18796;top:3302;width:1866;height:3092" coordorigin=",50800" coordsize="18669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rmwxgAAAN0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ME6ST3i+CU9Azh8AAAD//wMAUEsBAi0AFAAGAAgAAAAhANvh9svuAAAAhQEAABMAAAAAAAAA&#10;AAAAAAAAAAAAAFtDb250ZW50X1R5cGVzXS54bWxQSwECLQAUAAYACAAAACEAWvQsW78AAAAVAQAA&#10;CwAAAAAAAAAAAAAAAAAfAQAAX3JlbHMvLnJlbHNQSwECLQAUAAYACAAAACEAfIK5sMYAAADdAAAA&#10;DwAAAAAAAAAAAAAAAAAHAgAAZHJzL2Rvd25yZXYueG1sUEsFBgAAAAADAAMAtwAAAPoCAAAAAA==&#10;">
                  <v:oval id="타원 2327" o:spid="_x0000_s1180" style="position:absolute;top:1270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" fillcolor="white [3212]" strokecolor="black [3213]" strokeweight="1pt"/>
                  <v:shape id="Text Box 2328" o:spid="_x0000_s1181" type="#_x0000_t202" style="position:absolute;left:55880;top:5080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" filled="f" stroked="f" strokeweight=".5pt">
                    <v:textbox inset="0,0,0,0">
                      <w:txbxContent>
                        <w:p w14:paraId="6CE3574C" w14:textId="77777777" w:rsidR="00733671" w:rsidRPr="003336FB" w:rsidRDefault="00733671" w:rsidP="009976D8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  <w:p w14:paraId="6898E5A2" w14:textId="77777777" w:rsidR="00733671" w:rsidRPr="003336FB" w:rsidRDefault="00733671" w:rsidP="009976D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335" o:spid="_x0000_s1182" style="position:absolute;left:24587;top:3302;width:1867;height:3092" coordorigin=",50800" coordsize="18669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hwr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">
                  <v:oval id="타원 2329" o:spid="_x0000_s1183" style="position:absolute;top:1270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" fillcolor="white [3212]" strokecolor="black [3213]" strokeweight="1pt"/>
                  <v:shape id="Text Box 2330" o:spid="_x0000_s1184" type="#_x0000_t202" style="position:absolute;left:55880;top:5080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" filled="f" stroked="f" strokeweight=".5pt">
                    <v:textbox inset="0,0,0,0">
                      <w:txbxContent>
                        <w:p w14:paraId="4CAE6EC3" w14:textId="77777777" w:rsidR="00733671" w:rsidRPr="003336FB" w:rsidRDefault="00733671" w:rsidP="009976D8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5ADC12CB" w14:textId="77777777" w:rsidR="00733671" w:rsidRPr="003336FB" w:rsidRDefault="00733671" w:rsidP="009976D8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175FF3">
        <w:rPr>
          <w:rFonts w:hint="eastAsia"/>
        </w:rPr>
        <w:t xml:space="preserve">1 </w:t>
      </w:r>
      <w:r w:rsidR="00175FF3">
        <w:rPr>
          <w:rFonts w:hint="eastAsia"/>
        </w:rPr>
        <w:t>카메라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입력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리스트를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나열되어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있습니다</w:t>
      </w:r>
      <w:r w:rsidR="00175FF3">
        <w:rPr>
          <w:rFonts w:hint="eastAsia"/>
        </w:rPr>
        <w:t>.</w:t>
      </w:r>
      <w:r w:rsidR="00DD06DC">
        <w:br/>
      </w:r>
      <w:r w:rsidR="00175FF3">
        <w:t xml:space="preserve">2 </w:t>
      </w:r>
      <w:r w:rsidR="00175FF3">
        <w:rPr>
          <w:rFonts w:hint="eastAsia"/>
        </w:rPr>
        <w:t>상단</w:t>
      </w:r>
      <w:r w:rsidR="00175FF3">
        <w:rPr>
          <w:rFonts w:hint="eastAsia"/>
        </w:rPr>
        <w:t xml:space="preserve"> </w:t>
      </w:r>
      <w:proofErr w:type="gramStart"/>
      <w:r w:rsidR="00175FF3">
        <w:rPr>
          <w:rFonts w:hint="eastAsia"/>
        </w:rPr>
        <w:t>메뉴</w:t>
      </w:r>
      <w:r w:rsidR="00175FF3">
        <w:rPr>
          <w:rFonts w:hint="eastAsia"/>
        </w:rPr>
        <w:t xml:space="preserve"> </w:t>
      </w:r>
      <w:r w:rsidR="00175FF3">
        <w:t>:</w:t>
      </w:r>
      <w:proofErr w:type="gramEnd"/>
      <w:r w:rsidR="00175FF3">
        <w:t xml:space="preserve"> </w:t>
      </w:r>
      <w:r w:rsidR="00175FF3">
        <w:rPr>
          <w:rFonts w:hint="eastAsia"/>
        </w:rPr>
        <w:t>전체적인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기능을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설정합니다</w:t>
      </w:r>
      <w:r w:rsidR="00175FF3">
        <w:rPr>
          <w:rFonts w:hint="eastAsia"/>
        </w:rPr>
        <w:t>.</w:t>
      </w:r>
      <w:r w:rsidR="00DD06DC">
        <w:br/>
      </w:r>
      <w:r w:rsidR="00175FF3">
        <w:t xml:space="preserve">3 </w:t>
      </w:r>
      <w:r w:rsidR="00175FF3">
        <w:rPr>
          <w:rFonts w:hint="eastAsia"/>
        </w:rPr>
        <w:t>하단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메뉴</w:t>
      </w:r>
      <w:r w:rsidR="00175FF3">
        <w:rPr>
          <w:rFonts w:hint="eastAsia"/>
        </w:rPr>
        <w:t xml:space="preserve"> </w:t>
      </w:r>
      <w:r w:rsidR="00175FF3">
        <w:t xml:space="preserve">: </w:t>
      </w:r>
      <w:r w:rsidR="00175FF3">
        <w:rPr>
          <w:rFonts w:hint="eastAsia"/>
        </w:rPr>
        <w:t>카메라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입력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시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사용합니다</w:t>
      </w:r>
      <w:r w:rsidR="00175FF3">
        <w:rPr>
          <w:rFonts w:hint="eastAsia"/>
        </w:rPr>
        <w:t>.</w:t>
      </w:r>
      <w:r w:rsidR="00DD06DC">
        <w:br/>
      </w:r>
      <w:r w:rsidR="00175FF3">
        <w:t xml:space="preserve">4 </w:t>
      </w:r>
      <w:r w:rsidR="00175FF3">
        <w:rPr>
          <w:rFonts w:hint="eastAsia"/>
        </w:rPr>
        <w:t>카메라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리스트를</w:t>
      </w:r>
      <w:r w:rsidR="00175FF3">
        <w:rPr>
          <w:rFonts w:hint="eastAsia"/>
        </w:rPr>
        <w:t xml:space="preserve"> </w:t>
      </w:r>
      <w:r w:rsidR="00175FF3">
        <w:rPr>
          <w:rFonts w:hint="eastAsia"/>
        </w:rPr>
        <w:t>검색합니다</w:t>
      </w:r>
      <w:r w:rsidR="00175FF3">
        <w:rPr>
          <w:rFonts w:hint="eastAsia"/>
        </w:rPr>
        <w:t>.</w:t>
      </w:r>
      <w:r w:rsidR="00DD06DC">
        <w:br/>
      </w:r>
      <w:r w:rsidR="00DD06DC">
        <w:br/>
      </w:r>
      <w:r w:rsidR="00444973" w:rsidRPr="009976D8">
        <w:rPr>
          <w:rFonts w:ascii="맑은 고딕" w:hAnsi="맑은 고딕"/>
        </w:rPr>
        <w:t>-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상단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메뉴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</w:t>
      </w:r>
      <w:r>
        <w:br/>
      </w:r>
      <w:r w:rsidR="00AB51A6">
        <w:rPr>
          <w:rFonts w:hint="eastAsia"/>
        </w:rPr>
        <w:t xml:space="preserve">1 </w:t>
      </w:r>
      <w:r w:rsidR="00AB51A6">
        <w:rPr>
          <w:rFonts w:hint="eastAsia"/>
        </w:rPr>
        <w:t>등록하기</w:t>
      </w:r>
      <w:r w:rsidR="00AB51A6">
        <w:rPr>
          <w:rFonts w:hint="eastAsia"/>
        </w:rPr>
        <w:t xml:space="preserve"> :  </w:t>
      </w:r>
      <w:r w:rsidR="00AB51A6">
        <w:rPr>
          <w:rFonts w:hint="eastAsia"/>
        </w:rPr>
        <w:t>백업한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파일로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</w:t>
      </w:r>
      <w:r>
        <w:br/>
      </w:r>
      <w:r w:rsidR="00AB51A6">
        <w:rPr>
          <w:rFonts w:hint="eastAsia"/>
        </w:rPr>
        <w:t xml:space="preserve">2 </w:t>
      </w:r>
      <w:r w:rsidR="00AB51A6">
        <w:rPr>
          <w:rFonts w:hint="eastAsia"/>
        </w:rPr>
        <w:t>백업하기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백업</w:t>
      </w:r>
      <w:r>
        <w:br/>
      </w:r>
      <w:r w:rsidR="00AB51A6">
        <w:rPr>
          <w:rFonts w:hint="eastAsia"/>
        </w:rPr>
        <w:t xml:space="preserve">3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연계</w:t>
      </w:r>
      <w:r w:rsidR="00AB51A6">
        <w:rPr>
          <w:rFonts w:hint="eastAsia"/>
        </w:rPr>
        <w:t xml:space="preserve"> : </w:t>
      </w:r>
      <w:r>
        <w:rPr>
          <w:rFonts w:hint="eastAsia"/>
        </w:rPr>
        <w:t>주변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연계</w:t>
      </w:r>
      <w:r>
        <w:br/>
      </w:r>
      <w:r w:rsidR="00AB51A6">
        <w:rPr>
          <w:rFonts w:hint="eastAsia"/>
        </w:rPr>
        <w:t xml:space="preserve">4 </w:t>
      </w:r>
      <w:r w:rsidR="00AB51A6">
        <w:rPr>
          <w:rFonts w:hint="eastAsia"/>
        </w:rPr>
        <w:t>호환리스트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>
        <w:rPr>
          <w:rFonts w:hint="eastAsia"/>
        </w:rPr>
        <w:t>장치를</w:t>
      </w:r>
      <w:r>
        <w:rPr>
          <w:rFonts w:hint="eastAsia"/>
        </w:rPr>
        <w:t xml:space="preserve"> </w:t>
      </w:r>
      <w:r w:rsidR="00AB51A6">
        <w:rPr>
          <w:rFonts w:hint="eastAsia"/>
        </w:rPr>
        <w:t>회사별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표출</w:t>
      </w:r>
      <w:r>
        <w:br/>
      </w:r>
      <w:r w:rsidR="00AB51A6">
        <w:rPr>
          <w:rFonts w:hint="eastAsia"/>
        </w:rPr>
        <w:t xml:space="preserve">5 </w:t>
      </w:r>
      <w:r w:rsidR="00AB51A6">
        <w:rPr>
          <w:rFonts w:hint="eastAsia"/>
        </w:rPr>
        <w:t>칼럼선택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장치리스트에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나오는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칼럼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표출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셋팅</w:t>
      </w:r>
      <w:r>
        <w:br/>
      </w:r>
      <w:r w:rsidR="00444973" w:rsidRPr="009976D8">
        <w:rPr>
          <w:rFonts w:ascii="맑은 고딕" w:hAnsi="맑은 고딕"/>
        </w:rPr>
        <w:t>-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하단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메뉴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</w:t>
      </w:r>
      <w:r>
        <w:br/>
      </w:r>
      <w:r w:rsidR="00AB51A6">
        <w:rPr>
          <w:rFonts w:hint="eastAsia"/>
        </w:rPr>
        <w:t xml:space="preserve">1 </w:t>
      </w:r>
      <w:r w:rsidR="00AB51A6">
        <w:rPr>
          <w:rFonts w:hint="eastAsia"/>
        </w:rPr>
        <w:t>장치</w:t>
      </w:r>
      <w:r w:rsidR="005A494A">
        <w:rPr>
          <w:rFonts w:hint="eastAsia"/>
        </w:rPr>
        <w:t xml:space="preserve"> </w:t>
      </w:r>
      <w:r w:rsidR="00AB51A6">
        <w:rPr>
          <w:rFonts w:hint="eastAsia"/>
        </w:rPr>
        <w:t>검색</w:t>
      </w:r>
      <w:r w:rsidR="00AB51A6">
        <w:rPr>
          <w:rFonts w:hint="eastAsia"/>
        </w:rPr>
        <w:t xml:space="preserve"> : Onvif</w:t>
      </w:r>
      <w:r w:rsidR="00AB51A6">
        <w:rPr>
          <w:rFonts w:hint="eastAsia"/>
        </w:rPr>
        <w:t>기반으로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5A494A">
        <w:rPr>
          <w:rFonts w:hint="eastAsia"/>
        </w:rPr>
        <w:t>검색</w:t>
      </w:r>
      <w:r>
        <w:br/>
      </w:r>
      <w:r w:rsidR="00AB51A6">
        <w:rPr>
          <w:rFonts w:hint="eastAsia"/>
        </w:rPr>
        <w:t xml:space="preserve">2 </w:t>
      </w:r>
      <w:r w:rsidR="00AB51A6">
        <w:rPr>
          <w:rFonts w:hint="eastAsia"/>
        </w:rPr>
        <w:t>추가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직접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</w:t>
      </w:r>
      <w:r w:rsidR="00AB51A6">
        <w:rPr>
          <w:rFonts w:hint="eastAsia"/>
        </w:rPr>
        <w:t xml:space="preserve"> </w:t>
      </w:r>
      <w:r>
        <w:br/>
      </w:r>
      <w:r w:rsidR="00AB51A6">
        <w:rPr>
          <w:rFonts w:hint="eastAsia"/>
        </w:rPr>
        <w:t xml:space="preserve">3 </w:t>
      </w:r>
      <w:r w:rsidR="00AB51A6">
        <w:rPr>
          <w:rFonts w:hint="eastAsia"/>
        </w:rPr>
        <w:t>수정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정보를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</w:t>
      </w:r>
      <w:r>
        <w:br/>
      </w:r>
      <w:r w:rsidR="00AB51A6">
        <w:rPr>
          <w:rFonts w:hint="eastAsia"/>
        </w:rPr>
        <w:t xml:space="preserve">4 </w:t>
      </w:r>
      <w:r w:rsidR="00AB51A6">
        <w:rPr>
          <w:rFonts w:hint="eastAsia"/>
        </w:rPr>
        <w:t>삭제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>
        <w:br/>
      </w:r>
      <w:r w:rsidR="00AB51A6">
        <w:rPr>
          <w:rFonts w:hint="eastAsia"/>
        </w:rPr>
        <w:t xml:space="preserve">5 </w:t>
      </w:r>
      <w:r w:rsidR="00AB51A6">
        <w:rPr>
          <w:rFonts w:hint="eastAsia"/>
        </w:rPr>
        <w:t>모두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모든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 w:rsidR="00175FF3">
        <w:br w:type="page"/>
      </w:r>
    </w:p>
    <w:p w14:paraId="46DC11C7" w14:textId="62B139EB" w:rsidR="00AB51A6" w:rsidRPr="005A494A" w:rsidRDefault="00AB51A6" w:rsidP="00AB51A6">
      <w:pPr>
        <w:pStyle w:val="3"/>
        <w:rPr>
          <w:rFonts w:ascii="맑은 고딕" w:hAnsi="맑은 고딕"/>
        </w:rPr>
      </w:pPr>
      <w:bookmarkStart w:id="40" w:name="_Toc17460745"/>
      <w:bookmarkStart w:id="41" w:name="_Toc69819957"/>
      <w:r w:rsidRPr="005A494A">
        <w:rPr>
          <w:rFonts w:ascii="맑은 고딕" w:hAnsi="맑은 고딕" w:hint="eastAsia"/>
        </w:rPr>
        <w:lastRenderedPageBreak/>
        <w:t>4.3.</w:t>
      </w:r>
      <w:r w:rsidR="00444973" w:rsidRPr="005A494A">
        <w:rPr>
          <w:rFonts w:ascii="맑은 고딕" w:hAnsi="맑은 고딕"/>
        </w:rPr>
        <w:t>3</w:t>
      </w:r>
      <w:r w:rsidRPr="005A494A">
        <w:rPr>
          <w:rFonts w:ascii="맑은 고딕" w:hAnsi="맑은 고딕" w:hint="eastAsia"/>
        </w:rPr>
        <w:t>장치 검색으로 추가</w:t>
      </w:r>
      <w:bookmarkEnd w:id="40"/>
      <w:bookmarkEnd w:id="41"/>
    </w:p>
    <w:p w14:paraId="78401681" w14:textId="77777777" w:rsidR="005002D4" w:rsidRDefault="005002D4" w:rsidP="00AB51A6"/>
    <w:p w14:paraId="1BB5B8D7" w14:textId="3032648D" w:rsidR="00F10010" w:rsidRPr="00B934AE" w:rsidRDefault="005002D4" w:rsidP="00AB51A6">
      <w:r w:rsidRPr="005A494A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199936" behindDoc="0" locked="0" layoutInCell="1" allowOverlap="1" wp14:anchorId="58933CFB" wp14:editId="4FAA042B">
                <wp:simplePos x="0" y="0"/>
                <wp:positionH relativeFrom="margin">
                  <wp:align>right</wp:align>
                </wp:positionH>
                <wp:positionV relativeFrom="paragraph">
                  <wp:posOffset>4468</wp:posOffset>
                </wp:positionV>
                <wp:extent cx="3002126" cy="414062"/>
                <wp:effectExtent l="0" t="0" r="8255" b="5080"/>
                <wp:wrapNone/>
                <wp:docPr id="1070" name="그룹 1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126" cy="414062"/>
                          <a:chOff x="570050" y="48639"/>
                          <a:chExt cx="2706223" cy="311285"/>
                        </a:xfrm>
                      </wpg:grpSpPr>
                      <pic:pic xmlns:pic="http://schemas.openxmlformats.org/drawingml/2006/picture">
                        <pic:nvPicPr>
                          <pic:cNvPr id="1072" name="그림 1072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050" y="48639"/>
                            <a:ext cx="2706223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3" name="직사각형 1073"/>
                        <wps:cNvSpPr/>
                        <wps:spPr>
                          <a:xfrm>
                            <a:off x="581855" y="92866"/>
                            <a:ext cx="530664" cy="2217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1EC3D3" id="그룹 1070" o:spid="_x0000_s1026" style="position:absolute;left:0;text-align:left;margin-left:185.2pt;margin-top:.35pt;width:236.4pt;height:32.6pt;z-index:252199936;mso-position-horizontal:right;mso-position-horizontal-relative:margin" coordorigin="5700,486" coordsize="27062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">
                <v:shape id="그림 1072" o:spid="_x0000_s1027" type="#_x0000_t75" style="position:absolute;left:5700;top:486;width:27062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">
                  <v:imagedata r:id="rId98" o:title=""/>
                </v:shape>
                <v:rect id="직사각형 1073" o:spid="_x0000_s1028" style="position:absolute;left:5818;top:928;width:5307;height: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" filled="f" strokecolor="red" strokeweight="1.25pt"/>
                <w10:wrap anchorx="margin"/>
              </v:group>
            </w:pict>
          </mc:Fallback>
        </mc:AlternateContent>
      </w:r>
      <w:r w:rsidR="00AE1D5B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33088" behindDoc="1" locked="0" layoutInCell="1" allowOverlap="1" wp14:anchorId="0B4BA7F6" wp14:editId="486ED32B">
                <wp:simplePos x="0" y="0"/>
                <wp:positionH relativeFrom="column">
                  <wp:posOffset>-9525</wp:posOffset>
                </wp:positionH>
                <wp:positionV relativeFrom="paragraph">
                  <wp:posOffset>562610</wp:posOffset>
                </wp:positionV>
                <wp:extent cx="5958205" cy="3857625"/>
                <wp:effectExtent l="19050" t="19050" r="23495" b="28575"/>
                <wp:wrapTight wrapText="bothSides">
                  <wp:wrapPolygon edited="0">
                    <wp:start x="-69" y="-107"/>
                    <wp:lineTo x="-69" y="21653"/>
                    <wp:lineTo x="21616" y="21653"/>
                    <wp:lineTo x="21616" y="-107"/>
                    <wp:lineTo x="-69" y="-107"/>
                  </wp:wrapPolygon>
                </wp:wrapTight>
                <wp:docPr id="1043" name="그룹 10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8205" cy="3857625"/>
                          <a:chOff x="0" y="0"/>
                          <a:chExt cx="5958504" cy="3857625"/>
                        </a:xfrm>
                      </wpg:grpSpPr>
                      <pic:pic xmlns:pic="http://schemas.openxmlformats.org/drawingml/2006/picture">
                        <pic:nvPicPr>
                          <pic:cNvPr id="1037" name="그림 1037"/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2965" cy="38576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22" name="그룹 22"/>
                        <wpg:cNvGrpSpPr/>
                        <wpg:grpSpPr>
                          <a:xfrm>
                            <a:off x="38100" y="200025"/>
                            <a:ext cx="186672" cy="309245"/>
                            <a:chOff x="0" y="0"/>
                            <a:chExt cx="186962" cy="309856"/>
                          </a:xfrm>
                        </wpg:grpSpPr>
                        <wps:wsp>
                          <wps:cNvPr id="18" name="타원 18"/>
                          <wps:cNvSpPr/>
                          <wps:spPr>
                            <a:xfrm>
                              <a:off x="0" y="75112"/>
                              <a:ext cx="186644" cy="188491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Text Box 19"/>
                          <wps:cNvSpPr txBox="1"/>
                          <wps:spPr>
                            <a:xfrm>
                              <a:off x="55517" y="0"/>
                              <a:ext cx="131445" cy="3098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EEF2B22" w14:textId="77777777" w:rsidR="00733671" w:rsidRPr="003336FB" w:rsidRDefault="00733671" w:rsidP="00D46CA3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485693E3" w14:textId="77777777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0" name="그룹 50"/>
                        <wpg:cNvGrpSpPr/>
                        <wpg:grpSpPr>
                          <a:xfrm>
                            <a:off x="38100" y="390525"/>
                            <a:ext cx="186672" cy="309245"/>
                            <a:chOff x="0" y="0"/>
                            <a:chExt cx="186962" cy="309856"/>
                          </a:xfrm>
                        </wpg:grpSpPr>
                        <wps:wsp>
                          <wps:cNvPr id="51" name="타원 51"/>
                          <wps:cNvSpPr/>
                          <wps:spPr>
                            <a:xfrm>
                              <a:off x="0" y="75112"/>
                              <a:ext cx="186644" cy="188491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Text Box 52"/>
                          <wps:cNvSpPr txBox="1"/>
                          <wps:spPr>
                            <a:xfrm>
                              <a:off x="55517" y="0"/>
                              <a:ext cx="131445" cy="3098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D74D753" w14:textId="67BF537C" w:rsidR="00733671" w:rsidRPr="003336FB" w:rsidRDefault="00733671" w:rsidP="00D46CA3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06759998" w14:textId="77777777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6" name="직사각형 56"/>
                        <wps:cNvSpPr/>
                        <wps:spPr>
                          <a:xfrm>
                            <a:off x="252413" y="319087"/>
                            <a:ext cx="1116225" cy="15330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직사각형 58"/>
                        <wps:cNvSpPr/>
                        <wps:spPr>
                          <a:xfrm>
                            <a:off x="252413" y="476250"/>
                            <a:ext cx="1116769" cy="1600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3" name="직사각형 2273"/>
                        <wps:cNvSpPr/>
                        <wps:spPr>
                          <a:xfrm>
                            <a:off x="4000500" y="2328862"/>
                            <a:ext cx="1717604" cy="8001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3" name="그룹 63"/>
                        <wpg:cNvGrpSpPr/>
                        <wpg:grpSpPr>
                          <a:xfrm>
                            <a:off x="5743575" y="223837"/>
                            <a:ext cx="186753" cy="309245"/>
                            <a:chOff x="0" y="0"/>
                            <a:chExt cx="186771" cy="309245"/>
                          </a:xfrm>
                        </wpg:grpSpPr>
                        <wps:wsp>
                          <wps:cNvPr id="60" name="타원 60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Text Box 61"/>
                          <wps:cNvSpPr txBox="1"/>
                          <wps:spPr>
                            <a:xfrm>
                              <a:off x="55517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8C2B956" w14:textId="12D7DA92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8" name="그룹 68"/>
                        <wpg:cNvGrpSpPr/>
                        <wpg:grpSpPr>
                          <a:xfrm>
                            <a:off x="1914525" y="1852612"/>
                            <a:ext cx="186753" cy="309245"/>
                            <a:chOff x="0" y="0"/>
                            <a:chExt cx="186771" cy="309245"/>
                          </a:xfrm>
                        </wpg:grpSpPr>
                        <wps:wsp>
                          <wps:cNvPr id="69" name="타원 69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Text Box 87"/>
                          <wps:cNvSpPr txBox="1"/>
                          <wps:spPr>
                            <a:xfrm>
                              <a:off x="55517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344F30E" w14:textId="7DE8C935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97" name="그룹 97"/>
                        <wpg:cNvGrpSpPr/>
                        <wpg:grpSpPr>
                          <a:xfrm>
                            <a:off x="5743575" y="1595437"/>
                            <a:ext cx="186753" cy="309245"/>
                            <a:chOff x="0" y="0"/>
                            <a:chExt cx="186771" cy="309245"/>
                          </a:xfrm>
                        </wpg:grpSpPr>
                        <wps:wsp>
                          <wps:cNvPr id="106" name="타원 106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7" name="Text Box 107"/>
                          <wps:cNvSpPr txBox="1"/>
                          <wps:spPr>
                            <a:xfrm>
                              <a:off x="55517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F72031D" w14:textId="667C02F8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8" name="그룹 108"/>
                        <wpg:cNvGrpSpPr/>
                        <wpg:grpSpPr>
                          <a:xfrm>
                            <a:off x="5743575" y="2000250"/>
                            <a:ext cx="186753" cy="309245"/>
                            <a:chOff x="0" y="0"/>
                            <a:chExt cx="186771" cy="309245"/>
                          </a:xfrm>
                        </wpg:grpSpPr>
                        <wps:wsp>
                          <wps:cNvPr id="111" name="타원 111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2" name="Text Box 112"/>
                          <wps:cNvSpPr txBox="1"/>
                          <wps:spPr>
                            <a:xfrm>
                              <a:off x="55517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75A8212" w14:textId="3E8AC2BB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16" name="그룹 116"/>
                        <wpg:cNvGrpSpPr/>
                        <wpg:grpSpPr>
                          <a:xfrm>
                            <a:off x="5748338" y="2566995"/>
                            <a:ext cx="186753" cy="309245"/>
                            <a:chOff x="0" y="238133"/>
                            <a:chExt cx="186771" cy="309245"/>
                          </a:xfrm>
                        </wpg:grpSpPr>
                        <wps:wsp>
                          <wps:cNvPr id="117" name="타원 117"/>
                          <wps:cNvSpPr/>
                          <wps:spPr>
                            <a:xfrm>
                              <a:off x="0" y="313244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Text Box 118"/>
                          <wps:cNvSpPr txBox="1"/>
                          <wps:spPr>
                            <a:xfrm>
                              <a:off x="55517" y="238133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F41FFA9" w14:textId="6C5D4338" w:rsidR="00733671" w:rsidRPr="003336FB" w:rsidRDefault="00733671" w:rsidP="00D46CA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31" name="그룹 2231"/>
                        <wpg:cNvGrpSpPr/>
                        <wpg:grpSpPr>
                          <a:xfrm>
                            <a:off x="4919663" y="3224212"/>
                            <a:ext cx="186753" cy="309245"/>
                            <a:chOff x="0" y="0"/>
                            <a:chExt cx="186771" cy="309245"/>
                          </a:xfrm>
                        </wpg:grpSpPr>
                        <wps:wsp>
                          <wps:cNvPr id="2233" name="타원 2233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34" name="Text Box 2234"/>
                          <wps:cNvSpPr txBox="1"/>
                          <wps:spPr>
                            <a:xfrm>
                              <a:off x="55517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C4A5585" w14:textId="6687A34B" w:rsidR="00733671" w:rsidRPr="003336FB" w:rsidRDefault="00733671" w:rsidP="00916B5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57" name="그룹 2257"/>
                        <wpg:cNvGrpSpPr/>
                        <wpg:grpSpPr>
                          <a:xfrm>
                            <a:off x="5772150" y="3471667"/>
                            <a:ext cx="186354" cy="309245"/>
                            <a:chOff x="0" y="9330"/>
                            <a:chExt cx="186372" cy="309245"/>
                          </a:xfrm>
                        </wpg:grpSpPr>
                        <wps:wsp>
                          <wps:cNvPr id="2279" name="타원 2279"/>
                          <wps:cNvSpPr/>
                          <wps:spPr>
                            <a:xfrm>
                              <a:off x="0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80" name="Text Box 2280"/>
                          <wps:cNvSpPr txBox="1"/>
                          <wps:spPr>
                            <a:xfrm>
                              <a:off x="27523" y="933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17530D9" w14:textId="2EE94D05" w:rsidR="00733671" w:rsidRPr="00AE1D5B" w:rsidRDefault="00733671" w:rsidP="00916B58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AE1D5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281" name="직사각형 2281"/>
                        <wps:cNvSpPr/>
                        <wps:spPr>
                          <a:xfrm>
                            <a:off x="4000500" y="2005012"/>
                            <a:ext cx="1717604" cy="32657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2" name="직사각형 2282"/>
                        <wps:cNvSpPr/>
                        <wps:spPr>
                          <a:xfrm>
                            <a:off x="4000500" y="1681162"/>
                            <a:ext cx="1717604" cy="16655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8" name="직사각형 1028"/>
                        <wps:cNvSpPr/>
                        <wps:spPr>
                          <a:xfrm>
                            <a:off x="4191000" y="3294253"/>
                            <a:ext cx="698435" cy="19589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" name="직사각형 1033"/>
                        <wps:cNvSpPr/>
                        <wps:spPr>
                          <a:xfrm>
                            <a:off x="3981450" y="3548063"/>
                            <a:ext cx="1776017" cy="16655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4" name="직사각형 1034"/>
                        <wps:cNvSpPr/>
                        <wps:spPr>
                          <a:xfrm>
                            <a:off x="4948238" y="314325"/>
                            <a:ext cx="701972" cy="16655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8" name="직사각형 1038"/>
                        <wps:cNvSpPr/>
                        <wps:spPr>
                          <a:xfrm>
                            <a:off x="3990975" y="776287"/>
                            <a:ext cx="1760052" cy="7905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42" name="그룹 1042"/>
                        <wpg:cNvGrpSpPr/>
                        <wpg:grpSpPr>
                          <a:xfrm>
                            <a:off x="4786313" y="938212"/>
                            <a:ext cx="188391" cy="309245"/>
                            <a:chOff x="0" y="0"/>
                            <a:chExt cx="188391" cy="309245"/>
                          </a:xfrm>
                        </wpg:grpSpPr>
                        <wps:wsp>
                          <wps:cNvPr id="1039" name="타원 1039"/>
                          <wps:cNvSpPr/>
                          <wps:spPr>
                            <a:xfrm>
                              <a:off x="0" y="762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1" name="Text Box 1041"/>
                          <wps:cNvSpPr txBox="1"/>
                          <wps:spPr>
                            <a:xfrm>
                              <a:off x="57150" y="0"/>
                              <a:ext cx="131241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46966A1" w14:textId="77777777" w:rsidR="00733671" w:rsidRPr="003336FB" w:rsidRDefault="00733671" w:rsidP="00A7281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B4BA7F6" id="그룹 1043" o:spid="_x0000_s1185" style="position:absolute;margin-left:-.75pt;margin-top:44.3pt;width:469.15pt;height:303.75pt;z-index:-250683392" coordsize="59585,38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">
                <v:shape id="그림 1037" o:spid="_x0000_s1186" type="#_x0000_t75" style="position:absolute;width:59429;height:38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" stroked="t" strokecolor="black [3213]" strokeweight="1pt">
                  <v:imagedata r:id="rId100" o:title=""/>
                  <v:path arrowok="t"/>
                </v:shape>
                <v:group id="그룹 22" o:spid="_x0000_s1187" style="position:absolute;left:381;top:2000;width:1866;height:3092" coordsize="186962,309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oval id="타원 18" o:spid="_x0000_s1188" style="position:absolute;top:75112;width:186644;height:1884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" fillcolor="white [3212]" strokecolor="black [3213]" strokeweight="1pt"/>
                  <v:shape id="Text Box 19" o:spid="_x0000_s1189" type="#_x0000_t202" style="position:absolute;left:55517;width:131445;height:309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" filled="f" stroked="f" strokeweight=".5pt">
                    <v:textbox inset="0,0,0,0">
                      <w:txbxContent>
                        <w:p w14:paraId="4EEF2B22" w14:textId="77777777" w:rsidR="00733671" w:rsidRPr="003336FB" w:rsidRDefault="00733671" w:rsidP="00D46CA3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485693E3" w14:textId="77777777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50" o:spid="_x0000_s1190" style="position:absolute;left:381;top:3905;width:1866;height:3092" coordsize="186962,309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oval id="타원 51" o:spid="_x0000_s1191" style="position:absolute;top:75112;width:186644;height:1884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" fillcolor="white [3212]" strokecolor="black [3213]" strokeweight="1pt"/>
                  <v:shape id="Text Box 52" o:spid="_x0000_s1192" type="#_x0000_t202" style="position:absolute;left:55517;width:131445;height:309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" filled="f" stroked="f" strokeweight=".5pt">
                    <v:textbox inset="0,0,0,0">
                      <w:txbxContent>
                        <w:p w14:paraId="7D74D753" w14:textId="67BF537C" w:rsidR="00733671" w:rsidRPr="003336FB" w:rsidRDefault="00733671" w:rsidP="00D46CA3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06759998" w14:textId="77777777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rect id="직사각형 56" o:spid="_x0000_s1193" style="position:absolute;left:2524;top:3190;width:11162;height:15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" filled="f" strokecolor="red" strokeweight="1.25pt"/>
                <v:rect id="직사각형 58" o:spid="_x0000_s1194" style="position:absolute;left:2524;top:4762;width:11167;height:1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" filled="f" strokecolor="red" strokeweight="1.25pt"/>
                <v:rect id="직사각형 2273" o:spid="_x0000_s1195" style="position:absolute;left:40005;top:23288;width:17176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" filled="f" strokecolor="red" strokeweight="1.25pt"/>
                <v:group id="그룹 63" o:spid="_x0000_s1196" style="position:absolute;left:57435;top:2238;width:1868;height:3092" coordsize="18677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oval id="타원 60" o:spid="_x0000_s1197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" fillcolor="white [3212]" strokecolor="black [3213]" strokeweight="1pt"/>
                  <v:shape id="Text Box 61" o:spid="_x0000_s1198" type="#_x0000_t202" style="position:absolute;left:55517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" filled="f" stroked="f" strokeweight=".5pt">
                    <v:textbox inset="0,0,0,0">
                      <w:txbxContent>
                        <w:p w14:paraId="48C2B956" w14:textId="12D7DA92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68" o:spid="_x0000_s1199" style="position:absolute;left:19145;top:18526;width:1867;height:3092" coordsize="18677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oval id="타원 69" o:spid="_x0000_s1200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" fillcolor="white [3212]" strokecolor="black [3213]" strokeweight="1pt"/>
                  <v:shape id="Text Box 87" o:spid="_x0000_s1201" type="#_x0000_t202" style="position:absolute;left:55517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" filled="f" stroked="f" strokeweight=".5pt">
                    <v:textbox inset="0,0,0,0">
                      <w:txbxContent>
                        <w:p w14:paraId="6344F30E" w14:textId="7DE8C935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97" o:spid="_x0000_s1202" style="position:absolute;left:57435;top:15954;width:1868;height:3092" coordsize="18677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oval id="타원 106" o:spid="_x0000_s1203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" fillcolor="white [3212]" strokecolor="black [3213]" strokeweight="1pt"/>
                  <v:shape id="Text Box 107" o:spid="_x0000_s1204" type="#_x0000_t202" style="position:absolute;left:55517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" filled="f" stroked="f" strokeweight=".5pt">
                    <v:textbox inset="0,0,0,0">
                      <w:txbxContent>
                        <w:p w14:paraId="5F72031D" w14:textId="667C02F8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그룹 108" o:spid="_x0000_s1205" style="position:absolute;left:57435;top:20002;width:1868;height:3092" coordsize="18677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oval id="타원 111" o:spid="_x0000_s1206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" fillcolor="white [3212]" strokecolor="black [3213]" strokeweight="1pt"/>
                  <v:shape id="Text Box 112" o:spid="_x0000_s1207" type="#_x0000_t202" style="position:absolute;left:55517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" filled="f" stroked="f" strokeweight=".5pt">
                    <v:textbox inset="0,0,0,0">
                      <w:txbxContent>
                        <w:p w14:paraId="175A8212" w14:textId="3E8AC2BB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116" o:spid="_x0000_s1208" style="position:absolute;left:57483;top:25669;width:1867;height:3093" coordorigin=",2381" coordsize="1867,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oval id="타원 117" o:spid="_x0000_s1209" style="position:absolute;top:3132;width:1863;height:1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" fillcolor="white [3212]" strokecolor="black [3213]" strokeweight="1pt"/>
                  <v:shape id="Text Box 118" o:spid="_x0000_s1210" type="#_x0000_t202" style="position:absolute;left:555;top:2381;width:1312;height:3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" filled="f" stroked="f" strokeweight=".5pt">
                    <v:textbox inset="0,0,0,0">
                      <w:txbxContent>
                        <w:p w14:paraId="2F41FFA9" w14:textId="6C5D4338" w:rsidR="00733671" w:rsidRPr="003336FB" w:rsidRDefault="00733671" w:rsidP="00D46CA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8</w:t>
                          </w:r>
                        </w:p>
                      </w:txbxContent>
                    </v:textbox>
                  </v:shape>
                </v:group>
                <v:group id="그룹 2231" o:spid="_x0000_s1211" style="position:absolute;left:49196;top:32242;width:1868;height:3092" coordsize="18677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BW1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">
                  <v:oval id="타원 2233" o:spid="_x0000_s1212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" fillcolor="white [3212]" strokecolor="black [3213]" strokeweight="1pt"/>
                  <v:shape id="Text Box 2234" o:spid="_x0000_s1213" type="#_x0000_t202" style="position:absolute;left:55517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" filled="f" stroked="f" strokeweight=".5pt">
                    <v:textbox inset="0,0,0,0">
                      <w:txbxContent>
                        <w:p w14:paraId="2C4A5585" w14:textId="6687A34B" w:rsidR="00733671" w:rsidRPr="003336FB" w:rsidRDefault="00733671" w:rsidP="00916B5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그룹 2257" o:spid="_x0000_s1214" style="position:absolute;left:57721;top:34716;width:1864;height:3093" coordorigin=",9330" coordsize="186372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">
                  <v:oval id="타원 2279" o:spid="_x0000_s1215" style="position:absolute;top:75111;width:186372;height:188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" fillcolor="white [3212]" strokecolor="black [3213]" strokeweight="1pt"/>
                  <v:shape id="Text Box 2280" o:spid="_x0000_s1216" type="#_x0000_t202" style="position:absolute;left:27523;top:9330;width:131254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" filled="f" stroked="f" strokeweight=".5pt">
                    <v:textbox inset="0,0,0,0">
                      <w:txbxContent>
                        <w:p w14:paraId="717530D9" w14:textId="2EE94D05" w:rsidR="00733671" w:rsidRPr="00AE1D5B" w:rsidRDefault="00733671" w:rsidP="00916B58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AE1D5B">
                            <w:rPr>
                              <w:rFonts w:ascii="맑은 고딕" w:hAnsi="맑은 고딕"/>
                              <w:b/>
                              <w:color w:val="FF0000"/>
                              <w:sz w:val="16"/>
                              <w:szCs w:val="16"/>
                            </w:rPr>
                            <w:t>10</w:t>
                          </w:r>
                        </w:p>
                      </w:txbxContent>
                    </v:textbox>
                  </v:shape>
                </v:group>
                <v:rect id="직사각형 2281" o:spid="_x0000_s1217" style="position:absolute;left:40005;top:20050;width:17176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" filled="f" strokecolor="red" strokeweight="1.25pt"/>
                <v:rect id="직사각형 2282" o:spid="_x0000_s1218" style="position:absolute;left:40005;top:16811;width:17176;height:1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" filled="f" strokecolor="red" strokeweight="1.25pt"/>
                <v:rect id="직사각형 1028" o:spid="_x0000_s1219" style="position:absolute;left:41910;top:32942;width:6984;height:1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" filled="f" strokecolor="red" strokeweight="1.25pt"/>
                <v:rect id="직사각형 1033" o:spid="_x0000_s1220" style="position:absolute;left:39814;top:35480;width:17760;height:1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" filled="f" strokecolor="red" strokeweight="1.25pt"/>
                <v:rect id="직사각형 1034" o:spid="_x0000_s1221" style="position:absolute;left:49482;top:3143;width:7020;height:16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" filled="f" strokecolor="red" strokeweight="1.25pt"/>
                <v:rect id="직사각형 1038" o:spid="_x0000_s1222" style="position:absolute;left:39909;top:7762;width:17601;height:7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" filled="f" strokecolor="red" strokeweight="1.25pt"/>
                <v:group id="그룹 1042" o:spid="_x0000_s1223" style="position:absolute;left:47863;top:9382;width:1884;height:3092" coordsize="188391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utP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">
                  <v:oval id="타원 1039" o:spid="_x0000_s1224" style="position:absolute;top:762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" fillcolor="white [3212]" strokecolor="black [3213]" strokeweight="1pt"/>
                  <v:shape id="Text Box 1041" o:spid="_x0000_s1225" type="#_x0000_t202" style="position:absolute;left:57150;width:131241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" filled="f" stroked="f" strokeweight=".5pt">
                    <v:textbox inset="0,0,0,0">
                      <w:txbxContent>
                        <w:p w14:paraId="446966A1" w14:textId="77777777" w:rsidR="00733671" w:rsidRPr="003336FB" w:rsidRDefault="00733671" w:rsidP="00A7281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w10:wrap type="tight"/>
              </v:group>
            </w:pict>
          </mc:Fallback>
        </mc:AlternateContent>
      </w:r>
      <w:r w:rsidR="00A7281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37184" behindDoc="0" locked="0" layoutInCell="1" allowOverlap="1" wp14:anchorId="56D84E0F" wp14:editId="5EA7E186">
                <wp:simplePos x="0" y="0"/>
                <wp:positionH relativeFrom="column">
                  <wp:posOffset>5735187</wp:posOffset>
                </wp:positionH>
                <wp:positionV relativeFrom="paragraph">
                  <wp:posOffset>3605666</wp:posOffset>
                </wp:positionV>
                <wp:extent cx="186055" cy="309245"/>
                <wp:effectExtent l="0" t="0" r="23495" b="14605"/>
                <wp:wrapNone/>
                <wp:docPr id="1047" name="그룹 1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055" cy="309245"/>
                          <a:chOff x="0" y="0"/>
                          <a:chExt cx="186055" cy="309245"/>
                        </a:xfrm>
                      </wpg:grpSpPr>
                      <wps:wsp>
                        <wps:cNvPr id="1044" name="타원 1044"/>
                        <wps:cNvSpPr/>
                        <wps:spPr>
                          <a:xfrm>
                            <a:off x="0" y="74200"/>
                            <a:ext cx="18605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5" name="Text Box 1045"/>
                        <wps:cNvSpPr txBox="1"/>
                        <wps:spPr>
                          <a:xfrm>
                            <a:off x="54558" y="0"/>
                            <a:ext cx="130810" cy="3092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B051D9" w14:textId="381DF50C" w:rsidR="00733671" w:rsidRPr="003336FB" w:rsidRDefault="00733671" w:rsidP="00A7281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D84E0F" id="그룹 1047" o:spid="_x0000_s1226" style="position:absolute;margin-left:451.6pt;margin-top:283.9pt;width:14.65pt;height:24.35pt;z-index:252637184" coordsize="186055,309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">
                <v:oval id="타원 1044" o:spid="_x0000_s1227" style="position:absolute;top:742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" fillcolor="white [3212]" strokecolor="black [3213]" strokeweight="1pt"/>
                <v:shape id="Text Box 1045" o:spid="_x0000_s1228" type="#_x0000_t202" style="position:absolute;left:54558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" filled="f" stroked="f" strokeweight=".5pt">
                  <v:textbox inset="0,0,0,0">
                    <w:txbxContent>
                      <w:p w14:paraId="2AB051D9" w14:textId="381DF50C" w:rsidR="00733671" w:rsidRPr="003336FB" w:rsidRDefault="00733671" w:rsidP="00A72818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72818" w:rsidRPr="00A72818">
        <w:rPr>
          <w:noProof/>
        </w:rPr>
        <mc:AlternateContent>
          <mc:Choice Requires="wps">
            <w:drawing>
              <wp:anchor distT="0" distB="0" distL="114300" distR="114300" simplePos="0" relativeHeight="252638208" behindDoc="0" locked="0" layoutInCell="1" allowOverlap="1" wp14:anchorId="0D3452E1" wp14:editId="6983C7C4">
                <wp:simplePos x="0" y="0"/>
                <wp:positionH relativeFrom="column">
                  <wp:posOffset>3991968</wp:posOffset>
                </wp:positionH>
                <wp:positionV relativeFrom="paragraph">
                  <wp:posOffset>3690620</wp:posOffset>
                </wp:positionV>
                <wp:extent cx="1717040" cy="166370"/>
                <wp:effectExtent l="0" t="0" r="16510" b="24130"/>
                <wp:wrapNone/>
                <wp:docPr id="1046" name="직사각형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040" cy="166370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B00987" id="직사각형 1046" o:spid="_x0000_s1026" style="position:absolute;left:0;text-align:left;margin-left:314.35pt;margin-top:290.6pt;width:135.2pt;height:13.1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" filled="f" strokecolor="red" strokeweight="1.25pt"/>
            </w:pict>
          </mc:Fallback>
        </mc:AlternateContent>
      </w:r>
      <w:r w:rsidR="00F10010">
        <w:rPr>
          <w:rFonts w:hint="eastAsia"/>
        </w:rPr>
        <w:t>장치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검색으로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카메라를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입력하는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방식입니다</w:t>
      </w:r>
      <w:r w:rsidR="00F10010">
        <w:rPr>
          <w:rFonts w:hint="eastAsia"/>
        </w:rPr>
        <w:t>.</w:t>
      </w:r>
      <w:r w:rsidR="00F10010">
        <w:br/>
      </w:r>
      <w:r w:rsidR="00F10010">
        <w:rPr>
          <w:rFonts w:hint="eastAsia"/>
        </w:rPr>
        <w:t>추가하는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순서로</w:t>
      </w:r>
      <w:r w:rsidR="00F10010">
        <w:rPr>
          <w:rFonts w:hint="eastAsia"/>
        </w:rPr>
        <w:t xml:space="preserve"> </w:t>
      </w:r>
      <w:r w:rsidR="00F10010">
        <w:rPr>
          <w:rFonts w:hint="eastAsia"/>
        </w:rPr>
        <w:t>설명합니다</w:t>
      </w:r>
      <w:r w:rsidR="00F10010">
        <w:rPr>
          <w:rFonts w:hint="eastAsia"/>
        </w:rPr>
        <w:t>.</w:t>
      </w:r>
    </w:p>
    <w:p w14:paraId="362C8740" w14:textId="50D4ECF7" w:rsidR="00F10010" w:rsidRDefault="00AB51A6" w:rsidP="00A72818">
      <w:pPr>
        <w:spacing w:line="240" w:lineRule="auto"/>
        <w:ind w:left="400"/>
      </w:pPr>
      <w:r>
        <w:rPr>
          <w:rFonts w:hint="eastAsia"/>
        </w:rPr>
        <w:t xml:space="preserve">1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방식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>, IP(</w:t>
      </w:r>
      <w:r>
        <w:rPr>
          <w:rFonts w:hint="eastAsia"/>
        </w:rPr>
        <w:t>도메인</w:t>
      </w:r>
      <w:r>
        <w:rPr>
          <w:rFonts w:hint="eastAsia"/>
        </w:rPr>
        <w:t>), IP</w:t>
      </w:r>
      <w:r>
        <w:rPr>
          <w:rFonts w:hint="eastAsia"/>
        </w:rPr>
        <w:t>범위</w:t>
      </w:r>
      <w:r>
        <w:rPr>
          <w:rFonts w:hint="eastAsia"/>
        </w:rPr>
        <w:t xml:space="preserve"> 3</w:t>
      </w:r>
      <w:r>
        <w:rPr>
          <w:rFonts w:hint="eastAsia"/>
        </w:rPr>
        <w:t>가지에서</w:t>
      </w:r>
      <w:r>
        <w:rPr>
          <w:rFonts w:hint="eastAsia"/>
        </w:rPr>
        <w:t xml:space="preserve"> </w:t>
      </w:r>
      <w:r>
        <w:rPr>
          <w:rFonts w:hint="eastAsia"/>
        </w:rPr>
        <w:t>선택을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>)</w:t>
      </w:r>
      <w:r w:rsidR="00F10010">
        <w:br/>
      </w:r>
      <w:r>
        <w:rPr>
          <w:rFonts w:hint="eastAsia"/>
        </w:rPr>
        <w:t xml:space="preserve">2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시간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F10010">
        <w:rPr>
          <w:rFonts w:hint="eastAsia"/>
        </w:rPr>
        <w:t>카메라</w:t>
      </w:r>
      <w:r w:rsidR="00F10010"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10)</w:t>
      </w:r>
      <w:r w:rsidR="00F10010">
        <w:br/>
      </w:r>
      <w:r>
        <w:rPr>
          <w:rFonts w:hint="eastAsia"/>
        </w:rPr>
        <w:t xml:space="preserve">3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시작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시작을</w:t>
      </w:r>
      <w:r>
        <w:rPr>
          <w:rFonts w:hint="eastAsia"/>
        </w:rPr>
        <w:t xml:space="preserve"> </w:t>
      </w:r>
      <w:r w:rsidR="00F10010">
        <w:rPr>
          <w:rFonts w:hint="eastAsia"/>
        </w:rPr>
        <w:t>클릭</w:t>
      </w:r>
      <w:r>
        <w:rPr>
          <w:rFonts w:hint="eastAsia"/>
        </w:rPr>
        <w:t>하면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 w:rsidR="00F10010">
        <w:rPr>
          <w:rFonts w:hint="eastAsia"/>
        </w:rPr>
        <w:t>을</w:t>
      </w:r>
      <w:r>
        <w:rPr>
          <w:rFonts w:hint="eastAsia"/>
        </w:rPr>
        <w:t xml:space="preserve"> </w:t>
      </w:r>
      <w:r w:rsidR="00F10010">
        <w:rPr>
          <w:rFonts w:hint="eastAsia"/>
        </w:rPr>
        <w:t>시작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F10010">
        <w:br/>
      </w:r>
      <w:r>
        <w:rPr>
          <w:rFonts w:hint="eastAsia"/>
        </w:rPr>
        <w:t xml:space="preserve">4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 w:rsidR="00F10010">
        <w:rPr>
          <w:rFonts w:hint="eastAsia"/>
        </w:rPr>
        <w:t>리스트</w:t>
      </w:r>
      <w:r>
        <w:rPr>
          <w:rFonts w:hint="eastAsia"/>
        </w:rPr>
        <w:t xml:space="preserve"> : </w:t>
      </w:r>
      <w:r w:rsidR="00F10010">
        <w:rPr>
          <w:rFonts w:hint="eastAsia"/>
        </w:rPr>
        <w:t>검색</w:t>
      </w:r>
      <w:r w:rsidR="00A72818">
        <w:rPr>
          <w:rFonts w:hint="eastAsia"/>
        </w:rPr>
        <w:t>한</w:t>
      </w:r>
      <w:r w:rsidR="00F10010">
        <w:rPr>
          <w:rFonts w:hint="eastAsia"/>
        </w:rPr>
        <w:t xml:space="preserve"> </w:t>
      </w:r>
      <w:r>
        <w:rPr>
          <w:rFonts w:hint="eastAsia"/>
        </w:rPr>
        <w:t>카메라</w:t>
      </w:r>
      <w:r w:rsidR="00F10010">
        <w:rPr>
          <w:rFonts w:hint="eastAsia"/>
        </w:rPr>
        <w:t>리스트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 w:rsidR="00F10010">
        <w:rPr>
          <w:rFonts w:hint="eastAsia"/>
        </w:rPr>
        <w:t>보여주며</w:t>
      </w:r>
      <w:r w:rsidR="00F10010">
        <w:rPr>
          <w:rFonts w:hint="eastAsia"/>
        </w:rPr>
        <w:t xml:space="preserve"> </w:t>
      </w:r>
      <w:r w:rsidR="00A72818">
        <w:rPr>
          <w:rFonts w:hint="eastAsia"/>
        </w:rPr>
        <w:t>입력할</w:t>
      </w:r>
      <w:r w:rsidR="00A72818">
        <w:rPr>
          <w:rFonts w:hint="eastAsia"/>
        </w:rPr>
        <w:t xml:space="preserve"> </w:t>
      </w:r>
      <w:r w:rsidR="00A72818">
        <w:rPr>
          <w:rFonts w:hint="eastAsia"/>
        </w:rPr>
        <w:t>카메라를</w:t>
      </w:r>
      <w:r w:rsidR="00A72818">
        <w:rPr>
          <w:rFonts w:hint="eastAsia"/>
        </w:rPr>
        <w:t xml:space="preserve"> </w:t>
      </w:r>
      <w:r w:rsidR="00A72818">
        <w:rPr>
          <w:rFonts w:hint="eastAsia"/>
        </w:rPr>
        <w:t>선</w:t>
      </w:r>
      <w:r>
        <w:rPr>
          <w:rFonts w:hint="eastAsia"/>
        </w:rPr>
        <w:t>택합니다</w:t>
      </w:r>
      <w:r>
        <w:rPr>
          <w:rFonts w:hint="eastAsia"/>
        </w:rPr>
        <w:t>.</w:t>
      </w:r>
      <w:r w:rsidR="00F10010">
        <w:br/>
      </w:r>
      <w:r>
        <w:rPr>
          <w:rFonts w:hint="eastAsia"/>
        </w:rPr>
        <w:t>5</w:t>
      </w:r>
      <w:r>
        <w:rPr>
          <w:rFonts w:hint="eastAsia"/>
        </w:rPr>
        <w:t>아이디</w:t>
      </w:r>
      <w:r>
        <w:rPr>
          <w:rFonts w:hint="eastAsia"/>
        </w:rPr>
        <w:t xml:space="preserve">,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 w:rsidR="00A72818">
        <w:rPr>
          <w:rFonts w:hint="eastAsia"/>
        </w:rPr>
        <w:t>선택한</w:t>
      </w:r>
      <w:r w:rsidR="00A72818">
        <w:rPr>
          <w:rFonts w:hint="eastAsia"/>
        </w:rPr>
        <w:t xml:space="preserve"> </w:t>
      </w:r>
      <w:r w:rsidRPr="00736202"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아이디</w:t>
      </w:r>
      <w:r>
        <w:rPr>
          <w:rFonts w:hint="eastAsia"/>
        </w:rPr>
        <w:t xml:space="preserve">,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F10010">
        <w:br/>
      </w:r>
      <w:r>
        <w:rPr>
          <w:rFonts w:hint="eastAsia"/>
        </w:rPr>
        <w:t xml:space="preserve">6 </w:t>
      </w:r>
      <w:r>
        <w:rPr>
          <w:rFonts w:hint="eastAsia"/>
        </w:rPr>
        <w:t>불러오기</w:t>
      </w:r>
      <w:r>
        <w:rPr>
          <w:rFonts w:hint="eastAsia"/>
        </w:rPr>
        <w:t xml:space="preserve"> : </w:t>
      </w:r>
      <w:r>
        <w:rPr>
          <w:rFonts w:hint="eastAsia"/>
        </w:rPr>
        <w:t>선택</w:t>
      </w:r>
      <w:r w:rsidR="00A72818">
        <w:rPr>
          <w:rFonts w:hint="eastAsia"/>
        </w:rPr>
        <w:t>한</w:t>
      </w:r>
      <w:r>
        <w:rPr>
          <w:rFonts w:hint="eastAsia"/>
        </w:rPr>
        <w:t xml:space="preserve"> </w:t>
      </w:r>
      <w:r w:rsidR="00A72818">
        <w:rPr>
          <w:rFonts w:hint="eastAsia"/>
        </w:rPr>
        <w:t>카메라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불러오면서</w:t>
      </w:r>
      <w:r>
        <w:rPr>
          <w:rFonts w:hint="eastAsia"/>
        </w:rPr>
        <w:t xml:space="preserve"> </w:t>
      </w:r>
      <w:r>
        <w:rPr>
          <w:rFonts w:hint="eastAsia"/>
        </w:rPr>
        <w:t>영상도</w:t>
      </w:r>
      <w:r>
        <w:rPr>
          <w:rFonts w:hint="eastAsia"/>
        </w:rPr>
        <w:t xml:space="preserve"> </w:t>
      </w:r>
      <w:r>
        <w:rPr>
          <w:rFonts w:hint="eastAsia"/>
        </w:rPr>
        <w:t>표출이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 w:rsidR="00F10010">
        <w:br/>
      </w:r>
      <w:r>
        <w:rPr>
          <w:rFonts w:hint="eastAsia"/>
        </w:rPr>
        <w:t xml:space="preserve">7 </w:t>
      </w:r>
      <w:r>
        <w:rPr>
          <w:rFonts w:hint="eastAsia"/>
        </w:rPr>
        <w:t>이름</w:t>
      </w:r>
      <w:r>
        <w:rPr>
          <w:rFonts w:hint="eastAsia"/>
        </w:rPr>
        <w:t xml:space="preserve"> :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목록에</w:t>
      </w:r>
      <w:r>
        <w:rPr>
          <w:rFonts w:hint="eastAsia"/>
        </w:rPr>
        <w:t xml:space="preserve"> </w:t>
      </w:r>
      <w:r>
        <w:rPr>
          <w:rFonts w:hint="eastAsia"/>
        </w:rPr>
        <w:t>표시될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F10010">
        <w:br/>
      </w:r>
      <w:r>
        <w:rPr>
          <w:rFonts w:hint="eastAsia"/>
        </w:rPr>
        <w:t xml:space="preserve">8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r>
        <w:rPr>
          <w:rFonts w:hint="eastAsia"/>
        </w:rPr>
        <w:t>주소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나머지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916B58" w:rsidRPr="00916B58">
        <w:rPr>
          <w:noProof/>
        </w:rPr>
        <w:t xml:space="preserve"> </w:t>
      </w:r>
      <w:r w:rsidR="00AE1D5B">
        <w:rPr>
          <w:noProof/>
        </w:rPr>
        <w:br/>
        <w:t xml:space="preserve">9 </w:t>
      </w:r>
      <w:r w:rsidR="00AE1D5B">
        <w:rPr>
          <w:rFonts w:hint="eastAsia"/>
          <w:noProof/>
        </w:rPr>
        <w:t>저장분배</w:t>
      </w:r>
      <w:r w:rsidR="00AE1D5B">
        <w:rPr>
          <w:rFonts w:hint="eastAsia"/>
          <w:noProof/>
        </w:rPr>
        <w:t xml:space="preserve"> </w:t>
      </w:r>
      <w:r w:rsidR="00AE1D5B">
        <w:rPr>
          <w:rFonts w:hint="eastAsia"/>
          <w:noProof/>
        </w:rPr>
        <w:t>서버</w:t>
      </w:r>
      <w:r w:rsidR="00AE1D5B">
        <w:rPr>
          <w:rFonts w:hint="eastAsia"/>
          <w:noProof/>
        </w:rPr>
        <w:t xml:space="preserve"> </w:t>
      </w:r>
      <w:r w:rsidR="00AE1D5B">
        <w:rPr>
          <w:rFonts w:hint="eastAsia"/>
          <w:noProof/>
        </w:rPr>
        <w:t>이름</w:t>
      </w:r>
      <w:r w:rsidR="00AE1D5B">
        <w:rPr>
          <w:rFonts w:hint="eastAsia"/>
          <w:noProof/>
        </w:rPr>
        <w:t xml:space="preserve"> </w:t>
      </w:r>
      <w:r w:rsidR="00AE1D5B">
        <w:rPr>
          <w:noProof/>
        </w:rPr>
        <w:t xml:space="preserve">: </w:t>
      </w:r>
      <w:r w:rsidR="005002D4">
        <w:rPr>
          <w:rFonts w:hint="eastAsia"/>
          <w:noProof/>
        </w:rPr>
        <w:t>등록될</w:t>
      </w:r>
      <w:r w:rsidR="005002D4">
        <w:rPr>
          <w:rFonts w:hint="eastAsia"/>
          <w:noProof/>
        </w:rPr>
        <w:t xml:space="preserve"> </w:t>
      </w:r>
      <w:r w:rsidR="005002D4">
        <w:rPr>
          <w:rFonts w:hint="eastAsia"/>
          <w:noProof/>
        </w:rPr>
        <w:t>저장분배서버를</w:t>
      </w:r>
      <w:r w:rsidR="005002D4">
        <w:rPr>
          <w:rFonts w:hint="eastAsia"/>
          <w:noProof/>
        </w:rPr>
        <w:t xml:space="preserve"> </w:t>
      </w:r>
      <w:r w:rsidR="005002D4">
        <w:rPr>
          <w:rFonts w:hint="eastAsia"/>
          <w:noProof/>
        </w:rPr>
        <w:t>선택합니다</w:t>
      </w:r>
      <w:r w:rsidR="005002D4">
        <w:rPr>
          <w:rFonts w:hint="eastAsia"/>
          <w:noProof/>
        </w:rPr>
        <w:t>.</w:t>
      </w:r>
      <w:r w:rsidR="00F10010">
        <w:rPr>
          <w:noProof/>
        </w:rPr>
        <w:br/>
      </w:r>
      <w:r w:rsidR="00AE1D5B">
        <w:t>10</w:t>
      </w:r>
      <w:r>
        <w:rPr>
          <w:rFonts w:hint="eastAsia"/>
        </w:rPr>
        <w:t xml:space="preserve">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</w:t>
      </w:r>
      <w:r w:rsidR="005002D4">
        <w:rPr>
          <w:rFonts w:hint="eastAsia"/>
        </w:rPr>
        <w:t>하거나</w:t>
      </w:r>
      <w:r w:rsidR="005002D4">
        <w:rPr>
          <w:rFonts w:hint="eastAsia"/>
        </w:rPr>
        <w:t xml:space="preserve"> </w:t>
      </w:r>
      <w:r w:rsidR="005002D4">
        <w:rPr>
          <w:rFonts w:hint="eastAsia"/>
        </w:rPr>
        <w:t>닫기를</w:t>
      </w:r>
      <w:r w:rsidR="005002D4">
        <w:rPr>
          <w:rFonts w:hint="eastAsia"/>
        </w:rPr>
        <w:t xml:space="preserve"> </w:t>
      </w:r>
      <w:r w:rsidR="005002D4">
        <w:rPr>
          <w:rFonts w:hint="eastAsia"/>
        </w:rPr>
        <w:t>클릭하여</w:t>
      </w:r>
      <w:r w:rsidR="005002D4">
        <w:rPr>
          <w:rFonts w:hint="eastAsia"/>
        </w:rPr>
        <w:t xml:space="preserve"> </w:t>
      </w:r>
      <w:r w:rsidR="005002D4">
        <w:rPr>
          <w:rFonts w:hint="eastAsia"/>
        </w:rPr>
        <w:t>취소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14:paraId="69D7A1EE" w14:textId="77777777" w:rsidR="00F10010" w:rsidRDefault="00F10010">
      <w:r>
        <w:br w:type="page"/>
      </w:r>
    </w:p>
    <w:p w14:paraId="4129ECF8" w14:textId="70139561" w:rsidR="00AB51A6" w:rsidRPr="005002D4" w:rsidRDefault="00AB51A6" w:rsidP="00F10010">
      <w:pPr>
        <w:pStyle w:val="3"/>
        <w:rPr>
          <w:rFonts w:ascii="맑은 고딕" w:hAnsi="맑은 고딕"/>
        </w:rPr>
      </w:pPr>
      <w:bookmarkStart w:id="42" w:name="_Toc17460746"/>
      <w:bookmarkStart w:id="43" w:name="_Toc69819958"/>
      <w:r w:rsidRPr="005002D4">
        <w:rPr>
          <w:rFonts w:ascii="맑은 고딕" w:hAnsi="맑은 고딕" w:hint="eastAsia"/>
        </w:rPr>
        <w:lastRenderedPageBreak/>
        <w:t>4.3.</w:t>
      </w:r>
      <w:r w:rsidR="00444973" w:rsidRPr="005002D4">
        <w:rPr>
          <w:rFonts w:ascii="맑은 고딕" w:hAnsi="맑은 고딕"/>
        </w:rPr>
        <w:t>4</w:t>
      </w:r>
      <w:r w:rsidRPr="005002D4">
        <w:rPr>
          <w:rFonts w:ascii="맑은 고딕" w:hAnsi="맑은 고딕" w:hint="eastAsia"/>
        </w:rPr>
        <w:t xml:space="preserve"> </w:t>
      </w:r>
      <w:bookmarkEnd w:id="42"/>
      <w:r w:rsidR="0082559B">
        <w:rPr>
          <w:rFonts w:ascii="맑은 고딕" w:hAnsi="맑은 고딕" w:hint="eastAsia"/>
        </w:rPr>
        <w:t>추가</w:t>
      </w:r>
      <w:bookmarkEnd w:id="43"/>
      <w:r w:rsidRPr="005002D4">
        <w:rPr>
          <w:rFonts w:ascii="맑은 고딕" w:hAnsi="맑은 고딕" w:hint="eastAsia"/>
        </w:rPr>
        <w:t xml:space="preserve"> </w:t>
      </w:r>
    </w:p>
    <w:p w14:paraId="7BE2A094" w14:textId="6BE4DF8D" w:rsidR="00192DB1" w:rsidRDefault="00AE4FD6" w:rsidP="00192DB1"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87360" behindDoc="1" locked="0" layoutInCell="1" allowOverlap="1" wp14:anchorId="56F886B7" wp14:editId="7F938E3B">
                <wp:simplePos x="0" y="0"/>
                <wp:positionH relativeFrom="column">
                  <wp:posOffset>635</wp:posOffset>
                </wp:positionH>
                <wp:positionV relativeFrom="paragraph">
                  <wp:posOffset>632460</wp:posOffset>
                </wp:positionV>
                <wp:extent cx="5942965" cy="3719830"/>
                <wp:effectExtent l="19050" t="19050" r="19685" b="13970"/>
                <wp:wrapTight wrapText="bothSides">
                  <wp:wrapPolygon edited="0">
                    <wp:start x="-69" y="-111"/>
                    <wp:lineTo x="-69" y="21571"/>
                    <wp:lineTo x="21602" y="21571"/>
                    <wp:lineTo x="21602" y="-111"/>
                    <wp:lineTo x="-69" y="-111"/>
                  </wp:wrapPolygon>
                </wp:wrapTight>
                <wp:docPr id="2171" name="그룹 2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965" cy="3719830"/>
                          <a:chOff x="0" y="0"/>
                          <a:chExt cx="5942965" cy="3843020"/>
                        </a:xfrm>
                      </wpg:grpSpPr>
                      <pic:pic xmlns:pic="http://schemas.openxmlformats.org/drawingml/2006/picture">
                        <pic:nvPicPr>
                          <pic:cNvPr id="2165" name="그림 2165"/>
                          <pic:cNvPicPr>
                            <a:picLocks noChangeAspect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942965" cy="384302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2166" name="그룹 2166"/>
                        <wpg:cNvGrpSpPr/>
                        <wpg:grpSpPr>
                          <a:xfrm>
                            <a:off x="137160" y="518160"/>
                            <a:ext cx="186643" cy="309242"/>
                            <a:chOff x="86632" y="318810"/>
                            <a:chExt cx="186962" cy="309856"/>
                          </a:xfrm>
                        </wpg:grpSpPr>
                        <wps:wsp>
                          <wps:cNvPr id="2167" name="타원 2167"/>
                          <wps:cNvSpPr/>
                          <wps:spPr>
                            <a:xfrm>
                              <a:off x="86632" y="393922"/>
                              <a:ext cx="186644" cy="188491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68" name="Text Box 2168"/>
                          <wps:cNvSpPr txBox="1"/>
                          <wps:spPr>
                            <a:xfrm>
                              <a:off x="142149" y="318810"/>
                              <a:ext cx="131445" cy="3098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AEFBEAC" w14:textId="77777777" w:rsidR="00733671" w:rsidRPr="003336FB" w:rsidRDefault="00733671" w:rsidP="005002D4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3336FB"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2A729205" w14:textId="77777777" w:rsidR="00733671" w:rsidRPr="003336FB" w:rsidRDefault="00733671" w:rsidP="005002D4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2" name="직사각형 2172"/>
                        <wps:cNvSpPr/>
                        <wps:spPr>
                          <a:xfrm>
                            <a:off x="350520" y="304800"/>
                            <a:ext cx="2458566" cy="80486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69" name="그룹 2269"/>
                        <wpg:cNvGrpSpPr/>
                        <wpg:grpSpPr>
                          <a:xfrm>
                            <a:off x="3044190" y="224790"/>
                            <a:ext cx="186724" cy="309242"/>
                            <a:chOff x="-2709592" y="0"/>
                            <a:chExt cx="186771" cy="309245"/>
                          </a:xfrm>
                        </wpg:grpSpPr>
                        <wps:wsp>
                          <wps:cNvPr id="2270" name="타원 2270"/>
                          <wps:cNvSpPr/>
                          <wps:spPr>
                            <a:xfrm>
                              <a:off x="-2709592" y="75111"/>
                              <a:ext cx="186372" cy="18811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71" name="Text Box 2271"/>
                          <wps:cNvSpPr txBox="1"/>
                          <wps:spPr>
                            <a:xfrm>
                              <a:off x="-2654075" y="0"/>
                              <a:ext cx="131254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8FB6C46" w14:textId="5B3CF8B4" w:rsidR="00733671" w:rsidRPr="003336FB" w:rsidRDefault="00733671" w:rsidP="005002D4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67" name="직사각형 1067"/>
                        <wps:cNvSpPr/>
                        <wps:spPr>
                          <a:xfrm>
                            <a:off x="3299460" y="308610"/>
                            <a:ext cx="2411923" cy="16654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56" name="그룹 2156"/>
                        <wpg:cNvGrpSpPr/>
                        <wpg:grpSpPr>
                          <a:xfrm>
                            <a:off x="129540" y="1181100"/>
                            <a:ext cx="187960" cy="309245"/>
                            <a:chOff x="0" y="0"/>
                            <a:chExt cx="187960" cy="309245"/>
                          </a:xfrm>
                        </wpg:grpSpPr>
                        <wps:wsp>
                          <wps:cNvPr id="2661" name="타원 2661"/>
                          <wps:cNvSpPr/>
                          <wps:spPr>
                            <a:xfrm>
                              <a:off x="0" y="762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2" name="Text Box 2662"/>
                          <wps:cNvSpPr txBox="1"/>
                          <wps:spPr>
                            <a:xfrm>
                              <a:off x="57150" y="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FDFBE37" w14:textId="77777777" w:rsidR="00733671" w:rsidRPr="003336FB" w:rsidRDefault="00733671" w:rsidP="005002D4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  <w:p w14:paraId="45913340" w14:textId="77777777" w:rsidR="00733671" w:rsidRPr="003336FB" w:rsidRDefault="00733671" w:rsidP="005002D4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64" name="직사각형 2664"/>
                        <wps:cNvSpPr/>
                        <wps:spPr>
                          <a:xfrm>
                            <a:off x="342900" y="1268730"/>
                            <a:ext cx="2459990" cy="1600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57" name="그룹 2157"/>
                        <wpg:cNvGrpSpPr/>
                        <wpg:grpSpPr>
                          <a:xfrm>
                            <a:off x="129540" y="1744980"/>
                            <a:ext cx="187960" cy="309245"/>
                            <a:chOff x="0" y="0"/>
                            <a:chExt cx="187960" cy="309245"/>
                          </a:xfrm>
                        </wpg:grpSpPr>
                        <wps:wsp>
                          <wps:cNvPr id="2667" name="타원 2667"/>
                          <wps:cNvSpPr/>
                          <wps:spPr>
                            <a:xfrm>
                              <a:off x="0" y="7239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8" name="Text Box 2668"/>
                          <wps:cNvSpPr txBox="1"/>
                          <wps:spPr>
                            <a:xfrm>
                              <a:off x="57150" y="0"/>
                              <a:ext cx="130810" cy="309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5E3147" w14:textId="6CEA4AAC" w:rsidR="00733671" w:rsidRDefault="00733671" w:rsidP="00267EC0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  <w:p w14:paraId="733F87CA" w14:textId="77777777" w:rsidR="00733671" w:rsidRPr="003336FB" w:rsidRDefault="00733671" w:rsidP="00267EC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70" name="직사각형 2670"/>
                        <wps:cNvSpPr/>
                        <wps:spPr>
                          <a:xfrm>
                            <a:off x="342900" y="1756410"/>
                            <a:ext cx="2459990" cy="32065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58" name="그룹 2158"/>
                        <wpg:cNvGrpSpPr/>
                        <wpg:grpSpPr>
                          <a:xfrm>
                            <a:off x="3044190" y="601980"/>
                            <a:ext cx="187960" cy="308610"/>
                            <a:chOff x="-2708910" y="0"/>
                            <a:chExt cx="187960" cy="308610"/>
                          </a:xfrm>
                        </wpg:grpSpPr>
                        <wps:wsp>
                          <wps:cNvPr id="2" name="타원 2"/>
                          <wps:cNvSpPr/>
                          <wps:spPr>
                            <a:xfrm>
                              <a:off x="-2708910" y="7239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Text Box 7"/>
                          <wps:cNvSpPr txBox="1"/>
                          <wps:spPr>
                            <a:xfrm>
                              <a:off x="-2651760" y="0"/>
                              <a:ext cx="130810" cy="3086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241E9E9" w14:textId="0F6BACE5" w:rsidR="00733671" w:rsidRPr="003336FB" w:rsidRDefault="00733671" w:rsidP="00192DB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" name="직사각형 20"/>
                        <wps:cNvSpPr/>
                        <wps:spPr>
                          <a:xfrm>
                            <a:off x="3299460" y="476250"/>
                            <a:ext cx="2411730" cy="58398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69" name="그룹 2169"/>
                        <wpg:cNvGrpSpPr/>
                        <wpg:grpSpPr>
                          <a:xfrm>
                            <a:off x="3044190" y="971550"/>
                            <a:ext cx="187960" cy="308610"/>
                            <a:chOff x="-2708910" y="0"/>
                            <a:chExt cx="187960" cy="308610"/>
                          </a:xfrm>
                        </wpg:grpSpPr>
                        <wps:wsp>
                          <wps:cNvPr id="27" name="타원 27"/>
                          <wps:cNvSpPr/>
                          <wps:spPr>
                            <a:xfrm>
                              <a:off x="-2708910" y="762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Text Box 29"/>
                          <wps:cNvSpPr txBox="1"/>
                          <wps:spPr>
                            <a:xfrm>
                              <a:off x="-2651760" y="0"/>
                              <a:ext cx="130810" cy="3086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EFC6376" w14:textId="63225440" w:rsidR="00733671" w:rsidRPr="003336FB" w:rsidRDefault="00733671" w:rsidP="00192DB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0" name="직사각형 30"/>
                        <wps:cNvSpPr/>
                        <wps:spPr>
                          <a:xfrm>
                            <a:off x="3299460" y="1059180"/>
                            <a:ext cx="2411730" cy="14343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70" name="그룹 2170"/>
                        <wpg:cNvGrpSpPr/>
                        <wpg:grpSpPr>
                          <a:xfrm>
                            <a:off x="3044190" y="1242060"/>
                            <a:ext cx="187960" cy="308610"/>
                            <a:chOff x="-2708910" y="0"/>
                            <a:chExt cx="187960" cy="308610"/>
                          </a:xfrm>
                        </wpg:grpSpPr>
                        <wps:wsp>
                          <wps:cNvPr id="31" name="타원 31"/>
                          <wps:cNvSpPr/>
                          <wps:spPr>
                            <a:xfrm>
                              <a:off x="-2708910" y="76200"/>
                              <a:ext cx="186055" cy="18796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Text Box 71"/>
                          <wps:cNvSpPr txBox="1"/>
                          <wps:spPr>
                            <a:xfrm>
                              <a:off x="-2651760" y="0"/>
                              <a:ext cx="130810" cy="3086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2028565" w14:textId="21206317" w:rsidR="00733671" w:rsidRPr="003336FB" w:rsidRDefault="00733671" w:rsidP="00192DB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2" name="직사각형 72"/>
                        <wps:cNvSpPr/>
                        <wps:spPr>
                          <a:xfrm>
                            <a:off x="3299460" y="1203960"/>
                            <a:ext cx="2411730" cy="42518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F886B7" id="그룹 2171" o:spid="_x0000_s1229" style="position:absolute;margin-left:.05pt;margin-top:49.8pt;width:467.95pt;height:292.9pt;z-index:-250629120;mso-height-relative:margin" coordsize="59429,38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">
                <v:shape id="그림 2165" o:spid="_x0000_s1230" type="#_x0000_t75" style="position:absolute;width:59429;height:38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" stroked="t" strokecolor="black [3213]" strokeweight="1pt">
                  <v:imagedata r:id="rId102" o:title=""/>
                  <v:path arrowok="t"/>
                </v:shape>
                <v:group id="그룹 2166" o:spid="_x0000_s1231" style="position:absolute;left:1371;top:5181;width:1867;height:3093" coordorigin="866,3188" coordsize="1869,3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8OgxQAAAN0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">
                  <v:oval id="타원 2167" o:spid="_x0000_s1232" style="position:absolute;left:866;top:3939;width:1866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" fillcolor="white [3212]" strokecolor="black [3213]" strokeweight="1pt"/>
                  <v:shape id="Text Box 2168" o:spid="_x0000_s1233" type="#_x0000_t202" style="position:absolute;left:1421;top:3188;width:1314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" filled="f" stroked="f" strokeweight=".5pt">
                    <v:textbox inset="0,0,0,0">
                      <w:txbxContent>
                        <w:p w14:paraId="0AEFBEAC" w14:textId="77777777" w:rsidR="00733671" w:rsidRPr="003336FB" w:rsidRDefault="00733671" w:rsidP="005002D4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 w:rsidRPr="003336FB"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2A729205" w14:textId="77777777" w:rsidR="00733671" w:rsidRPr="003336FB" w:rsidRDefault="00733671" w:rsidP="005002D4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rect id="직사각형 2172" o:spid="_x0000_s1234" style="position:absolute;left:3505;top:3048;width:24585;height:8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" filled="f" strokecolor="red" strokeweight="1.25pt"/>
                <v:group id="그룹 2269" o:spid="_x0000_s1235" style="position:absolute;left:30441;top:2247;width:1868;height:3093" coordorigin="-27095" coordsize="1867,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">
                  <v:oval id="타원 2270" o:spid="_x0000_s1236" style="position:absolute;left:-27095;top:751;width:1863;height:1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" fillcolor="white [3212]" strokecolor="black [3213]" strokeweight="1pt"/>
                  <v:shape id="Text Box 2271" o:spid="_x0000_s1237" type="#_x0000_t202" style="position:absolute;left:-26540;width:1312;height:3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" filled="f" stroked="f" strokeweight=".5pt">
                    <v:textbox inset="0,0,0,0">
                      <w:txbxContent>
                        <w:p w14:paraId="38FB6C46" w14:textId="5B3CF8B4" w:rsidR="00733671" w:rsidRPr="003336FB" w:rsidRDefault="00733671" w:rsidP="005002D4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rect id="직사각형 1067" o:spid="_x0000_s1238" style="position:absolute;left:32994;top:3086;width:24119;height:16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" filled="f" strokecolor="red" strokeweight="1.25pt"/>
                <v:group id="그룹 2156" o:spid="_x0000_s1239" style="position:absolute;left:1295;top:11811;width:1880;height:3092" coordsize="18796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">
                  <v:oval id="타원 2661" o:spid="_x0000_s1240" style="position:absolute;top:7620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" fillcolor="white [3212]" strokecolor="black [3213]" strokeweight="1pt"/>
                  <v:shape id="Text Box 2662" o:spid="_x0000_s1241" type="#_x0000_t202" style="position:absolute;left:5715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" filled="f" stroked="f" strokeweight=".5pt">
                    <v:textbox inset="0,0,0,0">
                      <w:txbxContent>
                        <w:p w14:paraId="7FDFBE37" w14:textId="77777777" w:rsidR="00733671" w:rsidRPr="003336FB" w:rsidRDefault="00733671" w:rsidP="005002D4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45913340" w14:textId="77777777" w:rsidR="00733671" w:rsidRPr="003336FB" w:rsidRDefault="00733671" w:rsidP="005002D4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rect id="직사각형 2664" o:spid="_x0000_s1242" style="position:absolute;left:3429;top:12687;width:24599;height:1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" filled="f" strokecolor="red" strokeweight="1.25pt"/>
                <v:group id="그룹 2157" o:spid="_x0000_s1243" style="position:absolute;left:1295;top:17449;width:1880;height:3093" coordsize="18796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6yG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">
                  <v:oval id="타원 2667" o:spid="_x0000_s1244" style="position:absolute;top:72390;width:186055;height:187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" fillcolor="white [3212]" strokecolor="black [3213]" strokeweight="1pt"/>
                  <v:shape id="Text Box 2668" o:spid="_x0000_s1245" type="#_x0000_t202" style="position:absolute;left:57150;width:130810;height:309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" filled="f" stroked="f" strokeweight=".5pt">
                    <v:textbox inset="0,0,0,0">
                      <w:txbxContent>
                        <w:p w14:paraId="1C5E3147" w14:textId="6CEA4AAC" w:rsidR="00733671" w:rsidRDefault="00733671" w:rsidP="00267EC0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733F87CA" w14:textId="77777777" w:rsidR="00733671" w:rsidRPr="003336FB" w:rsidRDefault="00733671" w:rsidP="00267EC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rect id="직사각형 2670" o:spid="_x0000_s1246" style="position:absolute;left:3429;top:17564;width:24599;height:32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" filled="f" strokecolor="red" strokeweight="1.25pt"/>
                <v:group id="그룹 2158" o:spid="_x0000_s1247" style="position:absolute;left:30441;top:6019;width:1880;height:3086" coordorigin="-27089" coordsize="1879,3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Dj0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5mBvehCcg0ycAAAD//wMAUEsBAi0AFAAGAAgAAAAhANvh9svuAAAAhQEAABMAAAAAAAAAAAAA&#10;AAAAAAAAAFtDb250ZW50X1R5cGVzXS54bWxQSwECLQAUAAYACAAAACEAWvQsW78AAAAVAQAACwAA&#10;AAAAAAAAAAAAAAAfAQAAX3JlbHMvLnJlbHNQSwECLQAUAAYACAAAACEAjdQ49MMAAADdAAAADwAA&#10;AAAAAAAAAAAAAAAHAgAAZHJzL2Rvd25yZXYueG1sUEsFBgAAAAADAAMAtwAAAPcCAAAAAA==&#10;">
                  <v:oval id="타원 2" o:spid="_x0000_s1248" style="position:absolute;left:-27089;top:723;width:1861;height: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" fillcolor="white [3212]" strokecolor="black [3213]" strokeweight="1pt"/>
                  <v:shape id="Text Box 7" o:spid="_x0000_s1249" type="#_x0000_t202" style="position:absolute;left:-26517;width:1308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" filled="f" stroked="f" strokeweight=".5pt">
                    <v:textbox inset="0,0,0,0">
                      <w:txbxContent>
                        <w:p w14:paraId="0241E9E9" w14:textId="0F6BACE5" w:rsidR="00733671" w:rsidRPr="003336FB" w:rsidRDefault="00733671" w:rsidP="00192DB1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rect id="직사각형 20" o:spid="_x0000_s1250" style="position:absolute;left:32994;top:4762;width:24117;height:58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" filled="f" strokecolor="red" strokeweight="1.25pt"/>
                <v:group id="그룹 2169" o:spid="_x0000_s1251" style="position:absolute;left:30441;top:9715;width:1880;height:3086" coordorigin="-27089" coordsize="1879,3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FfS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0iX8vglPQK5/AAAA//8DAFBLAQItABQABgAIAAAAIQDb4fbL7gAAAIUBAAATAAAAAAAA&#10;AAAAAAAAAAAAAABbQ29udGVudF9UeXBlc10ueG1sUEsBAi0AFAAGAAgAAAAhAFr0LFu/AAAAFQEA&#10;AAsAAAAAAAAAAAAAAAAAHwEAAF9yZWxzLy5yZWxzUEsBAi0AFAAGAAgAAAAhACz0V9LHAAAA3QAA&#10;AA8AAAAAAAAAAAAAAAAABwIAAGRycy9kb3ducmV2LnhtbFBLBQYAAAAAAwADALcAAAD7AgAAAAA=&#10;">
                  <v:oval id="타원 27" o:spid="_x0000_s1252" style="position:absolute;left:-27089;top:762;width:1861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" fillcolor="white [3212]" strokecolor="black [3213]" strokeweight="1pt"/>
                  <v:shape id="Text Box 29" o:spid="_x0000_s1253" type="#_x0000_t202" style="position:absolute;left:-26517;width:1308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" filled="f" stroked="f" strokeweight=".5pt">
                    <v:textbox inset="0,0,0,0">
                      <w:txbxContent>
                        <w:p w14:paraId="2EFC6376" w14:textId="63225440" w:rsidR="00733671" w:rsidRPr="003336FB" w:rsidRDefault="00733671" w:rsidP="00192DB1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rect id="직사각형 30" o:spid="_x0000_s1254" style="position:absolute;left:32994;top:10591;width:24117;height:1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" filled="f" strokecolor="red" strokeweight="1.25pt"/>
                <v:group id="그룹 2170" o:spid="_x0000_s1255" style="position:absolute;left:30441;top:12420;width:1880;height:3086" coordorigin="-27089" coordsize="1879,3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2iS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xR9gf3oQnIDe/AAAA//8DAFBLAQItABQABgAIAAAAIQDb4fbL7gAAAIUBAAATAAAAAAAAAAAA&#10;AAAAAAAAAABbQ29udGVudF9UeXBlc10ueG1sUEsBAi0AFAAGAAgAAAAhAFr0LFu/AAAAFQEAAAsA&#10;AAAAAAAAAAAAAAAAHwEAAF9yZWxzLy5yZWxzUEsBAi0AFAAGAAgAAAAhADgXaJLEAAAA3QAAAA8A&#10;AAAAAAAAAAAAAAAABwIAAGRycy9kb3ducmV2LnhtbFBLBQYAAAAAAwADALcAAAD4AgAAAAA=&#10;">
                  <v:oval id="타원 31" o:spid="_x0000_s1256" style="position:absolute;left:-27089;top:762;width:1861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" fillcolor="white [3212]" strokecolor="black [3213]" strokeweight="1pt"/>
                  <v:shape id="Text Box 71" o:spid="_x0000_s1257" type="#_x0000_t202" style="position:absolute;left:-26517;width:1308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" filled="f" stroked="f" strokeweight=".5pt">
                    <v:textbox inset="0,0,0,0">
                      <w:txbxContent>
                        <w:p w14:paraId="62028565" w14:textId="21206317" w:rsidR="00733671" w:rsidRPr="003336FB" w:rsidRDefault="00733671" w:rsidP="00192DB1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rect id="직사각형 72" o:spid="_x0000_s1258" style="position:absolute;left:32994;top:12039;width:24117;height:42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" filled="f" strokecolor="red" strokeweight="1.25pt"/>
                <w10:wrap type="tight"/>
              </v:group>
            </w:pict>
          </mc:Fallback>
        </mc:AlternateContent>
      </w:r>
      <w:r w:rsidR="005002D4" w:rsidRPr="005A494A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40256" behindDoc="1" locked="0" layoutInCell="1" allowOverlap="1" wp14:anchorId="46A7D4F1" wp14:editId="5AC45A14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3001645" cy="414020"/>
                <wp:effectExtent l="0" t="0" r="8255" b="5080"/>
                <wp:wrapTight wrapText="bothSides">
                  <wp:wrapPolygon edited="0">
                    <wp:start x="0" y="0"/>
                    <wp:lineTo x="0" y="20871"/>
                    <wp:lineTo x="21522" y="20871"/>
                    <wp:lineTo x="21522" y="0"/>
                    <wp:lineTo x="0" y="0"/>
                  </wp:wrapPolygon>
                </wp:wrapTight>
                <wp:docPr id="3" name="그룹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1645" cy="414020"/>
                          <a:chOff x="570050" y="48639"/>
                          <a:chExt cx="2706223" cy="311285"/>
                        </a:xfrm>
                      </wpg:grpSpPr>
                      <pic:pic xmlns:pic="http://schemas.openxmlformats.org/drawingml/2006/picture">
                        <pic:nvPicPr>
                          <pic:cNvPr id="8" name="그림 8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050" y="48639"/>
                            <a:ext cx="2706223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직사각형 17"/>
                        <wps:cNvSpPr/>
                        <wps:spPr>
                          <a:xfrm>
                            <a:off x="1105718" y="92866"/>
                            <a:ext cx="530664" cy="2217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7248D6" id="그룹 3" o:spid="_x0000_s1026" style="position:absolute;left:0;text-align:left;margin-left:185.15pt;margin-top:.95pt;width:236.35pt;height:32.6pt;z-index:-250676224;mso-position-horizontal:right;mso-position-horizontal-relative:margin" coordorigin="5700,486" coordsize="27062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">
                <v:shape id="그림 8" o:spid="_x0000_s1027" type="#_x0000_t75" style="position:absolute;left:5700;top:486;width:27062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">
                  <v:imagedata r:id="rId98" o:title=""/>
                </v:shape>
                <v:rect id="직사각형 17" o:spid="_x0000_s1028" style="position:absolute;left:11057;top:928;width:5306;height: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추가를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위한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나타납니다</w:t>
      </w:r>
      <w:r w:rsidR="00AB51A6">
        <w:rPr>
          <w:rFonts w:hint="eastAsia"/>
        </w:rPr>
        <w:t>.</w:t>
      </w:r>
      <w:r w:rsidR="00AB51A6">
        <w:t xml:space="preserve"> </w:t>
      </w:r>
      <w:r w:rsidR="00AB51A6">
        <w:rPr>
          <w:rFonts w:hint="eastAsia"/>
        </w:rPr>
        <w:t>정보를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확인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누릅니다</w:t>
      </w:r>
      <w:r w:rsidR="00AB51A6">
        <w:rPr>
          <w:rFonts w:hint="eastAsia"/>
        </w:rPr>
        <w:t>.</w:t>
      </w:r>
    </w:p>
    <w:p w14:paraId="1D90EEC1" w14:textId="51740B5D" w:rsidR="00AE4FD6" w:rsidRDefault="00AB51A6" w:rsidP="00AE4FD6">
      <w:pPr>
        <w:ind w:leftChars="200" w:left="400"/>
        <w:rPr>
          <w:noProof/>
        </w:rPr>
      </w:pPr>
      <w:r>
        <w:rPr>
          <w:rFonts w:ascii="맑은 고딕" w:hAnsi="맑은 고딕" w:hint="eastAsia"/>
        </w:rPr>
        <w:t xml:space="preserve">1 </w:t>
      </w:r>
      <w:proofErr w:type="gramStart"/>
      <w:r>
        <w:rPr>
          <w:rFonts w:ascii="맑은 고딕" w:hAnsi="맑은 고딕" w:hint="eastAsia"/>
        </w:rPr>
        <w:t>제조사 :</w:t>
      </w:r>
      <w:proofErr w:type="gramEnd"/>
      <w:r>
        <w:rPr>
          <w:rFonts w:ascii="맑은 고딕" w:hAnsi="맑은 고딕" w:hint="eastAsia"/>
        </w:rPr>
        <w:t xml:space="preserve"> 카메라 제조사를 선택합니다. </w:t>
      </w:r>
      <w:r w:rsidRPr="00736202">
        <w:rPr>
          <w:rFonts w:hint="eastAsia"/>
        </w:rPr>
        <w:t>(</w:t>
      </w:r>
      <w:r>
        <w:rPr>
          <w:rFonts w:hint="eastAsia"/>
        </w:rPr>
        <w:t>표준</w:t>
      </w:r>
      <w:r>
        <w:rPr>
          <w:rFonts w:hint="eastAsia"/>
        </w:rPr>
        <w:t xml:space="preserve"> </w:t>
      </w:r>
      <w:r>
        <w:rPr>
          <w:rFonts w:hint="eastAsia"/>
        </w:rPr>
        <w:t>프로토콜로</w:t>
      </w:r>
      <w:r>
        <w:rPr>
          <w:rFonts w:hint="eastAsia"/>
        </w:rPr>
        <w:t xml:space="preserve"> </w:t>
      </w:r>
      <w:r>
        <w:rPr>
          <w:rFonts w:hint="eastAsia"/>
        </w:rPr>
        <w:t>입력할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 w:rsidRPr="00736202">
        <w:rPr>
          <w:rFonts w:hint="eastAsia"/>
        </w:rPr>
        <w:t>ONVIF</w:t>
      </w:r>
      <w:r>
        <w:rPr>
          <w:rFonts w:hint="eastAsia"/>
        </w:rPr>
        <w:t xml:space="preserve">, </w:t>
      </w:r>
      <w:r w:rsidRPr="00736202">
        <w:rPr>
          <w:rFonts w:hint="eastAsia"/>
        </w:rPr>
        <w:t xml:space="preserve">RTP </w:t>
      </w:r>
      <w:r w:rsidRPr="00736202">
        <w:rPr>
          <w:rFonts w:hint="eastAsia"/>
        </w:rPr>
        <w:t>선택</w:t>
      </w:r>
      <w:r w:rsidRPr="00736202">
        <w:rPr>
          <w:rFonts w:hint="eastAsia"/>
        </w:rPr>
        <w:t>)</w:t>
      </w:r>
      <w:r w:rsidR="00192DB1">
        <w:br/>
      </w:r>
      <w:r w:rsidR="00192DB1">
        <w:rPr>
          <w:rFonts w:ascii="맑은 고딕" w:hAnsi="맑은 고딕"/>
        </w:rPr>
        <w:t xml:space="preserve">  </w:t>
      </w:r>
      <w:r w:rsidRPr="00736202">
        <w:rPr>
          <w:rFonts w:hint="eastAsia"/>
        </w:rPr>
        <w:t>모델명</w:t>
      </w:r>
      <w:r>
        <w:rPr>
          <w:rFonts w:hint="eastAsia"/>
        </w:rPr>
        <w:t xml:space="preserve"> : </w:t>
      </w:r>
      <w:r>
        <w:rPr>
          <w:rFonts w:hint="eastAsia"/>
        </w:rPr>
        <w:t>제조</w:t>
      </w:r>
      <w:r w:rsidR="00F951B6">
        <w:rPr>
          <w:rFonts w:hint="eastAsia"/>
        </w:rPr>
        <w:t>사</w:t>
      </w:r>
      <w:r w:rsidRPr="00736202">
        <w:rPr>
          <w:rFonts w:hint="eastAsia"/>
        </w:rPr>
        <w:t xml:space="preserve"> </w:t>
      </w:r>
      <w:r w:rsidRPr="00736202">
        <w:rPr>
          <w:rFonts w:hint="eastAsia"/>
        </w:rPr>
        <w:t>모델을</w:t>
      </w:r>
      <w:r w:rsidRPr="00736202">
        <w:rPr>
          <w:rFonts w:hint="eastAsia"/>
        </w:rPr>
        <w:t xml:space="preserve"> </w:t>
      </w:r>
      <w:r w:rsidRPr="00736202">
        <w:rPr>
          <w:rFonts w:hint="eastAsia"/>
        </w:rPr>
        <w:t>선택합니다</w:t>
      </w:r>
      <w:r w:rsidRPr="00736202">
        <w:rPr>
          <w:rFonts w:hint="eastAsia"/>
        </w:rPr>
        <w:t>.</w:t>
      </w:r>
      <w:r w:rsidR="00192DB1">
        <w:br/>
        <w:t xml:space="preserve">   </w:t>
      </w:r>
      <w:proofErr w:type="gramStart"/>
      <w:r w:rsidRPr="00736202">
        <w:rPr>
          <w:rFonts w:hint="eastAsia"/>
        </w:rPr>
        <w:t>이름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목록에</w:t>
      </w:r>
      <w:r>
        <w:rPr>
          <w:rFonts w:hint="eastAsia"/>
        </w:rPr>
        <w:t xml:space="preserve"> </w:t>
      </w:r>
      <w:r>
        <w:rPr>
          <w:rFonts w:hint="eastAsia"/>
        </w:rPr>
        <w:t>표시될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192DB1">
        <w:br/>
        <w:t xml:space="preserve">   </w:t>
      </w:r>
      <w:r>
        <w:rPr>
          <w:rFonts w:hint="eastAsia"/>
        </w:rPr>
        <w:t>종류</w:t>
      </w:r>
      <w:r>
        <w:rPr>
          <w:rFonts w:hint="eastAsia"/>
        </w:rPr>
        <w:t xml:space="preserve"> : </w:t>
      </w:r>
      <w:r w:rsidR="00F951B6">
        <w:rPr>
          <w:rFonts w:hint="eastAsia"/>
        </w:rPr>
        <w:t>B</w:t>
      </w:r>
      <w:r w:rsidR="00F951B6">
        <w:t xml:space="preserve">ox, Dome, PTZ, </w:t>
      </w:r>
      <w:r w:rsidR="004F3EF9">
        <w:t xml:space="preserve">Video Server </w:t>
      </w:r>
      <w:r w:rsidR="004F3EF9">
        <w:rPr>
          <w:rFonts w:hint="eastAsia"/>
        </w:rPr>
        <w:t>등</w:t>
      </w:r>
      <w:r w:rsidR="004F3EF9">
        <w:rPr>
          <w:rFonts w:hint="eastAsia"/>
        </w:rPr>
        <w:t xml:space="preserve"> </w:t>
      </w:r>
      <w:r w:rsidR="004F3EF9">
        <w:t>4</w:t>
      </w:r>
      <w:r w:rsidR="004F3EF9">
        <w:rPr>
          <w:rFonts w:hint="eastAsia"/>
        </w:rPr>
        <w:t>종류의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카메라가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있습니다</w:t>
      </w:r>
      <w:r w:rsidR="004F3EF9">
        <w:rPr>
          <w:rFonts w:hint="eastAsia"/>
        </w:rPr>
        <w:t>.</w:t>
      </w:r>
      <w:r w:rsidR="004F3EF9">
        <w:br/>
      </w:r>
      <w:r w:rsidR="004F3EF9">
        <w:rPr>
          <w:rFonts w:hint="eastAsia"/>
        </w:rPr>
        <w:t xml:space="preserve"> </w:t>
      </w:r>
      <w:r w:rsidR="004F3EF9">
        <w:t xml:space="preserve">              </w:t>
      </w:r>
      <w:r w:rsidR="004F3EF9">
        <w:rPr>
          <w:rFonts w:hint="eastAsia"/>
        </w:rPr>
        <w:t>선택한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종류에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따라</w:t>
      </w:r>
      <w:r w:rsidR="004F3EF9"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심볼이</w:t>
      </w:r>
      <w:r>
        <w:rPr>
          <w:rFonts w:hint="eastAsia"/>
        </w:rPr>
        <w:t xml:space="preserve"> </w:t>
      </w:r>
      <w:r>
        <w:rPr>
          <w:rFonts w:hint="eastAsia"/>
        </w:rPr>
        <w:t>바</w:t>
      </w:r>
      <w:r w:rsidR="004F3EF9">
        <w:rPr>
          <w:rFonts w:hint="eastAsia"/>
        </w:rPr>
        <w:t>뀌고</w:t>
      </w:r>
      <w:r w:rsidR="004F3EF9">
        <w:rPr>
          <w:rFonts w:hint="eastAsia"/>
        </w:rPr>
        <w:t xml:space="preserve"> </w:t>
      </w:r>
      <w:r>
        <w:rPr>
          <w:rFonts w:hint="eastAsia"/>
        </w:rPr>
        <w:t>제어가</w:t>
      </w:r>
      <w:r>
        <w:rPr>
          <w:rFonts w:hint="eastAsia"/>
        </w:rPr>
        <w:t xml:space="preserve"> </w:t>
      </w:r>
      <w:r>
        <w:rPr>
          <w:rFonts w:hint="eastAsia"/>
        </w:rPr>
        <w:t>필요하면</w:t>
      </w:r>
      <w:r>
        <w:rPr>
          <w:rFonts w:hint="eastAsia"/>
        </w:rPr>
        <w:t xml:space="preserve"> PTZ </w:t>
      </w:r>
      <w:r>
        <w:rPr>
          <w:rFonts w:hint="eastAsia"/>
        </w:rPr>
        <w:t>선택</w:t>
      </w:r>
      <w:r w:rsidR="004F3EF9">
        <w:rPr>
          <w:rFonts w:hint="eastAsia"/>
        </w:rPr>
        <w:t>합니다</w:t>
      </w:r>
      <w:r w:rsidR="004F3EF9">
        <w:rPr>
          <w:rFonts w:hint="eastAsia"/>
        </w:rPr>
        <w:t>.</w:t>
      </w:r>
      <w:r w:rsidR="00192DB1">
        <w:br/>
        <w:t xml:space="preserve">   </w:t>
      </w:r>
      <w:r w:rsidR="002F3403">
        <w:rPr>
          <w:rFonts w:hint="eastAsia"/>
        </w:rPr>
        <w:t>저장분배서버</w:t>
      </w:r>
      <w:r w:rsidR="002F3403">
        <w:rPr>
          <w:rFonts w:hint="eastAsia"/>
        </w:rPr>
        <w:t xml:space="preserve"> </w:t>
      </w:r>
      <w:r w:rsidR="002F3403">
        <w:rPr>
          <w:rFonts w:hint="eastAsia"/>
        </w:rPr>
        <w:t>이름</w:t>
      </w:r>
      <w:r w:rsidR="002F3403">
        <w:rPr>
          <w:rFonts w:hint="eastAsia"/>
        </w:rPr>
        <w:t xml:space="preserve"> </w:t>
      </w:r>
      <w:r w:rsidR="002F3403">
        <w:t xml:space="preserve">: </w:t>
      </w:r>
      <w:r w:rsidR="002F3403">
        <w:rPr>
          <w:rFonts w:hint="eastAsia"/>
        </w:rPr>
        <w:t>카메라</w:t>
      </w:r>
      <w:r w:rsidR="004F3EF9">
        <w:rPr>
          <w:rFonts w:hint="eastAsia"/>
        </w:rPr>
        <w:t>를</w:t>
      </w:r>
      <w:r w:rsidR="002F3403">
        <w:rPr>
          <w:rFonts w:hint="eastAsia"/>
        </w:rPr>
        <w:t xml:space="preserve"> </w:t>
      </w:r>
      <w:r w:rsidR="002F3403">
        <w:rPr>
          <w:rFonts w:hint="eastAsia"/>
        </w:rPr>
        <w:t>등록</w:t>
      </w:r>
      <w:r w:rsidR="004F3EF9">
        <w:rPr>
          <w:rFonts w:hint="eastAsia"/>
        </w:rPr>
        <w:t>하고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저장할</w:t>
      </w:r>
      <w:r w:rsidR="004F3EF9">
        <w:rPr>
          <w:rFonts w:hint="eastAsia"/>
        </w:rPr>
        <w:t xml:space="preserve"> </w:t>
      </w:r>
      <w:r w:rsidR="002F3403">
        <w:rPr>
          <w:rFonts w:hint="eastAsia"/>
        </w:rPr>
        <w:t>저장분배서버를</w:t>
      </w:r>
      <w:r w:rsidR="002F3403">
        <w:rPr>
          <w:rFonts w:hint="eastAsia"/>
        </w:rPr>
        <w:t xml:space="preserve"> </w:t>
      </w:r>
      <w:r w:rsidR="002F3403">
        <w:rPr>
          <w:rFonts w:hint="eastAsia"/>
        </w:rPr>
        <w:t>지정합니다</w:t>
      </w:r>
      <w:r w:rsidR="002F3403">
        <w:rPr>
          <w:rFonts w:hint="eastAsia"/>
        </w:rPr>
        <w:t>.</w:t>
      </w:r>
      <w:r w:rsidR="004F3EF9">
        <w:br/>
        <w:t xml:space="preserve">               </w:t>
      </w:r>
      <w:r w:rsidR="004F3EF9">
        <w:rPr>
          <w:rFonts w:hint="eastAsia"/>
        </w:rPr>
        <w:t>여러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대의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저장분배서버가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있을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경우에</w:t>
      </w:r>
      <w:r w:rsidR="004F3EF9">
        <w:rPr>
          <w:rFonts w:hint="eastAsia"/>
        </w:rPr>
        <w:t xml:space="preserve"> </w:t>
      </w:r>
      <w:r w:rsidR="004F3EF9">
        <w:rPr>
          <w:rFonts w:hint="eastAsia"/>
        </w:rPr>
        <w:t>선택합니다</w:t>
      </w:r>
      <w:r w:rsidR="004F3EF9">
        <w:rPr>
          <w:rFonts w:hint="eastAsia"/>
        </w:rPr>
        <w:t>.</w:t>
      </w:r>
      <w:r w:rsidR="00192DB1">
        <w:br/>
      </w:r>
      <w:r w:rsidR="00192DB1">
        <w:rPr>
          <w:rFonts w:hint="eastAsia"/>
        </w:rPr>
        <w:t>2</w:t>
      </w:r>
      <w:r w:rsidR="00192DB1">
        <w:t xml:space="preserve"> </w:t>
      </w:r>
      <w:r w:rsidRPr="00736202">
        <w:rPr>
          <w:rFonts w:hint="eastAsia"/>
        </w:rPr>
        <w:t>주소</w:t>
      </w:r>
      <w:r>
        <w:rPr>
          <w:rFonts w:hint="eastAsia"/>
        </w:rPr>
        <w:t xml:space="preserve"> :  URL</w:t>
      </w:r>
      <w: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t xml:space="preserve">IP, RTP 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192DB1">
        <w:br/>
      </w:r>
      <w:r w:rsidR="00192DB1">
        <w:rPr>
          <w:rFonts w:ascii="맑은 고딕" w:hAnsi="맑은 고딕"/>
        </w:rPr>
        <w:t>3</w:t>
      </w:r>
      <w:r>
        <w:rPr>
          <w:rFonts w:hint="eastAsia"/>
        </w:rPr>
        <w:t xml:space="preserve"> </w:t>
      </w:r>
      <w:r>
        <w:rPr>
          <w:rFonts w:hint="eastAsia"/>
        </w:rPr>
        <w:t>아이디</w:t>
      </w:r>
      <w:r>
        <w:rPr>
          <w:rFonts w:hint="eastAsia"/>
        </w:rPr>
        <w:t xml:space="preserve">, </w:t>
      </w:r>
      <w:r>
        <w:rPr>
          <w:rFonts w:hint="eastAsia"/>
        </w:rPr>
        <w:t>비밀번호</w:t>
      </w:r>
      <w:r>
        <w:rPr>
          <w:rFonts w:hint="eastAsia"/>
        </w:rPr>
        <w:t xml:space="preserve"> :  </w:t>
      </w:r>
      <w:r>
        <w:rPr>
          <w:rFonts w:hint="eastAsia"/>
        </w:rPr>
        <w:t>입력하는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아이디</w:t>
      </w:r>
      <w:r>
        <w:rPr>
          <w:rFonts w:hint="eastAsia"/>
        </w:rPr>
        <w:t xml:space="preserve">,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192DB1">
        <w:br/>
        <w:t>4</w:t>
      </w:r>
      <w:r>
        <w:rPr>
          <w:rFonts w:hint="eastAsia"/>
        </w:rPr>
        <w:t xml:space="preserve"> </w:t>
      </w:r>
      <w:r>
        <w:rPr>
          <w:rFonts w:hint="eastAsia"/>
        </w:rPr>
        <w:t>프로토콜</w:t>
      </w:r>
      <w:r>
        <w:rPr>
          <w:rFonts w:hint="eastAsia"/>
        </w:rPr>
        <w:t xml:space="preserve"> : TCP(</w:t>
      </w:r>
      <w:r>
        <w:rPr>
          <w:rFonts w:hint="eastAsia"/>
        </w:rPr>
        <w:t>기본</w:t>
      </w:r>
      <w:r>
        <w:rPr>
          <w:rFonts w:hint="eastAsia"/>
        </w:rPr>
        <w:t xml:space="preserve">), HTTP, HTTPS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프로토콜을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="00192DB1">
        <w:br/>
      </w:r>
      <w:r w:rsidR="00192DB1">
        <w:rPr>
          <w:rFonts w:ascii="맑은 고딕" w:hAnsi="맑은 고딕"/>
        </w:rPr>
        <w:t>5</w:t>
      </w:r>
      <w:r>
        <w:rPr>
          <w:rFonts w:hint="eastAsia"/>
        </w:rPr>
        <w:t xml:space="preserve">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:</w:t>
      </w:r>
      <w:r>
        <w:t xml:space="preserve"> </w:t>
      </w:r>
      <w:r>
        <w:rPr>
          <w:rFonts w:hint="eastAsia"/>
          <w:noProof/>
        </w:rPr>
        <w:t>모델을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선택하면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자동으로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스트림정보가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입력됩니다</w:t>
      </w:r>
      <w:r>
        <w:rPr>
          <w:rFonts w:hint="eastAsia"/>
          <w:noProof/>
        </w:rPr>
        <w:t xml:space="preserve">. (Onvif, RTP </w:t>
      </w:r>
      <w:r>
        <w:rPr>
          <w:rFonts w:hint="eastAsia"/>
          <w:noProof/>
        </w:rPr>
        <w:t>선택시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직접입력</w:t>
      </w:r>
      <w:r>
        <w:rPr>
          <w:rFonts w:hint="eastAsia"/>
          <w:noProof/>
        </w:rPr>
        <w:t>)</w:t>
      </w:r>
      <w:r w:rsidR="00192DB1">
        <w:rPr>
          <w:noProof/>
        </w:rPr>
        <w:br/>
      </w:r>
      <w:r w:rsidR="00192DB1">
        <w:t>6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주소</w:t>
      </w:r>
      <w:r>
        <w:rPr>
          <w:rFonts w:hint="eastAsia"/>
        </w:rPr>
        <w:t xml:space="preserve"> :</w:t>
      </w:r>
      <w:proofErr w:type="gramEnd"/>
      <w:r>
        <w:t xml:space="preserve"> </w:t>
      </w:r>
      <w:r>
        <w:rPr>
          <w:rFonts w:hint="eastAsia"/>
        </w:rPr>
        <w:t>녹화할</w:t>
      </w:r>
      <w:r>
        <w:rPr>
          <w:rFonts w:hint="eastAsia"/>
        </w:rPr>
        <w:t xml:space="preserve"> </w:t>
      </w:r>
      <w:r>
        <w:rPr>
          <w:rFonts w:hint="eastAsia"/>
        </w:rPr>
        <w:t>해상도를</w:t>
      </w:r>
      <w:r>
        <w:rPr>
          <w:rFonts w:hint="eastAsia"/>
        </w:rPr>
        <w:t xml:space="preserve"> </w:t>
      </w:r>
      <w:r>
        <w:rPr>
          <w:rFonts w:hint="eastAsia"/>
          <w:noProof/>
        </w:rPr>
        <w:t>입력합니다</w:t>
      </w:r>
      <w:r>
        <w:rPr>
          <w:rFonts w:hint="eastAsia"/>
          <w:noProof/>
        </w:rPr>
        <w:t>. (</w:t>
      </w:r>
      <w:r w:rsidR="00056656">
        <w:rPr>
          <w:rFonts w:hint="eastAsia"/>
          <w:noProof/>
        </w:rPr>
        <w:t>기본</w:t>
      </w:r>
      <w:r w:rsidR="00056656">
        <w:rPr>
          <w:rFonts w:hint="eastAsia"/>
          <w:noProof/>
        </w:rPr>
        <w:t xml:space="preserve"> </w:t>
      </w:r>
      <w:r w:rsidR="00056656">
        <w:rPr>
          <w:noProof/>
        </w:rPr>
        <w:t xml:space="preserve">: </w:t>
      </w:r>
      <w:r w:rsidR="00056656">
        <w:rPr>
          <w:rFonts w:hint="eastAsia"/>
          <w:noProof/>
        </w:rPr>
        <w:t>고해상도</w:t>
      </w:r>
      <w:r>
        <w:rPr>
          <w:rFonts w:hint="eastAsia"/>
          <w:noProof/>
        </w:rPr>
        <w:t>)</w:t>
      </w:r>
      <w:r w:rsidR="00192DB1">
        <w:rPr>
          <w:noProof/>
        </w:rPr>
        <w:br/>
        <w:t xml:space="preserve">7 </w:t>
      </w:r>
      <w:r w:rsidR="00F951B6">
        <w:rPr>
          <w:rFonts w:hint="eastAsia"/>
          <w:noProof/>
        </w:rPr>
        <w:t>이벤트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사용</w:t>
      </w:r>
      <w:r w:rsidR="00F951B6">
        <w:rPr>
          <w:rFonts w:hint="eastAsia"/>
          <w:noProof/>
        </w:rPr>
        <w:t xml:space="preserve"> </w:t>
      </w:r>
      <w:r w:rsidR="00F951B6">
        <w:rPr>
          <w:noProof/>
        </w:rPr>
        <w:t xml:space="preserve">: </w:t>
      </w:r>
      <w:r w:rsidR="00F951B6">
        <w:rPr>
          <w:rFonts w:hint="eastAsia"/>
          <w:noProof/>
        </w:rPr>
        <w:t>움직임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감지</w:t>
      </w:r>
      <w:r w:rsidR="00F951B6">
        <w:rPr>
          <w:rFonts w:hint="eastAsia"/>
          <w:noProof/>
        </w:rPr>
        <w:t>,</w:t>
      </w:r>
      <w:r w:rsidR="00F951B6">
        <w:rPr>
          <w:noProof/>
        </w:rPr>
        <w:t xml:space="preserve"> </w:t>
      </w:r>
      <w:r w:rsidR="00F951B6">
        <w:rPr>
          <w:rFonts w:hint="eastAsia"/>
          <w:noProof/>
        </w:rPr>
        <w:t>알람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입력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감지</w:t>
      </w:r>
      <w:r w:rsidR="00F951B6">
        <w:rPr>
          <w:rFonts w:hint="eastAsia"/>
          <w:noProof/>
        </w:rPr>
        <w:t>,</w:t>
      </w:r>
      <w:r w:rsidR="00F951B6">
        <w:rPr>
          <w:noProof/>
        </w:rPr>
        <w:t xml:space="preserve"> </w:t>
      </w:r>
      <w:r w:rsidR="00F951B6">
        <w:rPr>
          <w:rFonts w:hint="eastAsia"/>
          <w:noProof/>
        </w:rPr>
        <w:t>메타정보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사용으로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이벤트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사용유무를</w:t>
      </w:r>
      <w:r w:rsidR="00F951B6">
        <w:rPr>
          <w:rFonts w:hint="eastAsia"/>
          <w:noProof/>
        </w:rPr>
        <w:t xml:space="preserve"> </w:t>
      </w:r>
      <w:r w:rsidR="00F951B6">
        <w:rPr>
          <w:rFonts w:hint="eastAsia"/>
          <w:noProof/>
        </w:rPr>
        <w:t>선택합니다</w:t>
      </w:r>
      <w:r w:rsidR="00F951B6">
        <w:rPr>
          <w:rFonts w:hint="eastAsia"/>
          <w:noProof/>
        </w:rPr>
        <w:t>.</w:t>
      </w:r>
      <w:r w:rsidR="00AE4FD6">
        <w:rPr>
          <w:noProof/>
        </w:rPr>
        <w:br/>
      </w:r>
      <w:r w:rsidR="00AE4FD6">
        <w:rPr>
          <w:noProof/>
        </w:rPr>
        <w:br w:type="page"/>
      </w:r>
    </w:p>
    <w:p w14:paraId="50D2AD28" w14:textId="0B2B14AF" w:rsidR="00AB51A6" w:rsidRPr="00AA7D62" w:rsidRDefault="00AB51A6" w:rsidP="00AB51A6">
      <w:pPr>
        <w:pStyle w:val="3"/>
        <w:rPr>
          <w:rFonts w:ascii="맑은 고딕" w:hAnsi="맑은 고딕"/>
        </w:rPr>
      </w:pPr>
      <w:bookmarkStart w:id="44" w:name="_Toc17460747"/>
      <w:bookmarkStart w:id="45" w:name="_Toc69819959"/>
      <w:r w:rsidRPr="00AA7D62">
        <w:rPr>
          <w:rFonts w:ascii="맑은 고딕" w:hAnsi="맑은 고딕" w:hint="eastAsia"/>
        </w:rPr>
        <w:lastRenderedPageBreak/>
        <w:t>4.3.</w:t>
      </w:r>
      <w:r w:rsidR="00444973" w:rsidRPr="00AA7D62">
        <w:rPr>
          <w:rFonts w:ascii="맑은 고딕" w:hAnsi="맑은 고딕"/>
        </w:rPr>
        <w:t>5</w:t>
      </w:r>
      <w:r w:rsidRPr="00AA7D62">
        <w:rPr>
          <w:rFonts w:ascii="맑은 고딕" w:hAnsi="맑은 고딕" w:hint="eastAsia"/>
        </w:rPr>
        <w:t xml:space="preserve"> ONVIF</w:t>
      </w:r>
      <w:bookmarkEnd w:id="44"/>
      <w:r w:rsidRPr="00AA7D62">
        <w:rPr>
          <w:rFonts w:ascii="맑은 고딕" w:hAnsi="맑은 고딕" w:hint="eastAsia"/>
        </w:rPr>
        <w:t xml:space="preserve"> </w:t>
      </w:r>
      <w:r w:rsidR="00AA7D62" w:rsidRPr="00AA7D62">
        <w:rPr>
          <w:rFonts w:ascii="맑은 고딕" w:hAnsi="맑은 고딕" w:hint="eastAsia"/>
        </w:rPr>
        <w:t>설정</w:t>
      </w:r>
      <w:bookmarkEnd w:id="45"/>
    </w:p>
    <w:p w14:paraId="6CBAB815" w14:textId="77777777" w:rsidR="00CD1989" w:rsidRDefault="00CD1989" w:rsidP="00AE4FD6"/>
    <w:p w14:paraId="312119EE" w14:textId="1E7B3270" w:rsidR="00AB51A6" w:rsidRDefault="00AB51A6" w:rsidP="00AE4FD6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 w:rsidR="00AA7D62">
        <w:rPr>
          <w:rFonts w:hint="eastAsia"/>
        </w:rPr>
        <w:t>에서</w:t>
      </w:r>
      <w:r w:rsidR="00AA7D62">
        <w:rPr>
          <w:rFonts w:hint="eastAsia"/>
        </w:rPr>
        <w:t xml:space="preserve"> O</w:t>
      </w:r>
      <w:r w:rsidR="00AA7D62">
        <w:t>NVIF</w:t>
      </w:r>
      <w:r w:rsidR="00AA7D62">
        <w:rPr>
          <w:rFonts w:hint="eastAsia"/>
        </w:rPr>
        <w:t>로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카메라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정보를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가져오는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방법입니다</w:t>
      </w:r>
      <w:r w:rsidR="00AA7D62">
        <w:rPr>
          <w:rFonts w:hint="eastAsia"/>
        </w:rPr>
        <w:t>.</w:t>
      </w:r>
      <w:r w:rsidR="00AA7D62">
        <w:br/>
      </w:r>
      <w:r w:rsidR="00AA7D62">
        <w:rPr>
          <w:rFonts w:hint="eastAsia"/>
        </w:rPr>
        <w:t>카메라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추가나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수정에서</w:t>
      </w:r>
      <w:r w:rsidR="00AA7D62">
        <w:rPr>
          <w:rFonts w:hint="eastAsia"/>
        </w:rPr>
        <w:t xml:space="preserve"> </w:t>
      </w:r>
      <w:r w:rsidR="00AA7D62">
        <w:rPr>
          <w:rFonts w:hint="eastAsia"/>
        </w:rPr>
        <w:t>아래에</w:t>
      </w:r>
      <w:r w:rsidR="00AA7D62">
        <w:rPr>
          <w:rFonts w:hint="eastAsia"/>
        </w:rPr>
        <w:t xml:space="preserve"> </w:t>
      </w:r>
      <w:r w:rsidR="00AE4FD6">
        <w:rPr>
          <w:rFonts w:ascii="맑은 고딕" w:hAnsi="맑은 고딕" w:hint="eastAsia"/>
        </w:rPr>
        <w:t>O</w:t>
      </w:r>
      <w:r w:rsidR="00AE4FD6">
        <w:rPr>
          <w:rFonts w:ascii="맑은 고딕" w:hAnsi="맑은 고딕"/>
        </w:rPr>
        <w:t xml:space="preserve">NVIF </w:t>
      </w:r>
      <w:r w:rsidR="00AE4FD6">
        <w:rPr>
          <w:rFonts w:ascii="맑은 고딕" w:hAnsi="맑은 고딕" w:hint="eastAsia"/>
        </w:rPr>
        <w:t xml:space="preserve">설정 </w:t>
      </w:r>
      <w:r w:rsidR="00AA7D62">
        <w:rPr>
          <w:rFonts w:ascii="맑은 고딕" w:hAnsi="맑은 고딕" w:hint="eastAsia"/>
        </w:rPr>
        <w:t xml:space="preserve">버튼을 클릭하면 </w:t>
      </w:r>
      <w:r w:rsidR="00CD1989">
        <w:rPr>
          <w:rFonts w:ascii="맑은 고딕" w:hAnsi="맑은 고딕" w:hint="eastAsia"/>
        </w:rPr>
        <w:t>아래</w:t>
      </w:r>
      <w:r w:rsidR="00AA7D62">
        <w:rPr>
          <w:rFonts w:ascii="맑은 고딕" w:hAnsi="맑은 고딕" w:hint="eastAsia"/>
        </w:rPr>
        <w:t xml:space="preserve"> 그림과 같이 </w:t>
      </w:r>
      <w:r w:rsidR="00B82598">
        <w:rPr>
          <w:rFonts w:ascii="맑은 고딕" w:hAnsi="맑은 고딕" w:hint="eastAsia"/>
        </w:rPr>
        <w:t>입력창이</w:t>
      </w:r>
      <w:r w:rsidR="00AA7D62">
        <w:rPr>
          <w:rFonts w:ascii="맑은 고딕" w:hAnsi="맑은 고딕" w:hint="eastAsia"/>
        </w:rPr>
        <w:t xml:space="preserve"> 활성화됩니다.</w:t>
      </w:r>
    </w:p>
    <w:p w14:paraId="2C4BA451" w14:textId="750D4BCD" w:rsidR="00CD1989" w:rsidRDefault="00CD1989" w:rsidP="0082559B">
      <w:pPr>
        <w:spacing w:line="240" w:lineRule="auto"/>
        <w:rPr>
          <w:noProof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08864" behindDoc="1" locked="0" layoutInCell="1" allowOverlap="1" wp14:anchorId="46F49E45" wp14:editId="39C099CB">
                <wp:simplePos x="0" y="0"/>
                <wp:positionH relativeFrom="margin">
                  <wp:align>right</wp:align>
                </wp:positionH>
                <wp:positionV relativeFrom="paragraph">
                  <wp:posOffset>26035</wp:posOffset>
                </wp:positionV>
                <wp:extent cx="3766820" cy="1889760"/>
                <wp:effectExtent l="19050" t="19050" r="24130" b="15240"/>
                <wp:wrapTight wrapText="bothSides">
                  <wp:wrapPolygon edited="0">
                    <wp:start x="-109" y="-218"/>
                    <wp:lineTo x="-109" y="21556"/>
                    <wp:lineTo x="21629" y="21556"/>
                    <wp:lineTo x="21629" y="-218"/>
                    <wp:lineTo x="-109" y="-218"/>
                  </wp:wrapPolygon>
                </wp:wrapTight>
                <wp:docPr id="2683" name="그룹 26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6820" cy="1889760"/>
                          <a:chOff x="0" y="0"/>
                          <a:chExt cx="3766820" cy="1889760"/>
                        </a:xfrm>
                      </wpg:grpSpPr>
                      <pic:pic xmlns:pic="http://schemas.openxmlformats.org/drawingml/2006/picture">
                        <pic:nvPicPr>
                          <pic:cNvPr id="1083" name="그림 1083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820" cy="188976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2658" name="그룹 2658"/>
                        <wpg:cNvGrpSpPr/>
                        <wpg:grpSpPr>
                          <a:xfrm>
                            <a:off x="2633615" y="361195"/>
                            <a:ext cx="189658" cy="299085"/>
                            <a:chOff x="0" y="0"/>
                            <a:chExt cx="189658" cy="299085"/>
                          </a:xfrm>
                        </wpg:grpSpPr>
                        <wps:wsp>
                          <wps:cNvPr id="1084" name="타원 1084"/>
                          <wps:cNvSpPr/>
                          <wps:spPr>
                            <a:xfrm>
                              <a:off x="0" y="7242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86" name="Text Box 1086"/>
                          <wps:cNvSpPr txBox="1"/>
                          <wps:spPr>
                            <a:xfrm>
                              <a:off x="58848" y="0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920DB28" w14:textId="59E31920" w:rsidR="00733671" w:rsidRPr="003336FB" w:rsidRDefault="00733671" w:rsidP="00AA7D62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87" name="직사각형 1087"/>
                        <wps:cNvSpPr/>
                        <wps:spPr>
                          <a:xfrm>
                            <a:off x="121279" y="320455"/>
                            <a:ext cx="2459990" cy="39835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6" name="직사각형 2656"/>
                        <wps:cNvSpPr/>
                        <wps:spPr>
                          <a:xfrm>
                            <a:off x="121279" y="723334"/>
                            <a:ext cx="2459990" cy="39835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7" name="직사각형 2657"/>
                        <wps:cNvSpPr/>
                        <wps:spPr>
                          <a:xfrm>
                            <a:off x="121279" y="1121686"/>
                            <a:ext cx="3259247" cy="39835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659" name="그룹 2659"/>
                        <wpg:cNvGrpSpPr/>
                        <wpg:grpSpPr>
                          <a:xfrm>
                            <a:off x="2633615" y="773128"/>
                            <a:ext cx="189658" cy="299085"/>
                            <a:chOff x="0" y="0"/>
                            <a:chExt cx="189658" cy="299085"/>
                          </a:xfrm>
                        </wpg:grpSpPr>
                        <wps:wsp>
                          <wps:cNvPr id="2660" name="타원 2660"/>
                          <wps:cNvSpPr/>
                          <wps:spPr>
                            <a:xfrm>
                              <a:off x="0" y="7242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3" name="Text Box 2663"/>
                          <wps:cNvSpPr txBox="1"/>
                          <wps:spPr>
                            <a:xfrm>
                              <a:off x="58848" y="0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ACB0A5C" w14:textId="77777777" w:rsidR="00733671" w:rsidRDefault="00733671" w:rsidP="00CD1989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  <w:p w14:paraId="2A5924F8" w14:textId="77777777" w:rsidR="00733671" w:rsidRPr="003336FB" w:rsidRDefault="00733671" w:rsidP="00CD198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65" name="그룹 2665"/>
                        <wpg:cNvGrpSpPr/>
                        <wpg:grpSpPr>
                          <a:xfrm>
                            <a:off x="3425794" y="1162427"/>
                            <a:ext cx="189658" cy="299085"/>
                            <a:chOff x="0" y="0"/>
                            <a:chExt cx="189658" cy="299085"/>
                          </a:xfrm>
                        </wpg:grpSpPr>
                        <wps:wsp>
                          <wps:cNvPr id="2666" name="타원 2666"/>
                          <wps:cNvSpPr/>
                          <wps:spPr>
                            <a:xfrm>
                              <a:off x="0" y="7242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9" name="Text Box 2669"/>
                          <wps:cNvSpPr txBox="1"/>
                          <wps:spPr>
                            <a:xfrm>
                              <a:off x="58848" y="0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236357" w14:textId="76F0C90C" w:rsidR="00733671" w:rsidRPr="003336FB" w:rsidRDefault="00733671" w:rsidP="00CD198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71" name="그룹 2671"/>
                        <wpg:cNvGrpSpPr/>
                        <wpg:grpSpPr>
                          <a:xfrm>
                            <a:off x="1669421" y="1520039"/>
                            <a:ext cx="189658" cy="299085"/>
                            <a:chOff x="0" y="0"/>
                            <a:chExt cx="189658" cy="299085"/>
                          </a:xfrm>
                        </wpg:grpSpPr>
                        <wps:wsp>
                          <wps:cNvPr id="2672" name="타원 2672"/>
                          <wps:cNvSpPr/>
                          <wps:spPr>
                            <a:xfrm>
                              <a:off x="0" y="7242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81" name="Text Box 2681"/>
                          <wps:cNvSpPr txBox="1"/>
                          <wps:spPr>
                            <a:xfrm>
                              <a:off x="58848" y="0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627ABD6" w14:textId="7847D62F" w:rsidR="00733671" w:rsidRPr="003336FB" w:rsidRDefault="00733671" w:rsidP="00CD198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82" name="직사각형 2682"/>
                        <wps:cNvSpPr/>
                        <wps:spPr>
                          <a:xfrm>
                            <a:off x="917984" y="1565306"/>
                            <a:ext cx="719750" cy="22633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F49E45" id="그룹 2683" o:spid="_x0000_s1259" style="position:absolute;margin-left:245.4pt;margin-top:2.05pt;width:296.6pt;height:148.8pt;z-index:-250607616;mso-position-horizontal:right;mso-position-horizontal-relative:margin" coordsize="37668,18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">
                <v:shape id="그림 1083" o:spid="_x0000_s1260" type="#_x0000_t75" style="position:absolute;width:37668;height:18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" stroked="t" strokecolor="black [3213]" strokeweight="1pt">
                  <v:imagedata r:id="rId104" o:title=""/>
                  <v:path arrowok="t"/>
                </v:shape>
                <v:group id="그룹 2658" o:spid="_x0000_s1261" style="position:absolute;left:26336;top:3611;width:1896;height:2991" coordsize="189658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">
                  <v:oval id="타원 1084" o:spid="_x0000_s1262" style="position:absolute;top:7242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" fillcolor="white [3212]" strokecolor="black [3213]" strokeweight="1pt"/>
                  <v:shape id="Text Box 1086" o:spid="_x0000_s1263" type="#_x0000_t202" style="position:absolute;left:5884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" filled="f" stroked="f" strokeweight=".5pt">
                    <v:textbox inset="0,0,0,0">
                      <w:txbxContent>
                        <w:p w14:paraId="3920DB28" w14:textId="59E31920" w:rsidR="00733671" w:rsidRPr="003336FB" w:rsidRDefault="00733671" w:rsidP="00AA7D62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rect id="직사각형 1087" o:spid="_x0000_s1264" style="position:absolute;left:1212;top:3204;width:24600;height:3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" filled="f" strokecolor="red" strokeweight="1.25pt"/>
                <v:rect id="직사각형 2656" o:spid="_x0000_s1265" style="position:absolute;left:1212;top:7233;width:24600;height:39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" filled="f" strokecolor="red" strokeweight="1.25pt"/>
                <v:rect id="직사각형 2657" o:spid="_x0000_s1266" style="position:absolute;left:1212;top:11216;width:32593;height:3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" filled="f" strokecolor="red" strokeweight="1.25pt"/>
                <v:group id="그룹 2659" o:spid="_x0000_s1267" style="position:absolute;left:26336;top:7731;width:1896;height:2991" coordsize="189658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lAK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I5HP/B8E56AnD8AAAD//wMAUEsBAi0AFAAGAAgAAAAhANvh9svuAAAAhQEAABMAAAAAAAAA&#10;AAAAAAAAAAAAAFtDb250ZW50X1R5cGVzXS54bWxQSwECLQAUAAYACAAAACEAWvQsW78AAAAVAQAA&#10;CwAAAAAAAAAAAAAAAAAfAQAAX3JlbHMvLnJlbHNQSwECLQAUAAYACAAAACEAIjJQCsYAAADdAAAA&#10;DwAAAAAAAAAAAAAAAAAHAgAAZHJzL2Rvd25yZXYueG1sUEsFBgAAAAADAAMAtwAAAPoCAAAAAA==&#10;">
                  <v:oval id="타원 2660" o:spid="_x0000_s1268" style="position:absolute;top:7242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" fillcolor="white [3212]" strokecolor="black [3213]" strokeweight="1pt"/>
                  <v:shape id="Text Box 2663" o:spid="_x0000_s1269" type="#_x0000_t202" style="position:absolute;left:5884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" filled="f" stroked="f" strokeweight=".5pt">
                    <v:textbox inset="0,0,0,0">
                      <w:txbxContent>
                        <w:p w14:paraId="0ACB0A5C" w14:textId="77777777" w:rsidR="00733671" w:rsidRDefault="00733671" w:rsidP="00CD1989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2A5924F8" w14:textId="77777777" w:rsidR="00733671" w:rsidRPr="003336FB" w:rsidRDefault="00733671" w:rsidP="00CD1989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2665" o:spid="_x0000_s1270" style="position:absolute;left:34257;top:11624;width:1897;height:2991" coordsize="189658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">
                  <v:oval id="타원 2666" o:spid="_x0000_s1271" style="position:absolute;top:7242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" fillcolor="white [3212]" strokecolor="black [3213]" strokeweight="1pt"/>
                  <v:shape id="Text Box 2669" o:spid="_x0000_s1272" type="#_x0000_t202" style="position:absolute;left:5884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" filled="f" stroked="f" strokeweight=".5pt">
                    <v:textbox inset="0,0,0,0">
                      <w:txbxContent>
                        <w:p w14:paraId="21236357" w14:textId="76F0C90C" w:rsidR="00733671" w:rsidRPr="003336FB" w:rsidRDefault="00733671" w:rsidP="00CD198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671" o:spid="_x0000_s1273" style="position:absolute;left:16694;top:15200;width:1896;height:2991" coordsize="189658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QBsxwAAAN0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wn8vglPQK5/AAAA//8DAFBLAQItABQABgAIAAAAIQDb4fbL7gAAAIUBAAATAAAAAAAA&#10;AAAAAAAAAAAAAABbQ29udGVudF9UeXBlc10ueG1sUEsBAi0AFAAGAAgAAAAhAFr0LFu/AAAAFQEA&#10;AAsAAAAAAAAAAAAAAAAAHwEAAF9yZWxzLy5yZWxzUEsBAi0AFAAGAAgAAAAhAJfxAGzHAAAA3QAA&#10;AA8AAAAAAAAAAAAAAAAABwIAAGRycy9kb3ducmV2LnhtbFBLBQYAAAAAAwADALcAAAD7AgAAAAA=&#10;">
                  <v:oval id="타원 2672" o:spid="_x0000_s1274" style="position:absolute;top:7242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" fillcolor="white [3212]" strokecolor="black [3213]" strokeweight="1pt"/>
                  <v:shape id="Text Box 2681" o:spid="_x0000_s1275" type="#_x0000_t202" style="position:absolute;left:5884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" filled="f" stroked="f" strokeweight=".5pt">
                    <v:textbox inset="0,0,0,0">
                      <w:txbxContent>
                        <w:p w14:paraId="3627ABD6" w14:textId="7847D62F" w:rsidR="00733671" w:rsidRPr="003336FB" w:rsidRDefault="00733671" w:rsidP="00CD198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rect id="직사각형 2682" o:spid="_x0000_s1276" style="position:absolute;left:9179;top:15653;width:7198;height:2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t xml:space="preserve">1 </w:t>
      </w:r>
      <w:r>
        <w:rPr>
          <w:rFonts w:hint="eastAsia"/>
        </w:rPr>
        <w:t>아이디</w:t>
      </w:r>
      <w:r>
        <w:t xml:space="preserve">, </w:t>
      </w:r>
      <w:proofErr w:type="gramStart"/>
      <w:r>
        <w:rPr>
          <w:rFonts w:hint="eastAsia"/>
        </w:rPr>
        <w:t>비밀번호</w:t>
      </w:r>
      <w:r w:rsidR="00AB51A6">
        <w:rPr>
          <w:rFonts w:hint="eastAsia"/>
        </w:rPr>
        <w:t xml:space="preserve"> :</w:t>
      </w:r>
      <w:proofErr w:type="gramEnd"/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아이디와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>(</w:t>
      </w:r>
      <w:r>
        <w:rPr>
          <w:rFonts w:hint="eastAsia"/>
        </w:rPr>
        <w:t>추가</w:t>
      </w:r>
      <w:r w:rsidR="0082559B">
        <w:rPr>
          <w:rFonts w:hint="eastAsia"/>
        </w:rPr>
        <w:t>나</w:t>
      </w:r>
      <w:r w:rsidR="0082559B">
        <w:rPr>
          <w:rFonts w:hint="eastAsia"/>
        </w:rPr>
        <w:t xml:space="preserve"> </w:t>
      </w:r>
      <w:r w:rsidR="0082559B"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메뉴에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 w:rsidR="0082559B">
        <w:rPr>
          <w:rFonts w:hint="eastAsia"/>
        </w:rPr>
        <w:t>이</w:t>
      </w:r>
      <w:r w:rsidR="0082559B">
        <w:rPr>
          <w:rFonts w:hint="eastAsia"/>
        </w:rPr>
        <w:t xml:space="preserve"> </w:t>
      </w:r>
      <w:r w:rsidR="0082559B">
        <w:rPr>
          <w:rFonts w:hint="eastAsia"/>
        </w:rPr>
        <w:t>되어</w:t>
      </w:r>
      <w:r w:rsidR="0082559B">
        <w:rPr>
          <w:rFonts w:hint="eastAsia"/>
        </w:rPr>
        <w:t xml:space="preserve"> </w:t>
      </w:r>
      <w:r w:rsidR="0082559B">
        <w:rPr>
          <w:rFonts w:hint="eastAsia"/>
        </w:rPr>
        <w:t>있으면</w:t>
      </w:r>
      <w:r>
        <w:rPr>
          <w:rFonts w:hint="eastAsia"/>
        </w:rPr>
        <w:t xml:space="preserve"> </w:t>
      </w:r>
      <w:r w:rsidR="0082559B">
        <w:t xml:space="preserve">ONVIF </w:t>
      </w:r>
      <w:r w:rsidR="0082559B">
        <w:rPr>
          <w:rFonts w:hint="eastAsia"/>
        </w:rPr>
        <w:t>설정</w:t>
      </w:r>
      <w:r w:rsidR="0082559B">
        <w:rPr>
          <w:rFonts w:hint="eastAsia"/>
        </w:rPr>
        <w:t xml:space="preserve"> </w:t>
      </w:r>
      <w:r w:rsidR="0082559B">
        <w:rPr>
          <w:rFonts w:hint="eastAsia"/>
        </w:rPr>
        <w:t>시</w:t>
      </w:r>
      <w:r w:rsidR="0082559B">
        <w:rPr>
          <w:rFonts w:hint="eastAsia"/>
        </w:rPr>
        <w:t xml:space="preserve"> </w:t>
      </w:r>
      <w:r>
        <w:rPr>
          <w:rFonts w:hint="eastAsia"/>
        </w:rPr>
        <w:t>자동으로</w:t>
      </w:r>
      <w:r>
        <w:rPr>
          <w:rFonts w:hint="eastAsia"/>
        </w:rPr>
        <w:t xml:space="preserve"> </w:t>
      </w:r>
      <w:r>
        <w:rPr>
          <w:rFonts w:hint="eastAsia"/>
        </w:rPr>
        <w:t>입력됩니다</w:t>
      </w:r>
      <w:r>
        <w:rPr>
          <w:rFonts w:hint="eastAsia"/>
        </w:rPr>
        <w:t>.</w:t>
      </w:r>
      <w:r>
        <w:t>)</w:t>
      </w:r>
      <w:r>
        <w:br/>
        <w:t xml:space="preserve">2 </w:t>
      </w:r>
      <w:r>
        <w:rPr>
          <w:rFonts w:hint="eastAsia"/>
        </w:rPr>
        <w:t>불러오기</w:t>
      </w:r>
      <w:r w:rsidR="009B60D7">
        <w:rPr>
          <w:rFonts w:hint="eastAsia"/>
        </w:rPr>
        <w:t xml:space="preserve"> </w:t>
      </w:r>
      <w:r w:rsidR="009B60D7">
        <w:t xml:space="preserve">: </w:t>
      </w:r>
      <w:r w:rsidR="009B60D7"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불러옵니다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이</w:t>
      </w:r>
      <w:r w:rsidR="0082559B">
        <w:rPr>
          <w:rFonts w:hint="eastAsia"/>
        </w:rPr>
        <w:t xml:space="preserve"> </w:t>
      </w:r>
      <w:r>
        <w:rPr>
          <w:rFonts w:hint="eastAsia"/>
        </w:rPr>
        <w:t>기능은</w:t>
      </w:r>
      <w:r>
        <w:rPr>
          <w:rFonts w:hint="eastAsia"/>
        </w:rPr>
        <w:t xml:space="preserve"> </w:t>
      </w:r>
      <w:r>
        <w:t>ONVIF</w:t>
      </w:r>
      <w:r w:rsidR="0082559B">
        <w:rPr>
          <w:rFonts w:hint="eastAsia"/>
        </w:rPr>
        <w:t>가</w:t>
      </w:r>
      <w:r>
        <w:t xml:space="preserve"> </w:t>
      </w:r>
      <w:r>
        <w:rPr>
          <w:rFonts w:hint="eastAsia"/>
        </w:rPr>
        <w:t>지원</w:t>
      </w:r>
      <w:r w:rsidR="0082559B">
        <w:rPr>
          <w:rFonts w:hint="eastAsia"/>
        </w:rPr>
        <w:t>되는</w:t>
      </w:r>
      <w:r>
        <w:t xml:space="preserve"> </w:t>
      </w:r>
      <w:r>
        <w:rPr>
          <w:rFonts w:hint="eastAsia"/>
        </w:rPr>
        <w:t>카메라에서</w:t>
      </w:r>
      <w:r w:rsidR="0082559B">
        <w:rPr>
          <w:rFonts w:hint="eastAsia"/>
        </w:rPr>
        <w:t>만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>.</w:t>
      </w:r>
      <w:r>
        <w:t>)</w:t>
      </w:r>
      <w:r>
        <w:br/>
        <w:t xml:space="preserve">3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주소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고해상도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저해상도</w:t>
      </w:r>
      <w:r>
        <w:rPr>
          <w:rFonts w:hint="eastAsia"/>
        </w:rPr>
        <w:t xml:space="preserve">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  <w:t xml:space="preserve">4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감지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움직임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알람의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t xml:space="preserve"> Topic</w:t>
      </w:r>
      <w:r>
        <w:rPr>
          <w:rFonts w:hint="eastAsia"/>
        </w:rPr>
        <w:t>값을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</w:r>
      <w:bookmarkStart w:id="46" w:name="_Toc17460748"/>
      <w:r>
        <w:rPr>
          <w:rFonts w:hint="eastAsia"/>
          <w:noProof/>
        </w:rPr>
        <w:t>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값을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확인하고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확인을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클릭하면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추가나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수정에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자동으로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입력됩니다</w:t>
      </w:r>
      <w:r>
        <w:rPr>
          <w:rFonts w:hint="eastAsia"/>
          <w:noProof/>
        </w:rPr>
        <w:t>.</w:t>
      </w:r>
      <w:r>
        <w:rPr>
          <w:noProof/>
        </w:rPr>
        <w:br/>
      </w:r>
      <w:r>
        <w:rPr>
          <w:noProof/>
        </w:rPr>
        <w:br w:type="page"/>
      </w:r>
    </w:p>
    <w:p w14:paraId="583F91DE" w14:textId="461A1A0A" w:rsidR="004F3EF9" w:rsidRPr="0082559B" w:rsidRDefault="004F3EF9" w:rsidP="004F3EF9">
      <w:pPr>
        <w:pStyle w:val="3"/>
        <w:rPr>
          <w:rFonts w:ascii="맑은 고딕" w:hAnsi="맑은 고딕"/>
        </w:rPr>
      </w:pPr>
      <w:bookmarkStart w:id="47" w:name="_Toc69819960"/>
      <w:r w:rsidRPr="0082559B">
        <w:rPr>
          <w:rFonts w:ascii="맑은 고딕" w:hAnsi="맑은 고딕" w:hint="eastAsia"/>
        </w:rPr>
        <w:lastRenderedPageBreak/>
        <w:t>4.3.</w:t>
      </w:r>
      <w:r w:rsidRPr="0082559B">
        <w:rPr>
          <w:rFonts w:ascii="맑은 고딕" w:hAnsi="맑은 고딕"/>
        </w:rPr>
        <w:t>6</w:t>
      </w:r>
      <w:r w:rsidRPr="0082559B">
        <w:rPr>
          <w:rFonts w:ascii="맑은 고딕" w:hAnsi="맑은 고딕" w:hint="eastAsia"/>
        </w:rPr>
        <w:t xml:space="preserve"> G</w:t>
      </w:r>
      <w:r w:rsidRPr="0082559B">
        <w:rPr>
          <w:rFonts w:ascii="맑은 고딕" w:hAnsi="맑은 고딕"/>
        </w:rPr>
        <w:t xml:space="preserve">IS </w:t>
      </w:r>
      <w:r w:rsidRPr="0082559B">
        <w:rPr>
          <w:rFonts w:ascii="맑은 고딕" w:hAnsi="맑은 고딕" w:hint="eastAsia"/>
        </w:rPr>
        <w:t xml:space="preserve">정보 및 </w:t>
      </w:r>
      <w:r w:rsidRPr="0082559B">
        <w:rPr>
          <w:rFonts w:ascii="맑은 고딕" w:hAnsi="맑은 고딕"/>
        </w:rPr>
        <w:t>PTZ</w:t>
      </w:r>
      <w:r w:rsidRPr="0082559B">
        <w:rPr>
          <w:rFonts w:ascii="맑은 고딕" w:hAnsi="맑은 고딕" w:hint="eastAsia"/>
        </w:rPr>
        <w:t>서버</w:t>
      </w:r>
      <w:bookmarkEnd w:id="47"/>
    </w:p>
    <w:p w14:paraId="2827CD6E" w14:textId="77777777" w:rsidR="00056656" w:rsidRDefault="00056656" w:rsidP="004F3EF9">
      <w:pPr>
        <w:spacing w:line="240" w:lineRule="auto"/>
      </w:pPr>
    </w:p>
    <w:p w14:paraId="19CCC76C" w14:textId="05066559" w:rsidR="004F3EF9" w:rsidRDefault="004F3EF9" w:rsidP="004F3EF9">
      <w:pPr>
        <w:spacing w:line="240" w:lineRule="auto"/>
      </w:pP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 w:rsidR="00056656">
        <w:rPr>
          <w:rFonts w:hint="eastAsia"/>
        </w:rPr>
        <w:t>에서</w:t>
      </w:r>
      <w:r w:rsidR="00056656">
        <w:rPr>
          <w:rFonts w:hint="eastAsia"/>
        </w:rPr>
        <w:t xml:space="preserve"> G</w:t>
      </w:r>
      <w:r w:rsidR="00056656">
        <w:t xml:space="preserve">IS </w:t>
      </w:r>
      <w:r w:rsidR="00056656">
        <w:rPr>
          <w:rFonts w:hint="eastAsia"/>
        </w:rPr>
        <w:t>정보</w:t>
      </w:r>
      <w:r w:rsidR="00056656">
        <w:rPr>
          <w:rFonts w:hint="eastAsia"/>
        </w:rPr>
        <w:t xml:space="preserve"> </w:t>
      </w:r>
      <w:r w:rsidR="00056656">
        <w:rPr>
          <w:rFonts w:hint="eastAsia"/>
        </w:rPr>
        <w:t>등록과</w:t>
      </w:r>
      <w:r w:rsidR="00056656">
        <w:rPr>
          <w:rFonts w:hint="eastAsia"/>
        </w:rPr>
        <w:t xml:space="preserve"> P</w:t>
      </w:r>
      <w:r w:rsidR="00056656">
        <w:t xml:space="preserve">TZ </w:t>
      </w:r>
      <w:r w:rsidR="00056656">
        <w:rPr>
          <w:rFonts w:hint="eastAsia"/>
        </w:rPr>
        <w:t>서버사용에</w:t>
      </w:r>
      <w:r w:rsidR="00056656">
        <w:rPr>
          <w:rFonts w:hint="eastAsia"/>
        </w:rPr>
        <w:t xml:space="preserve"> </w:t>
      </w:r>
      <w:r w:rsidR="00056656">
        <w:rPr>
          <w:rFonts w:hint="eastAsia"/>
        </w:rPr>
        <w:t>대하여</w:t>
      </w:r>
      <w:r w:rsidR="00056656">
        <w:rPr>
          <w:rFonts w:hint="eastAsia"/>
        </w:rPr>
        <w:t xml:space="preserve"> </w:t>
      </w:r>
      <w:r w:rsidR="00056656">
        <w:rPr>
          <w:rFonts w:hint="eastAsia"/>
        </w:rPr>
        <w:t>설명합니다</w:t>
      </w:r>
      <w:r w:rsidR="00056656">
        <w:rPr>
          <w:rFonts w:hint="eastAsia"/>
        </w:rPr>
        <w:t>.</w:t>
      </w:r>
    </w:p>
    <w:p w14:paraId="221BE71B" w14:textId="1E28679A" w:rsidR="00056656" w:rsidRPr="00046B53" w:rsidRDefault="00056656" w:rsidP="00B82598">
      <w:pPr>
        <w:pStyle w:val="4"/>
        <w:rPr>
          <w:rFonts w:ascii="맑은 고딕" w:hAnsi="맑은 고딕"/>
        </w:rPr>
      </w:pPr>
      <w:r w:rsidRPr="00046B53">
        <w:rPr>
          <w:rFonts w:ascii="맑은 고딕" w:hAnsi="맑은 고딕" w:hint="eastAsia"/>
        </w:rPr>
        <w:t>4</w:t>
      </w:r>
      <w:r w:rsidRPr="00046B53">
        <w:rPr>
          <w:rFonts w:ascii="맑은 고딕" w:hAnsi="맑은 고딕"/>
        </w:rPr>
        <w:t xml:space="preserve">.3.6.1 </w:t>
      </w:r>
      <w:r w:rsidRPr="00046B53">
        <w:rPr>
          <w:rFonts w:ascii="맑은 고딕" w:hAnsi="맑은 고딕" w:hint="eastAsia"/>
        </w:rPr>
        <w:t>G</w:t>
      </w:r>
      <w:r w:rsidRPr="00046B53">
        <w:rPr>
          <w:rFonts w:ascii="맑은 고딕" w:hAnsi="맑은 고딕"/>
        </w:rPr>
        <w:t xml:space="preserve">IS </w:t>
      </w:r>
      <w:r w:rsidRPr="00046B53">
        <w:rPr>
          <w:rFonts w:ascii="맑은 고딕" w:hAnsi="맑은 고딕" w:hint="eastAsia"/>
        </w:rPr>
        <w:t>정보</w:t>
      </w:r>
    </w:p>
    <w:p w14:paraId="0F1B3DD0" w14:textId="088329EE" w:rsidR="00056656" w:rsidRDefault="00056656" w:rsidP="004F3EF9">
      <w:pPr>
        <w:spacing w:line="240" w:lineRule="auto"/>
      </w:pPr>
      <w:r>
        <w:rPr>
          <w:rFonts w:hint="eastAsia"/>
        </w:rPr>
        <w:t>V</w:t>
      </w:r>
      <w:r>
        <w:t>MS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t>GIS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rPr>
          <w:rFonts w:hint="eastAsia"/>
        </w:rPr>
        <w:t>연동</w:t>
      </w:r>
      <w:r w:rsidR="00046B53"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14:paraId="259D2EEF" w14:textId="3A94FE0E" w:rsidR="00056656" w:rsidRDefault="00056656" w:rsidP="004F3EF9">
      <w:pPr>
        <w:spacing w:line="240" w:lineRule="auto"/>
      </w:pPr>
      <w:r>
        <w:rPr>
          <w:noProof/>
        </w:rPr>
        <w:drawing>
          <wp:anchor distT="0" distB="0" distL="114300" distR="114300" simplePos="0" relativeHeight="252688384" behindDoc="1" locked="0" layoutInCell="1" allowOverlap="1" wp14:anchorId="48B02657" wp14:editId="2CD8C322">
            <wp:simplePos x="0" y="0"/>
            <wp:positionH relativeFrom="margin">
              <wp:align>right</wp:align>
            </wp:positionH>
            <wp:positionV relativeFrom="paragraph">
              <wp:posOffset>24765</wp:posOffset>
            </wp:positionV>
            <wp:extent cx="2519680" cy="845820"/>
            <wp:effectExtent l="19050" t="19050" r="13970" b="11430"/>
            <wp:wrapTight wrapText="bothSides">
              <wp:wrapPolygon edited="0">
                <wp:start x="-163" y="-486"/>
                <wp:lineTo x="-163" y="21405"/>
                <wp:lineTo x="21556" y="21405"/>
                <wp:lineTo x="21556" y="-486"/>
                <wp:lineTo x="-163" y="-486"/>
              </wp:wrapPolygon>
            </wp:wrapTight>
            <wp:docPr id="2242" name="그림 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2" name="그림 2242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84582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t xml:space="preserve">GIS </w:t>
      </w:r>
      <w:r>
        <w:rPr>
          <w:rFonts w:hint="eastAsia"/>
        </w:rPr>
        <w:t>정보에는</w:t>
      </w:r>
      <w:r>
        <w:rPr>
          <w:rFonts w:hint="eastAsia"/>
        </w:rPr>
        <w:t xml:space="preserve"> </w:t>
      </w:r>
      <w:r>
        <w:t>3</w:t>
      </w:r>
      <w:r>
        <w:rPr>
          <w:rFonts w:hint="eastAsia"/>
        </w:rPr>
        <w:t>가지를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시설물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용도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B82598">
        <w:rPr>
          <w:rFonts w:hint="eastAsia"/>
        </w:rPr>
        <w:t>시설물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용도를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지정하여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카메라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사용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용도를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지정합니다</w:t>
      </w:r>
      <w:r w:rsidR="00B82598">
        <w:rPr>
          <w:rFonts w:hint="eastAsia"/>
        </w:rPr>
        <w:t>.</w:t>
      </w:r>
      <w:r>
        <w:br/>
        <w:t>2 X</w:t>
      </w:r>
      <w:r>
        <w:rPr>
          <w:rFonts w:hint="eastAsia"/>
        </w:rPr>
        <w:t>좌표</w:t>
      </w:r>
      <w:r>
        <w:rPr>
          <w:rFonts w:hint="eastAsia"/>
        </w:rPr>
        <w:t xml:space="preserve"> </w:t>
      </w:r>
      <w:r>
        <w:t xml:space="preserve">: </w:t>
      </w:r>
      <w:r w:rsidR="00B82598">
        <w:rPr>
          <w:rFonts w:hint="eastAsia"/>
        </w:rPr>
        <w:t>카메라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위치의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위도를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입력합니다</w:t>
      </w:r>
      <w:r w:rsidR="00B82598">
        <w:rPr>
          <w:rFonts w:hint="eastAsia"/>
        </w:rPr>
        <w:t>.</w:t>
      </w:r>
      <w:r>
        <w:br/>
        <w:t>3 Y</w:t>
      </w:r>
      <w:r>
        <w:rPr>
          <w:rFonts w:hint="eastAsia"/>
        </w:rPr>
        <w:t>좌표</w:t>
      </w:r>
      <w:r>
        <w:rPr>
          <w:rFonts w:hint="eastAsia"/>
        </w:rPr>
        <w:t xml:space="preserve"> </w:t>
      </w:r>
      <w:r>
        <w:t xml:space="preserve">: </w:t>
      </w:r>
      <w:r w:rsidR="00B82598">
        <w:rPr>
          <w:rFonts w:hint="eastAsia"/>
        </w:rPr>
        <w:t>카메라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위치의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경도를</w:t>
      </w:r>
      <w:r w:rsidR="00B82598">
        <w:rPr>
          <w:rFonts w:hint="eastAsia"/>
        </w:rPr>
        <w:t xml:space="preserve"> </w:t>
      </w:r>
      <w:r w:rsidR="00B82598">
        <w:rPr>
          <w:rFonts w:hint="eastAsia"/>
        </w:rPr>
        <w:t>입력합니다</w:t>
      </w:r>
      <w:r w:rsidR="00B82598">
        <w:rPr>
          <w:rFonts w:hint="eastAsia"/>
        </w:rPr>
        <w:t>.</w:t>
      </w:r>
      <w:r>
        <w:br/>
      </w:r>
    </w:p>
    <w:p w14:paraId="00E33927" w14:textId="77777777" w:rsidR="00B82598" w:rsidRDefault="00B82598" w:rsidP="004F3EF9">
      <w:pPr>
        <w:spacing w:line="240" w:lineRule="auto"/>
      </w:pPr>
    </w:p>
    <w:p w14:paraId="00B0ACD9" w14:textId="64A8799B" w:rsidR="00056656" w:rsidRPr="00046B53" w:rsidRDefault="00056656" w:rsidP="00B82598">
      <w:pPr>
        <w:pStyle w:val="4"/>
        <w:rPr>
          <w:rFonts w:ascii="맑은 고딕" w:hAnsi="맑은 고딕"/>
        </w:rPr>
      </w:pPr>
      <w:r w:rsidRPr="00046B53">
        <w:rPr>
          <w:rFonts w:ascii="맑은 고딕" w:hAnsi="맑은 고딕" w:hint="eastAsia"/>
        </w:rPr>
        <w:t>4</w:t>
      </w:r>
      <w:r w:rsidRPr="00046B53">
        <w:rPr>
          <w:rFonts w:ascii="맑은 고딕" w:hAnsi="맑은 고딕"/>
        </w:rPr>
        <w:t xml:space="preserve">.3.6.2 </w:t>
      </w:r>
      <w:r w:rsidRPr="00046B53">
        <w:rPr>
          <w:rFonts w:ascii="맑은 고딕" w:hAnsi="맑은 고딕" w:hint="eastAsia"/>
        </w:rPr>
        <w:t>P</w:t>
      </w:r>
      <w:r w:rsidRPr="00046B53">
        <w:rPr>
          <w:rFonts w:ascii="맑은 고딕" w:hAnsi="맑은 고딕"/>
        </w:rPr>
        <w:t>TZ</w:t>
      </w:r>
      <w:r w:rsidRPr="00046B53">
        <w:rPr>
          <w:rFonts w:ascii="맑은 고딕" w:hAnsi="맑은 고딕" w:hint="eastAsia"/>
        </w:rPr>
        <w:t>서버</w:t>
      </w:r>
    </w:p>
    <w:p w14:paraId="47774A7A" w14:textId="5C160FCE" w:rsidR="00B82598" w:rsidRDefault="00B82598">
      <w:r>
        <w:rPr>
          <w:rFonts w:hint="eastAsia"/>
        </w:rPr>
        <w:t>카메라와</w:t>
      </w:r>
      <w:r>
        <w:rPr>
          <w:rFonts w:hint="eastAsia"/>
        </w:rPr>
        <w:t xml:space="preserve">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r>
        <w:rPr>
          <w:rFonts w:hint="eastAsia"/>
        </w:rPr>
        <w:t>장치가</w:t>
      </w:r>
      <w:r>
        <w:rPr>
          <w:rFonts w:hint="eastAsia"/>
        </w:rPr>
        <w:t xml:space="preserve"> </w:t>
      </w:r>
      <w:r>
        <w:rPr>
          <w:rFonts w:hint="eastAsia"/>
        </w:rPr>
        <w:t>분리되었을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14:paraId="2E4E2266" w14:textId="104D820F" w:rsidR="00056656" w:rsidRDefault="00B82598">
      <w:r>
        <w:rPr>
          <w:noProof/>
        </w:rPr>
        <w:drawing>
          <wp:anchor distT="0" distB="0" distL="114300" distR="114300" simplePos="0" relativeHeight="252689408" behindDoc="1" locked="0" layoutInCell="1" allowOverlap="1" wp14:anchorId="25BF1C7C" wp14:editId="12C2C6A5">
            <wp:simplePos x="0" y="0"/>
            <wp:positionH relativeFrom="margin">
              <wp:align>right</wp:align>
            </wp:positionH>
            <wp:positionV relativeFrom="paragraph">
              <wp:posOffset>419735</wp:posOffset>
            </wp:positionV>
            <wp:extent cx="2519680" cy="1414780"/>
            <wp:effectExtent l="19050" t="19050" r="13970" b="13970"/>
            <wp:wrapTight wrapText="bothSides">
              <wp:wrapPolygon edited="0">
                <wp:start x="-163" y="-291"/>
                <wp:lineTo x="-163" y="21522"/>
                <wp:lineTo x="21556" y="21522"/>
                <wp:lineTo x="21556" y="-291"/>
                <wp:lineTo x="-163" y="-291"/>
              </wp:wrapPolygon>
            </wp:wrapTight>
            <wp:docPr id="2243" name="그림 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3" name="그림 2243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41478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제어장치의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>1 PTZ</w:t>
      </w:r>
      <w:r>
        <w:rPr>
          <w:rFonts w:hint="eastAsia"/>
        </w:rPr>
        <w:t>서버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제어장치가</w:t>
      </w:r>
      <w:r>
        <w:rPr>
          <w:rFonts w:hint="eastAsia"/>
        </w:rPr>
        <w:t xml:space="preserve"> </w:t>
      </w:r>
      <w:r>
        <w:rPr>
          <w:rFonts w:hint="eastAsia"/>
        </w:rPr>
        <w:t>분리되었을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사용함으로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안함</w:t>
      </w:r>
      <w:r>
        <w:rPr>
          <w:rFonts w:hint="eastAsia"/>
        </w:rPr>
        <w:t>)</w:t>
      </w:r>
      <w:r>
        <w:br/>
        <w:t xml:space="preserve">2 </w:t>
      </w:r>
      <w:proofErr w:type="gramStart"/>
      <w:r>
        <w:rPr>
          <w:rFonts w:hint="eastAsia"/>
        </w:rPr>
        <w:t>프로토콜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제어할</w:t>
      </w:r>
      <w:r>
        <w:rPr>
          <w:rFonts w:hint="eastAsia"/>
        </w:rPr>
        <w:t xml:space="preserve"> </w:t>
      </w:r>
      <w:r w:rsidR="0062432C">
        <w:rPr>
          <w:rFonts w:hint="eastAsia"/>
        </w:rPr>
        <w:t>회사의</w:t>
      </w:r>
      <w:r w:rsidR="0062432C">
        <w:rPr>
          <w:rFonts w:hint="eastAsia"/>
        </w:rPr>
        <w:t xml:space="preserve"> </w:t>
      </w:r>
      <w:r>
        <w:rPr>
          <w:rFonts w:hint="eastAsia"/>
        </w:rPr>
        <w:t>프로토콜을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t xml:space="preserve"> </w:t>
      </w:r>
      <w:r w:rsidR="0062432C">
        <w:t>(5</w:t>
      </w:r>
      <w:r w:rsidR="0062432C">
        <w:rPr>
          <w:rFonts w:hint="eastAsia"/>
        </w:rPr>
        <w:t>개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회사가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등록되어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있습니다</w:t>
      </w:r>
      <w:r w:rsidR="0062432C">
        <w:rPr>
          <w:rFonts w:hint="eastAsia"/>
        </w:rPr>
        <w:t>.</w:t>
      </w:r>
      <w:r w:rsidR="0062432C">
        <w:t>)</w:t>
      </w:r>
      <w:r>
        <w:br/>
        <w:t xml:space="preserve">3 </w:t>
      </w:r>
      <w:proofErr w:type="gramStart"/>
      <w:r>
        <w:rPr>
          <w:rFonts w:hint="eastAsia"/>
        </w:rPr>
        <w:t>주소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62432C">
        <w:rPr>
          <w:rFonts w:hint="eastAsia"/>
        </w:rPr>
        <w:t>제어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장치의</w:t>
      </w:r>
      <w:r w:rsidR="0062432C">
        <w:rPr>
          <w:rFonts w:hint="eastAsia"/>
        </w:rPr>
        <w:t xml:space="preserve"> </w:t>
      </w:r>
      <w:r w:rsidR="0062432C">
        <w:t>IP</w:t>
      </w:r>
      <w:r w:rsidR="0062432C">
        <w:rPr>
          <w:rFonts w:hint="eastAsia"/>
        </w:rPr>
        <w:t>주소를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입력합니다</w:t>
      </w:r>
      <w:r w:rsidR="0062432C">
        <w:rPr>
          <w:rFonts w:hint="eastAsia"/>
        </w:rPr>
        <w:t>.</w:t>
      </w:r>
      <w:r>
        <w:br/>
      </w:r>
      <w:r>
        <w:rPr>
          <w:rFonts w:hint="eastAsia"/>
        </w:rPr>
        <w:t>4</w:t>
      </w:r>
      <w:r>
        <w:t xml:space="preserve"> </w:t>
      </w:r>
      <w:r>
        <w:rPr>
          <w:rFonts w:hint="eastAsia"/>
        </w:rPr>
        <w:t>포트</w:t>
      </w:r>
      <w:r>
        <w:rPr>
          <w:rFonts w:hint="eastAsia"/>
        </w:rPr>
        <w:t xml:space="preserve"> </w:t>
      </w:r>
      <w:r>
        <w:t xml:space="preserve">: </w:t>
      </w:r>
      <w:r w:rsidR="0062432C">
        <w:rPr>
          <w:rFonts w:hint="eastAsia"/>
        </w:rPr>
        <w:t>통신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포트를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입력합니다</w:t>
      </w:r>
      <w:r w:rsidR="0062432C">
        <w:rPr>
          <w:rFonts w:hint="eastAsia"/>
        </w:rPr>
        <w:t>.</w:t>
      </w:r>
      <w:r>
        <w:br/>
        <w:t xml:space="preserve">5 </w:t>
      </w:r>
      <w:r>
        <w:rPr>
          <w:rFonts w:hint="eastAsia"/>
        </w:rPr>
        <w:t>아이디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t xml:space="preserve">: </w:t>
      </w:r>
      <w:r w:rsidR="0062432C">
        <w:rPr>
          <w:rFonts w:hint="eastAsia"/>
        </w:rPr>
        <w:t>제어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장치의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아이디</w:t>
      </w:r>
      <w:r w:rsidR="0062432C">
        <w:rPr>
          <w:rFonts w:hint="eastAsia"/>
        </w:rPr>
        <w:t>,</w:t>
      </w:r>
      <w:r w:rsidR="0062432C">
        <w:t xml:space="preserve"> </w:t>
      </w:r>
      <w:r w:rsidR="0062432C">
        <w:rPr>
          <w:rFonts w:hint="eastAsia"/>
        </w:rPr>
        <w:t>비밀번호를</w:t>
      </w:r>
      <w:r w:rsidR="0062432C">
        <w:rPr>
          <w:rFonts w:hint="eastAsia"/>
        </w:rPr>
        <w:t xml:space="preserve"> </w:t>
      </w:r>
      <w:r w:rsidR="0062432C">
        <w:rPr>
          <w:rFonts w:hint="eastAsia"/>
        </w:rPr>
        <w:t>입력합니다</w:t>
      </w:r>
      <w:r w:rsidR="0062432C">
        <w:rPr>
          <w:rFonts w:hint="eastAsia"/>
        </w:rPr>
        <w:t>.</w:t>
      </w:r>
      <w:r>
        <w:br/>
        <w:t xml:space="preserve">6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t xml:space="preserve">URL : </w:t>
      </w:r>
      <w:r w:rsidR="00046B53">
        <w:rPr>
          <w:rFonts w:hint="eastAsia"/>
        </w:rPr>
        <w:t>카메라</w:t>
      </w:r>
      <w:r w:rsidR="00046B53">
        <w:rPr>
          <w:rFonts w:hint="eastAsia"/>
        </w:rPr>
        <w:t xml:space="preserve"> </w:t>
      </w:r>
      <w:r w:rsidR="00046B53">
        <w:t>URL</w:t>
      </w:r>
      <w:r w:rsidR="00046B53">
        <w:rPr>
          <w:rFonts w:hint="eastAsia"/>
        </w:rPr>
        <w:t>주소를</w:t>
      </w:r>
      <w:r w:rsidR="00046B53">
        <w:rPr>
          <w:rFonts w:hint="eastAsia"/>
        </w:rPr>
        <w:t xml:space="preserve"> </w:t>
      </w:r>
      <w:r w:rsidR="00046B53">
        <w:rPr>
          <w:rFonts w:hint="eastAsia"/>
        </w:rPr>
        <w:t>입력합니다</w:t>
      </w:r>
      <w:r w:rsidR="00046B53">
        <w:rPr>
          <w:rFonts w:hint="eastAsia"/>
        </w:rPr>
        <w:t>.</w:t>
      </w:r>
      <w:r w:rsidR="0062432C">
        <w:br/>
      </w:r>
      <w:r w:rsidR="00056656">
        <w:br w:type="page"/>
      </w:r>
    </w:p>
    <w:p w14:paraId="1401CACB" w14:textId="350F6C6B" w:rsidR="00AB51A6" w:rsidRPr="0082559B" w:rsidRDefault="00AB51A6" w:rsidP="006D32F4">
      <w:pPr>
        <w:pStyle w:val="3"/>
        <w:rPr>
          <w:rFonts w:ascii="맑은 고딕" w:hAnsi="맑은 고딕"/>
        </w:rPr>
      </w:pPr>
      <w:bookmarkStart w:id="48" w:name="_Toc69819961"/>
      <w:r w:rsidRPr="0082559B">
        <w:rPr>
          <w:rFonts w:ascii="맑은 고딕" w:hAnsi="맑은 고딕" w:hint="eastAsia"/>
        </w:rPr>
        <w:lastRenderedPageBreak/>
        <w:t>4.3.</w:t>
      </w:r>
      <w:r w:rsidR="00046B53">
        <w:rPr>
          <w:rFonts w:ascii="맑은 고딕" w:hAnsi="맑은 고딕"/>
        </w:rPr>
        <w:t>7</w:t>
      </w:r>
      <w:r w:rsidRPr="0082559B">
        <w:rPr>
          <w:rFonts w:ascii="맑은 고딕" w:hAnsi="맑은 고딕" w:hint="eastAsia"/>
        </w:rPr>
        <w:t xml:space="preserve"> 수정</w:t>
      </w:r>
      <w:bookmarkEnd w:id="46"/>
      <w:bookmarkEnd w:id="48"/>
      <w:r w:rsidRPr="0082559B">
        <w:rPr>
          <w:rFonts w:ascii="맑은 고딕" w:hAnsi="맑은 고딕" w:hint="eastAsia"/>
        </w:rPr>
        <w:t xml:space="preserve"> </w:t>
      </w:r>
    </w:p>
    <w:p w14:paraId="23CD8D70" w14:textId="3D175B7B" w:rsidR="00AB51A6" w:rsidRDefault="0082559B" w:rsidP="00AB51A6">
      <w:pPr>
        <w:rPr>
          <w:b/>
          <w:sz w:val="28"/>
          <w:szCs w:val="28"/>
        </w:rPr>
      </w:pPr>
      <w:r w:rsidRPr="005A494A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10912" behindDoc="1" locked="0" layoutInCell="1" allowOverlap="1" wp14:anchorId="441D4CE2" wp14:editId="554B72DE">
                <wp:simplePos x="0" y="0"/>
                <wp:positionH relativeFrom="margin">
                  <wp:align>right</wp:align>
                </wp:positionH>
                <wp:positionV relativeFrom="paragraph">
                  <wp:posOffset>328930</wp:posOffset>
                </wp:positionV>
                <wp:extent cx="3001645" cy="414020"/>
                <wp:effectExtent l="0" t="0" r="8255" b="5080"/>
                <wp:wrapTight wrapText="bothSides">
                  <wp:wrapPolygon edited="0">
                    <wp:start x="0" y="0"/>
                    <wp:lineTo x="0" y="20871"/>
                    <wp:lineTo x="21522" y="20871"/>
                    <wp:lineTo x="21522" y="0"/>
                    <wp:lineTo x="0" y="0"/>
                  </wp:wrapPolygon>
                </wp:wrapTight>
                <wp:docPr id="2684" name="그룹 26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1645" cy="414020"/>
                          <a:chOff x="570050" y="48639"/>
                          <a:chExt cx="2706223" cy="311285"/>
                        </a:xfrm>
                      </wpg:grpSpPr>
                      <pic:pic xmlns:pic="http://schemas.openxmlformats.org/drawingml/2006/picture">
                        <pic:nvPicPr>
                          <pic:cNvPr id="2685" name="그림 2685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050" y="48639"/>
                            <a:ext cx="2706223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6" name="직사각형 2686"/>
                        <wps:cNvSpPr/>
                        <wps:spPr>
                          <a:xfrm>
                            <a:off x="1627794" y="92866"/>
                            <a:ext cx="530664" cy="2217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851E1E" id="그룹 2684" o:spid="_x0000_s1026" style="position:absolute;left:0;text-align:left;margin-left:185.15pt;margin-top:25.9pt;width:236.35pt;height:32.6pt;z-index:-250605568;mso-position-horizontal:right;mso-position-horizontal-relative:margin" coordorigin="5700,486" coordsize="27062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">
                <v:shape id="그림 2685" o:spid="_x0000_s1027" type="#_x0000_t75" style="position:absolute;left:5700;top:486;width:27062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">
                  <v:imagedata r:id="rId98" o:title=""/>
                </v:shape>
                <v:rect id="직사각형 2686" o:spid="_x0000_s1028" style="position:absolute;left:16277;top:928;width:5307;height: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74D718E9" w14:textId="4A426048" w:rsidR="0082559B" w:rsidRDefault="0082559B" w:rsidP="00AB51A6">
      <w:pPr>
        <w:rPr>
          <w:rFonts w:ascii="맑은 고딕" w:hAnsi="맑은 고딕"/>
        </w:rPr>
      </w:pPr>
      <w:r w:rsidRPr="00EF695C">
        <w:rPr>
          <w:rFonts w:ascii="맑은 고딕" w:hAnsi="맑은 고딕" w:hint="eastAsia"/>
        </w:rPr>
        <w:t>등록된 카메라 정보를 수정할 때 사용합니다.</w:t>
      </w:r>
    </w:p>
    <w:p w14:paraId="6F748557" w14:textId="77777777" w:rsidR="009A5443" w:rsidRPr="00EF695C" w:rsidRDefault="009A5443" w:rsidP="00AB51A6">
      <w:pPr>
        <w:rPr>
          <w:rFonts w:ascii="맑은 고딕" w:hAnsi="맑은 고딕"/>
        </w:rPr>
      </w:pPr>
    </w:p>
    <w:p w14:paraId="1FB7C44D" w14:textId="5C10148D" w:rsidR="00AB51A6" w:rsidRPr="0082559B" w:rsidRDefault="0082559B" w:rsidP="0082559B">
      <w:pPr>
        <w:pStyle w:val="4"/>
        <w:rPr>
          <w:rFonts w:ascii="맑은 고딕" w:hAnsi="맑은 고딕"/>
        </w:rPr>
      </w:pPr>
      <w:r w:rsidRPr="0082559B">
        <w:rPr>
          <w:rFonts w:ascii="맑은 고딕" w:hAnsi="맑은 고딕"/>
        </w:rPr>
        <w:t>4.3.</w:t>
      </w:r>
      <w:r w:rsidR="00046B53">
        <w:rPr>
          <w:rFonts w:ascii="맑은 고딕" w:hAnsi="맑은 고딕"/>
        </w:rPr>
        <w:t>7</w:t>
      </w:r>
      <w:r w:rsidRPr="0082559B">
        <w:rPr>
          <w:rFonts w:ascii="맑은 고딕" w:hAnsi="맑은 고딕"/>
        </w:rPr>
        <w:t>.</w:t>
      </w:r>
      <w:r w:rsidR="00AB51A6" w:rsidRPr="0082559B">
        <w:rPr>
          <w:rFonts w:ascii="맑은 고딕" w:hAnsi="맑은 고딕" w:hint="eastAsia"/>
        </w:rPr>
        <w:t>1 한 개씩 수정</w:t>
      </w:r>
    </w:p>
    <w:p w14:paraId="67F283CE" w14:textId="2B497DAC" w:rsidR="00AB51A6" w:rsidRDefault="00EF695C" w:rsidP="00AB51A6">
      <w:r>
        <w:rPr>
          <w:rFonts w:hint="eastAsia"/>
          <w:noProof/>
        </w:rPr>
        <w:drawing>
          <wp:anchor distT="0" distB="0" distL="114300" distR="114300" simplePos="0" relativeHeight="252715008" behindDoc="1" locked="0" layoutInCell="1" allowOverlap="1" wp14:anchorId="66CC4CD4" wp14:editId="4A82A110">
            <wp:simplePos x="0" y="0"/>
            <wp:positionH relativeFrom="margin">
              <wp:align>right</wp:align>
            </wp:positionH>
            <wp:positionV relativeFrom="paragraph">
              <wp:posOffset>363220</wp:posOffset>
            </wp:positionV>
            <wp:extent cx="5935345" cy="4536440"/>
            <wp:effectExtent l="0" t="0" r="8255" b="0"/>
            <wp:wrapTight wrapText="bothSides">
              <wp:wrapPolygon edited="0">
                <wp:start x="0" y="0"/>
                <wp:lineTo x="0" y="21497"/>
                <wp:lineTo x="21561" y="21497"/>
                <wp:lineTo x="21561" y="0"/>
                <wp:lineTo x="0" y="0"/>
              </wp:wrapPolygon>
            </wp:wrapTight>
            <wp:docPr id="2258" name="그림 2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8" name="그림 2258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453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활성화됩니다</w:t>
      </w:r>
      <w:r w:rsidR="00AB51A6">
        <w:rPr>
          <w:rFonts w:hint="eastAsia"/>
        </w:rPr>
        <w:t>.</w:t>
      </w:r>
    </w:p>
    <w:p w14:paraId="5E21DE61" w14:textId="77777777" w:rsidR="00AB51A6" w:rsidRDefault="00AB51A6" w:rsidP="00AB51A6">
      <w:r>
        <w:rPr>
          <w:rFonts w:hint="eastAsia"/>
        </w:rPr>
        <w:t>수정이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부분만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수정을</w:t>
      </w:r>
      <w:r>
        <w:rPr>
          <w:rFonts w:hint="eastAsia"/>
        </w:rPr>
        <w:t xml:space="preserve"> </w:t>
      </w:r>
      <w:r>
        <w:rPr>
          <w:rFonts w:hint="eastAsia"/>
        </w:rPr>
        <w:t>하고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</w:p>
    <w:p w14:paraId="545D0C86" w14:textId="77777777" w:rsidR="00AB51A6" w:rsidRDefault="00AB51A6" w:rsidP="00AB51A6">
      <w:r>
        <w:br w:type="page"/>
      </w:r>
    </w:p>
    <w:p w14:paraId="10B64FFE" w14:textId="1471E179" w:rsidR="00AB51A6" w:rsidRPr="0082559B" w:rsidRDefault="0082559B" w:rsidP="0082559B">
      <w:pPr>
        <w:pStyle w:val="4"/>
        <w:rPr>
          <w:rFonts w:ascii="맑은 고딕" w:hAnsi="맑은 고딕"/>
        </w:rPr>
      </w:pPr>
      <w:r w:rsidRPr="0082559B">
        <w:rPr>
          <w:rFonts w:ascii="맑은 고딕" w:hAnsi="맑은 고딕"/>
        </w:rPr>
        <w:lastRenderedPageBreak/>
        <w:t>4.3.</w:t>
      </w:r>
      <w:r w:rsidR="00046B53">
        <w:rPr>
          <w:rFonts w:ascii="맑은 고딕" w:hAnsi="맑은 고딕"/>
        </w:rPr>
        <w:t>7</w:t>
      </w:r>
      <w:r w:rsidRPr="0082559B">
        <w:rPr>
          <w:rFonts w:ascii="맑은 고딕" w:hAnsi="맑은 고딕"/>
        </w:rPr>
        <w:t>.</w:t>
      </w:r>
      <w:r w:rsidR="00AB51A6" w:rsidRPr="0082559B">
        <w:rPr>
          <w:rFonts w:ascii="맑은 고딕" w:hAnsi="맑은 고딕" w:hint="eastAsia"/>
        </w:rPr>
        <w:t xml:space="preserve">2 </w:t>
      </w:r>
      <w:r w:rsidRPr="0082559B">
        <w:rPr>
          <w:rFonts w:ascii="맑은 고딕" w:hAnsi="맑은 고딕" w:hint="eastAsia"/>
        </w:rPr>
        <w:t>여러</w:t>
      </w:r>
      <w:r>
        <w:rPr>
          <w:rFonts w:ascii="맑은 고딕" w:hAnsi="맑은 고딕" w:hint="eastAsia"/>
        </w:rPr>
        <w:t xml:space="preserve"> </w:t>
      </w:r>
      <w:r w:rsidRPr="0082559B">
        <w:rPr>
          <w:rFonts w:ascii="맑은 고딕" w:hAnsi="맑은 고딕" w:hint="eastAsia"/>
        </w:rPr>
        <w:t>카메라</w:t>
      </w:r>
      <w:r w:rsidR="00AB51A6" w:rsidRPr="0082559B">
        <w:rPr>
          <w:rFonts w:ascii="맑은 고딕" w:hAnsi="맑은 고딕" w:hint="eastAsia"/>
        </w:rPr>
        <w:t xml:space="preserve"> 수정</w:t>
      </w:r>
    </w:p>
    <w:p w14:paraId="3D27788C" w14:textId="40ABF67B" w:rsidR="00AB51A6" w:rsidRDefault="00AB51A6" w:rsidP="00AB51A6">
      <w:r>
        <w:rPr>
          <w:rFonts w:hint="eastAsia"/>
          <w:noProof/>
        </w:rPr>
        <w:drawing>
          <wp:anchor distT="0" distB="0" distL="114300" distR="114300" simplePos="0" relativeHeight="252201984" behindDoc="0" locked="0" layoutInCell="1" allowOverlap="1" wp14:anchorId="5D3D1CF9" wp14:editId="1069CAAB">
            <wp:simplePos x="0" y="0"/>
            <wp:positionH relativeFrom="column">
              <wp:posOffset>0</wp:posOffset>
            </wp:positionH>
            <wp:positionV relativeFrom="paragraph">
              <wp:posOffset>285583</wp:posOffset>
            </wp:positionV>
            <wp:extent cx="5934710" cy="3316781"/>
            <wp:effectExtent l="0" t="0" r="8890" b="0"/>
            <wp:wrapNone/>
            <wp:docPr id="2259" name="그림 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" name="그림 2259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3316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1 </w:t>
      </w:r>
      <w:r>
        <w:rPr>
          <w:rFonts w:hint="eastAsia"/>
        </w:rPr>
        <w:t>수정할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한</w:t>
      </w:r>
      <w:r>
        <w:rPr>
          <w:rFonts w:hint="eastAsia"/>
        </w:rPr>
        <w:t xml:space="preserve"> </w:t>
      </w:r>
      <w:r>
        <w:rPr>
          <w:rFonts w:hint="eastAsia"/>
        </w:rPr>
        <w:t>개</w:t>
      </w:r>
      <w:r>
        <w:rPr>
          <w:rFonts w:hint="eastAsia"/>
        </w:rPr>
        <w:t xml:space="preserve"> </w:t>
      </w:r>
      <w:r>
        <w:rPr>
          <w:rFonts w:hint="eastAsia"/>
        </w:rPr>
        <w:t>이상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활성화됩니다</w:t>
      </w:r>
      <w:r>
        <w:rPr>
          <w:rFonts w:hint="eastAsia"/>
        </w:rPr>
        <w:t>.</w:t>
      </w:r>
    </w:p>
    <w:p w14:paraId="2E487252" w14:textId="77777777" w:rsidR="00AB51A6" w:rsidRDefault="00AB51A6" w:rsidP="00AB51A6"/>
    <w:p w14:paraId="2C567700" w14:textId="77777777" w:rsidR="00AB51A6" w:rsidRDefault="00AB51A6" w:rsidP="00AB51A6"/>
    <w:p w14:paraId="0C201238" w14:textId="77777777" w:rsidR="00AB51A6" w:rsidRDefault="00AB51A6" w:rsidP="00AB51A6"/>
    <w:p w14:paraId="4567B24E" w14:textId="77777777" w:rsidR="00AB51A6" w:rsidRDefault="00AB51A6" w:rsidP="00AB51A6"/>
    <w:p w14:paraId="36302A83" w14:textId="77777777" w:rsidR="00AB51A6" w:rsidRDefault="00AB51A6" w:rsidP="00AB51A6"/>
    <w:p w14:paraId="70DBA4B3" w14:textId="77777777" w:rsidR="00AB51A6" w:rsidRDefault="00AB51A6" w:rsidP="00AB51A6"/>
    <w:p w14:paraId="354A6150" w14:textId="77777777" w:rsidR="00AB51A6" w:rsidRDefault="00AB51A6" w:rsidP="00AB51A6"/>
    <w:p w14:paraId="0183FE54" w14:textId="77777777" w:rsidR="00AB51A6" w:rsidRDefault="00AB51A6" w:rsidP="00AB51A6"/>
    <w:p w14:paraId="3FC07BD6" w14:textId="77777777" w:rsidR="00AB51A6" w:rsidRDefault="00AB51A6" w:rsidP="00AB51A6"/>
    <w:p w14:paraId="565B97BC" w14:textId="77777777" w:rsidR="00AB51A6" w:rsidRDefault="00AB51A6" w:rsidP="00AB51A6"/>
    <w:p w14:paraId="12D8E82F" w14:textId="77777777" w:rsidR="00AB51A6" w:rsidRDefault="00AB51A6" w:rsidP="00AB51A6"/>
    <w:p w14:paraId="2650013B" w14:textId="205B4CC1" w:rsidR="00AB51A6" w:rsidRDefault="00EF695C" w:rsidP="00AB51A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13984" behindDoc="1" locked="0" layoutInCell="1" allowOverlap="1" wp14:anchorId="699C49C0" wp14:editId="4590AC28">
                <wp:simplePos x="0" y="0"/>
                <wp:positionH relativeFrom="column">
                  <wp:posOffset>8213</wp:posOffset>
                </wp:positionH>
                <wp:positionV relativeFrom="paragraph">
                  <wp:posOffset>329922</wp:posOffset>
                </wp:positionV>
                <wp:extent cx="5931535" cy="3328670"/>
                <wp:effectExtent l="0" t="0" r="0" b="5080"/>
                <wp:wrapTight wrapText="bothSides">
                  <wp:wrapPolygon edited="0">
                    <wp:start x="0" y="0"/>
                    <wp:lineTo x="0" y="21509"/>
                    <wp:lineTo x="21505" y="21509"/>
                    <wp:lineTo x="21505" y="0"/>
                    <wp:lineTo x="0" y="0"/>
                  </wp:wrapPolygon>
                </wp:wrapTight>
                <wp:docPr id="2688" name="그룹 2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1535" cy="3328670"/>
                          <a:chOff x="0" y="0"/>
                          <a:chExt cx="5931535" cy="3328670"/>
                        </a:xfrm>
                      </wpg:grpSpPr>
                      <pic:pic xmlns:pic="http://schemas.openxmlformats.org/drawingml/2006/picture">
                        <pic:nvPicPr>
                          <pic:cNvPr id="89" name="그림 89"/>
                          <pic:cNvPicPr>
                            <a:picLocks noChangeAspect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535" cy="3328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직사각형 92"/>
                        <wps:cNvSpPr/>
                        <wps:spPr>
                          <a:xfrm>
                            <a:off x="104775" y="228600"/>
                            <a:ext cx="266700" cy="2447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7" name="직사각형 2687"/>
                        <wps:cNvSpPr/>
                        <wps:spPr>
                          <a:xfrm>
                            <a:off x="3009900" y="228600"/>
                            <a:ext cx="266700" cy="12287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9AF245" id="그룹 2688" o:spid="_x0000_s1026" style="position:absolute;left:0;text-align:left;margin-left:.65pt;margin-top:26pt;width:467.05pt;height:262.1pt;z-index:-250602496" coordsize="59315,33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">
                <v:shape id="그림 89" o:spid="_x0000_s1027" type="#_x0000_t75" style="position:absolute;width:59315;height:3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">
                  <v:imagedata r:id="rId110" o:title=""/>
                </v:shape>
                <v:rect id="직사각형 92" o:spid="_x0000_s1028" style="position:absolute;left:1047;top:2286;width:2667;height:244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" filled="f" strokecolor="red" strokeweight="1.25pt"/>
                <v:rect id="직사각형 2687" o:spid="_x0000_s1029" style="position:absolute;left:30099;top:2286;width:2667;height:12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" filled="f" strokecolor="red" strokeweight="1.25pt"/>
                <w10:wrap type="tight"/>
              </v:group>
            </w:pict>
          </mc:Fallback>
        </mc:AlternateContent>
      </w:r>
      <w:r w:rsidR="00AB51A6">
        <w:rPr>
          <w:rFonts w:hint="eastAsia"/>
        </w:rPr>
        <w:t xml:space="preserve">2 </w:t>
      </w:r>
      <w:r w:rsidR="00AB51A6">
        <w:rPr>
          <w:rFonts w:hint="eastAsia"/>
        </w:rPr>
        <w:t>전체적으로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수정하려는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파트에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체크하고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내용을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장치만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됩니다</w:t>
      </w:r>
      <w:r w:rsidR="00AB51A6">
        <w:rPr>
          <w:rFonts w:hint="eastAsia"/>
        </w:rPr>
        <w:t>.</w:t>
      </w:r>
    </w:p>
    <w:p w14:paraId="2CD7EBB4" w14:textId="77777777" w:rsidR="00AB51A6" w:rsidRDefault="00AB51A6" w:rsidP="00AB51A6">
      <w:r>
        <w:rPr>
          <w:rFonts w:hint="eastAsia"/>
        </w:rPr>
        <w:t>수정이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</w:p>
    <w:p w14:paraId="727A1BC0" w14:textId="5CC4EDE9" w:rsidR="00AB51A6" w:rsidRPr="0082559B" w:rsidRDefault="00AB51A6" w:rsidP="00AB51A6">
      <w:pPr>
        <w:pStyle w:val="3"/>
        <w:rPr>
          <w:rFonts w:ascii="맑은 고딕" w:hAnsi="맑은 고딕"/>
        </w:rPr>
      </w:pPr>
      <w:bookmarkStart w:id="49" w:name="_Toc17460749"/>
      <w:bookmarkStart w:id="50" w:name="_Toc69819962"/>
      <w:r w:rsidRPr="0082559B">
        <w:rPr>
          <w:rFonts w:ascii="맑은 고딕" w:hAnsi="맑은 고딕" w:hint="eastAsia"/>
        </w:rPr>
        <w:lastRenderedPageBreak/>
        <w:t>4.3.</w:t>
      </w:r>
      <w:r w:rsidR="00046B53">
        <w:rPr>
          <w:rFonts w:ascii="맑은 고딕" w:hAnsi="맑은 고딕"/>
        </w:rPr>
        <w:t>8</w:t>
      </w:r>
      <w:r w:rsidRPr="0082559B">
        <w:rPr>
          <w:rFonts w:ascii="맑은 고딕" w:hAnsi="맑은 고딕" w:hint="eastAsia"/>
        </w:rPr>
        <w:t xml:space="preserve"> 등록한 카메라 삭제 및 모두 삭제</w:t>
      </w:r>
      <w:bookmarkEnd w:id="49"/>
      <w:bookmarkEnd w:id="50"/>
      <w:r w:rsidRPr="0082559B">
        <w:rPr>
          <w:rFonts w:ascii="맑은 고딕" w:hAnsi="맑은 고딕" w:hint="eastAsia"/>
        </w:rPr>
        <w:t xml:space="preserve"> </w:t>
      </w:r>
    </w:p>
    <w:p w14:paraId="7B12C022" w14:textId="77777777" w:rsidR="009A5443" w:rsidRPr="009A5443" w:rsidRDefault="009A5443" w:rsidP="00AB51A6">
      <w:pPr>
        <w:rPr>
          <w:rFonts w:ascii="맑은 고딕" w:hAnsi="맑은 고딕"/>
          <w:bCs/>
        </w:rPr>
      </w:pPr>
    </w:p>
    <w:p w14:paraId="14F7E520" w14:textId="039080EA" w:rsidR="009A5443" w:rsidRPr="009A5443" w:rsidRDefault="009A5443" w:rsidP="00AB51A6">
      <w:pPr>
        <w:rPr>
          <w:rFonts w:ascii="맑은 고딕" w:hAnsi="맑은 고딕"/>
          <w:bCs/>
        </w:rPr>
      </w:pPr>
      <w:r w:rsidRPr="009A5443">
        <w:rPr>
          <w:rFonts w:ascii="맑은 고딕" w:hAnsi="맑은 고딕" w:hint="eastAsia"/>
          <w:bCs/>
        </w:rPr>
        <w:t>등록된</w:t>
      </w:r>
      <w:r w:rsidRPr="009A5443">
        <w:rPr>
          <w:rFonts w:ascii="맑은 고딕" w:hAnsi="맑은 고딕"/>
          <w:bCs/>
          <w:noProof/>
        </w:rPr>
        <mc:AlternateContent>
          <mc:Choice Requires="wpg">
            <w:drawing>
              <wp:anchor distT="0" distB="0" distL="114300" distR="114300" simplePos="0" relativeHeight="252717056" behindDoc="1" locked="0" layoutInCell="1" allowOverlap="1" wp14:anchorId="3B65AE7F" wp14:editId="5A29508C">
                <wp:simplePos x="0" y="0"/>
                <wp:positionH relativeFrom="margin">
                  <wp:align>right</wp:align>
                </wp:positionH>
                <wp:positionV relativeFrom="paragraph">
                  <wp:posOffset>12700</wp:posOffset>
                </wp:positionV>
                <wp:extent cx="3001645" cy="414020"/>
                <wp:effectExtent l="0" t="0" r="8255" b="5080"/>
                <wp:wrapTight wrapText="bothSides">
                  <wp:wrapPolygon edited="0">
                    <wp:start x="0" y="0"/>
                    <wp:lineTo x="0" y="20871"/>
                    <wp:lineTo x="21522" y="20871"/>
                    <wp:lineTo x="21522" y="0"/>
                    <wp:lineTo x="0" y="0"/>
                  </wp:wrapPolygon>
                </wp:wrapTight>
                <wp:docPr id="2689" name="그룹 2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1645" cy="414020"/>
                          <a:chOff x="570050" y="48639"/>
                          <a:chExt cx="2706223" cy="311285"/>
                        </a:xfrm>
                      </wpg:grpSpPr>
                      <pic:pic xmlns:pic="http://schemas.openxmlformats.org/drawingml/2006/picture">
                        <pic:nvPicPr>
                          <pic:cNvPr id="2690" name="그림 2690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050" y="48639"/>
                            <a:ext cx="2706223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91" name="직사각형 2691"/>
                        <wps:cNvSpPr/>
                        <wps:spPr>
                          <a:xfrm>
                            <a:off x="2161987" y="92866"/>
                            <a:ext cx="1061616" cy="22172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DB891" id="그룹 2689" o:spid="_x0000_s1026" style="position:absolute;left:0;text-align:left;margin-left:185.15pt;margin-top:1pt;width:236.35pt;height:32.6pt;z-index:-250599424;mso-position-horizontal:right;mso-position-horizontal-relative:margin" coordorigin="5700,486" coordsize="27062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">
                <v:shape id="그림 2690" o:spid="_x0000_s1027" type="#_x0000_t75" style="position:absolute;left:5700;top:486;width:27062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">
                  <v:imagedata r:id="rId98" o:title=""/>
                </v:shape>
                <v:rect id="직사각형 2691" o:spid="_x0000_s1028" style="position:absolute;left:21619;top:928;width:10617;height: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Pr="009A5443">
        <w:rPr>
          <w:rFonts w:ascii="맑은 고딕" w:hAnsi="맑은 고딕" w:hint="eastAsia"/>
          <w:bCs/>
        </w:rPr>
        <w:t xml:space="preserve"> 카메라를 삭제하거나 전체 삭제를 할 수 있습니다.</w:t>
      </w:r>
    </w:p>
    <w:p w14:paraId="518779E7" w14:textId="07827E5D" w:rsidR="00AB51A6" w:rsidRPr="009A5443" w:rsidRDefault="00AB51A6" w:rsidP="00AB51A6">
      <w:pPr>
        <w:rPr>
          <w:rFonts w:ascii="맑은 고딕" w:hAnsi="맑은 고딕"/>
          <w:bCs/>
        </w:rPr>
      </w:pPr>
    </w:p>
    <w:p w14:paraId="555C7526" w14:textId="31857642" w:rsidR="00AB51A6" w:rsidRPr="009A5443" w:rsidRDefault="009A5443" w:rsidP="009A5443">
      <w:pPr>
        <w:pStyle w:val="4"/>
        <w:rPr>
          <w:rFonts w:ascii="맑은 고딕" w:hAnsi="맑은 고딕"/>
        </w:rPr>
      </w:pPr>
      <w:r w:rsidRPr="009A5443">
        <w:rPr>
          <w:rFonts w:ascii="맑은 고딕" w:hAnsi="맑은 고딕"/>
        </w:rPr>
        <w:t>4.3.8.1</w:t>
      </w:r>
      <w:r w:rsidR="00AB51A6" w:rsidRPr="009A5443">
        <w:rPr>
          <w:rFonts w:ascii="맑은 고딕" w:hAnsi="맑은 고딕" w:hint="eastAsia"/>
        </w:rPr>
        <w:t xml:space="preserve"> 등록한 카메라 삭제</w:t>
      </w:r>
    </w:p>
    <w:p w14:paraId="453D7EF3" w14:textId="6311E1AC" w:rsidR="00AB51A6" w:rsidRDefault="009A5443" w:rsidP="00AB51A6">
      <w:r>
        <w:rPr>
          <w:noProof/>
        </w:rPr>
        <w:drawing>
          <wp:anchor distT="0" distB="0" distL="114300" distR="114300" simplePos="0" relativeHeight="252718080" behindDoc="1" locked="0" layoutInCell="1" allowOverlap="1" wp14:anchorId="0C9CE1AB" wp14:editId="7E03F8C7">
            <wp:simplePos x="0" y="0"/>
            <wp:positionH relativeFrom="margin">
              <wp:align>center</wp:align>
            </wp:positionH>
            <wp:positionV relativeFrom="paragraph">
              <wp:posOffset>410210</wp:posOffset>
            </wp:positionV>
            <wp:extent cx="2286319" cy="1381318"/>
            <wp:effectExtent l="19050" t="19050" r="19050" b="28575"/>
            <wp:wrapTight wrapText="bothSides">
              <wp:wrapPolygon edited="0">
                <wp:start x="-180" y="-298"/>
                <wp:lineTo x="-180" y="21749"/>
                <wp:lineTo x="21600" y="21749"/>
                <wp:lineTo x="21600" y="-298"/>
                <wp:lineTo x="-180" y="-298"/>
              </wp:wrapPolygon>
            </wp:wrapTight>
            <wp:docPr id="2692" name="그림 2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" name="그림 2692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319" cy="138131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클릭하면</w:t>
      </w:r>
      <w:r w:rsidR="00AB51A6">
        <w:rPr>
          <w:rFonts w:hint="eastAsia"/>
        </w:rPr>
        <w:t xml:space="preserve">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삭제에</w:t>
      </w:r>
      <w:r>
        <w:rPr>
          <w:rFonts w:hint="eastAsia"/>
        </w:rPr>
        <w:t xml:space="preserve"> </w:t>
      </w:r>
      <w:r>
        <w:rPr>
          <w:rFonts w:hint="eastAsia"/>
        </w:rPr>
        <w:t>대해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>
        <w:rPr>
          <w:rFonts w:hint="eastAsia"/>
        </w:rPr>
        <w:t>나옵</w:t>
      </w:r>
      <w:r w:rsidR="00AB51A6">
        <w:rPr>
          <w:rFonts w:hint="eastAsia"/>
        </w:rPr>
        <w:t>니다</w:t>
      </w:r>
      <w:r w:rsidR="00AB51A6">
        <w:rPr>
          <w:rFonts w:hint="eastAsia"/>
        </w:rPr>
        <w:t>.</w:t>
      </w:r>
      <w:r>
        <w:br/>
      </w:r>
    </w:p>
    <w:p w14:paraId="633C0219" w14:textId="77777777" w:rsidR="00AB51A6" w:rsidRDefault="00AB51A6" w:rsidP="00AB51A6"/>
    <w:p w14:paraId="10296069" w14:textId="77777777" w:rsidR="00AB51A6" w:rsidRDefault="00AB51A6" w:rsidP="00AB51A6"/>
    <w:p w14:paraId="1E646221" w14:textId="77777777" w:rsidR="00AB51A6" w:rsidRPr="009A5443" w:rsidRDefault="00AB51A6" w:rsidP="00AB51A6"/>
    <w:p w14:paraId="0C15587E" w14:textId="77777777" w:rsidR="00AB51A6" w:rsidRDefault="00AB51A6" w:rsidP="00AB51A6"/>
    <w:p w14:paraId="0F0563CB" w14:textId="0AD2437F" w:rsidR="00AB51A6" w:rsidRDefault="00AB51A6" w:rsidP="00AB51A6">
      <w:r>
        <w:rPr>
          <w:rFonts w:hint="eastAsia"/>
        </w:rPr>
        <w:t>삭제</w:t>
      </w:r>
      <w:r w:rsidR="009A5443">
        <w:rPr>
          <w:rFonts w:hint="eastAsia"/>
        </w:rPr>
        <w:t>하려</w:t>
      </w:r>
      <w:r>
        <w:rPr>
          <w:rFonts w:hint="eastAsia"/>
        </w:rPr>
        <w:t>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예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아니면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아니요</w:t>
      </w:r>
      <w:r>
        <w:t>’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 w:rsidR="009A5443">
        <w:rPr>
          <w:rFonts w:hint="eastAsia"/>
        </w:rPr>
        <w:t>클릭합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9A5443">
        <w:br/>
      </w:r>
    </w:p>
    <w:p w14:paraId="5CD214A6" w14:textId="511ACFE3" w:rsidR="00AB51A6" w:rsidRPr="009A5443" w:rsidRDefault="009A5443" w:rsidP="009A5443">
      <w:pPr>
        <w:pStyle w:val="4"/>
        <w:rPr>
          <w:rFonts w:ascii="맑은 고딕" w:hAnsi="맑은 고딕"/>
        </w:rPr>
      </w:pPr>
      <w:r w:rsidRPr="009A5443">
        <w:rPr>
          <w:rFonts w:ascii="맑은 고딕" w:hAnsi="맑은 고딕"/>
        </w:rPr>
        <w:t>4.3.8.</w:t>
      </w:r>
      <w:r w:rsidR="00AB51A6" w:rsidRPr="009A5443">
        <w:rPr>
          <w:rFonts w:ascii="맑은 고딕" w:hAnsi="맑은 고딕" w:hint="eastAsia"/>
        </w:rPr>
        <w:t>2 등록한 카메라 모두 삭제</w:t>
      </w:r>
    </w:p>
    <w:p w14:paraId="284B9301" w14:textId="63676305" w:rsidR="00AB51A6" w:rsidRDefault="00173074" w:rsidP="00AB51A6">
      <w:r>
        <w:rPr>
          <w:noProof/>
        </w:rPr>
        <w:drawing>
          <wp:anchor distT="0" distB="0" distL="114300" distR="114300" simplePos="0" relativeHeight="252719104" behindDoc="1" locked="0" layoutInCell="1" allowOverlap="1" wp14:anchorId="0F86D001" wp14:editId="796BD609">
            <wp:simplePos x="0" y="0"/>
            <wp:positionH relativeFrom="margin">
              <wp:align>center</wp:align>
            </wp:positionH>
            <wp:positionV relativeFrom="paragraph">
              <wp:posOffset>880257</wp:posOffset>
            </wp:positionV>
            <wp:extent cx="2019582" cy="1381318"/>
            <wp:effectExtent l="19050" t="19050" r="19050" b="28575"/>
            <wp:wrapTight wrapText="bothSides">
              <wp:wrapPolygon edited="0">
                <wp:start x="-204" y="-298"/>
                <wp:lineTo x="-204" y="21749"/>
                <wp:lineTo x="21600" y="21749"/>
                <wp:lineTo x="21600" y="-298"/>
                <wp:lineTo x="-204" y="-298"/>
              </wp:wrapPolygon>
            </wp:wrapTight>
            <wp:docPr id="2693" name="그림 2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" name="그림 269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38131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2BF2">
        <w:t xml:space="preserve">- </w:t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모두</w:t>
      </w:r>
      <w:r w:rsidR="00772BF2">
        <w:rPr>
          <w:rFonts w:hint="eastAsia"/>
        </w:rPr>
        <w:t>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삭제하</w:t>
      </w:r>
      <w:r w:rsidR="00772BF2">
        <w:rPr>
          <w:rFonts w:hint="eastAsia"/>
        </w:rPr>
        <w:t>려</w:t>
      </w:r>
      <w:r w:rsidR="00AB51A6">
        <w:rPr>
          <w:rFonts w:hint="eastAsia"/>
        </w:rPr>
        <w:t>면</w:t>
      </w:r>
      <w:r w:rsidR="00AB51A6">
        <w:rPr>
          <w:rFonts w:hint="eastAsia"/>
        </w:rPr>
        <w:t xml:space="preserve"> </w:t>
      </w:r>
      <w:r>
        <w:t>‘</w:t>
      </w:r>
      <w:r w:rsidR="00AB51A6">
        <w:rPr>
          <w:rFonts w:hint="eastAsia"/>
        </w:rPr>
        <w:t>모두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>
        <w:t>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</w:t>
      </w:r>
      <w:r w:rsidR="00772BF2">
        <w:rPr>
          <w:rFonts w:hint="eastAsia"/>
        </w:rPr>
        <w:t>합니다</w:t>
      </w:r>
      <w:r w:rsidR="00772BF2">
        <w:rPr>
          <w:rFonts w:hint="eastAsia"/>
        </w:rPr>
        <w:t>.</w:t>
      </w:r>
      <w:r w:rsidR="00772BF2">
        <w:br/>
        <w:t>-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전체를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것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인가를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물어보는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활성화됩니다</w:t>
      </w:r>
      <w:r w:rsidR="00AB51A6">
        <w:rPr>
          <w:rFonts w:hint="eastAsia"/>
        </w:rPr>
        <w:t>.</w:t>
      </w:r>
      <w:r w:rsidR="009A5443">
        <w:br/>
      </w:r>
      <w:r w:rsidR="00772BF2">
        <w:rPr>
          <w:rFonts w:hint="eastAsia"/>
        </w:rPr>
        <w:t>-</w:t>
      </w:r>
      <w:r w:rsidR="00772BF2">
        <w:t xml:space="preserve"> </w:t>
      </w:r>
      <w:r w:rsidR="00AB51A6">
        <w:rPr>
          <w:rFonts w:hint="eastAsia"/>
        </w:rPr>
        <w:t>모두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 w:rsidR="009A5443">
        <w:rPr>
          <w:rFonts w:hint="eastAsia"/>
        </w:rPr>
        <w:t>하려</w:t>
      </w:r>
      <w:r w:rsidR="00AB51A6">
        <w:rPr>
          <w:rFonts w:hint="eastAsia"/>
        </w:rPr>
        <w:t>면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예</w:t>
      </w:r>
      <w:r w:rsidR="00AB51A6">
        <w:t>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아니면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아니요</w:t>
      </w:r>
      <w:r w:rsidR="00AB51A6">
        <w:t>’</w:t>
      </w:r>
      <w:r w:rsidR="00AB51A6">
        <w:rPr>
          <w:rFonts w:hint="eastAsia"/>
        </w:rPr>
        <w:t>을</w:t>
      </w:r>
      <w:r w:rsidR="00AB51A6">
        <w:rPr>
          <w:rFonts w:hint="eastAsia"/>
        </w:rPr>
        <w:t xml:space="preserve"> </w:t>
      </w:r>
      <w:r w:rsidR="009A5443">
        <w:rPr>
          <w:rFonts w:hint="eastAsia"/>
        </w:rPr>
        <w:t>클릭합</w:t>
      </w:r>
      <w:r w:rsidR="00AB51A6">
        <w:rPr>
          <w:rFonts w:hint="eastAsia"/>
        </w:rPr>
        <w:t>니다</w:t>
      </w:r>
      <w:r w:rsidR="00AB51A6">
        <w:rPr>
          <w:rFonts w:hint="eastAsia"/>
        </w:rPr>
        <w:t>.</w:t>
      </w:r>
      <w:r w:rsidR="009A5443">
        <w:br/>
      </w:r>
      <w:r w:rsidR="00AB51A6">
        <w:br w:type="page"/>
      </w:r>
    </w:p>
    <w:p w14:paraId="7653542B" w14:textId="2C09D468" w:rsidR="00AB51A6" w:rsidRPr="009A5443" w:rsidRDefault="00AB51A6" w:rsidP="00AB51A6">
      <w:pPr>
        <w:pStyle w:val="3"/>
        <w:rPr>
          <w:rFonts w:ascii="맑은 고딕" w:hAnsi="맑은 고딕"/>
        </w:rPr>
      </w:pPr>
      <w:bookmarkStart w:id="51" w:name="_Toc17460750"/>
      <w:bookmarkStart w:id="52" w:name="_Toc69819963"/>
      <w:r w:rsidRPr="009A5443">
        <w:rPr>
          <w:rFonts w:ascii="맑은 고딕" w:hAnsi="맑은 고딕" w:hint="eastAsia"/>
        </w:rPr>
        <w:lastRenderedPageBreak/>
        <w:t>4.3.</w:t>
      </w:r>
      <w:r w:rsidR="009A5443" w:rsidRPr="009A5443">
        <w:rPr>
          <w:rFonts w:ascii="맑은 고딕" w:hAnsi="맑은 고딕"/>
        </w:rPr>
        <w:t>9</w:t>
      </w:r>
      <w:r w:rsidR="00444973" w:rsidRPr="009A5443">
        <w:rPr>
          <w:rFonts w:ascii="맑은 고딕" w:hAnsi="맑은 고딕"/>
        </w:rPr>
        <w:t xml:space="preserve"> </w:t>
      </w:r>
      <w:r w:rsidRPr="009A5443">
        <w:rPr>
          <w:rFonts w:ascii="맑은 고딕" w:hAnsi="맑은 고딕" w:hint="eastAsia"/>
        </w:rPr>
        <w:t>csv</w:t>
      </w:r>
      <w:r w:rsidR="009A18C6">
        <w:rPr>
          <w:rFonts w:ascii="맑은 고딕" w:hAnsi="맑은 고딕" w:hint="eastAsia"/>
        </w:rPr>
        <w:t>파일</w:t>
      </w:r>
      <w:r w:rsidRPr="009A5443">
        <w:rPr>
          <w:rFonts w:ascii="맑은 고딕" w:hAnsi="맑은 고딕" w:hint="eastAsia"/>
        </w:rPr>
        <w:t>로 백업하기</w:t>
      </w:r>
      <w:bookmarkEnd w:id="51"/>
      <w:bookmarkEnd w:id="52"/>
      <w:r w:rsidRPr="009A5443">
        <w:rPr>
          <w:rFonts w:ascii="맑은 고딕" w:hAnsi="맑은 고딕" w:hint="eastAsia"/>
        </w:rPr>
        <w:t xml:space="preserve"> </w:t>
      </w:r>
    </w:p>
    <w:p w14:paraId="75D0E869" w14:textId="0CBA96E7" w:rsidR="00AB51A6" w:rsidRPr="009A18C6" w:rsidRDefault="009A18C6" w:rsidP="00AB51A6">
      <w:pPr>
        <w:rPr>
          <w:rFonts w:ascii="맑은 고딕" w:hAnsi="맑은 고딕"/>
          <w:bCs/>
        </w:rPr>
      </w:pPr>
      <w:r w:rsidRPr="009A18C6">
        <w:rPr>
          <w:rFonts w:ascii="맑은 고딕" w:hAnsi="맑은 고딕"/>
          <w:bCs/>
          <w:noProof/>
        </w:rPr>
        <mc:AlternateContent>
          <mc:Choice Requires="wpg">
            <w:drawing>
              <wp:anchor distT="0" distB="0" distL="114300" distR="114300" simplePos="0" relativeHeight="252207104" behindDoc="0" locked="0" layoutInCell="1" allowOverlap="1" wp14:anchorId="04C5406F" wp14:editId="38FF1F44">
                <wp:simplePos x="0" y="0"/>
                <wp:positionH relativeFrom="margin">
                  <wp:align>right</wp:align>
                </wp:positionH>
                <wp:positionV relativeFrom="paragraph">
                  <wp:posOffset>72390</wp:posOffset>
                </wp:positionV>
                <wp:extent cx="3384550" cy="310515"/>
                <wp:effectExtent l="0" t="0" r="6350" b="13335"/>
                <wp:wrapNone/>
                <wp:docPr id="100" name="그룹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550" cy="310515"/>
                          <a:chOff x="24248" y="48639"/>
                          <a:chExt cx="3385367" cy="311285"/>
                        </a:xfrm>
                      </wpg:grpSpPr>
                      <pic:pic xmlns:pic="http://schemas.openxmlformats.org/drawingml/2006/picture">
                        <pic:nvPicPr>
                          <pic:cNvPr id="101" name="그림 101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48" y="48639"/>
                            <a:ext cx="3385367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직사각형 102"/>
                        <wps:cNvSpPr/>
                        <wps:spPr>
                          <a:xfrm>
                            <a:off x="739941" y="62598"/>
                            <a:ext cx="682148" cy="28777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469CB5" id="그룹 100" o:spid="_x0000_s1026" style="position:absolute;left:0;text-align:left;margin-left:215.3pt;margin-top:5.7pt;width:266.5pt;height:24.45pt;z-index:252207104;mso-position-horizontal:right;mso-position-horizontal-relative:margin" coordorigin="242,486" coordsize="33853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">
                <v:shape id="그림 101" o:spid="_x0000_s1027" type="#_x0000_t75" style="position:absolute;left:242;top:486;width:33854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">
                  <v:imagedata r:id="rId112" o:title=""/>
                </v:shape>
                <v:rect id="직사각형 102" o:spid="_x0000_s1028" style="position:absolute;left:7399;top:625;width:6821;height:2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" filled="f" strokecolor="red" strokeweight="1.25pt"/>
                <w10:wrap anchorx="margin"/>
              </v:group>
            </w:pict>
          </mc:Fallback>
        </mc:AlternateContent>
      </w:r>
    </w:p>
    <w:p w14:paraId="15DEAC4D" w14:textId="512E417F" w:rsidR="00AB51A6" w:rsidRDefault="004115CD" w:rsidP="00AB51A6">
      <w:r>
        <w:rPr>
          <w:noProof/>
        </w:rPr>
        <w:drawing>
          <wp:anchor distT="0" distB="0" distL="114300" distR="114300" simplePos="0" relativeHeight="252724224" behindDoc="1" locked="0" layoutInCell="1" allowOverlap="1" wp14:anchorId="5935E052" wp14:editId="2E5F4141">
            <wp:simplePos x="0" y="0"/>
            <wp:positionH relativeFrom="margin">
              <wp:posOffset>3733800</wp:posOffset>
            </wp:positionH>
            <wp:positionV relativeFrom="paragraph">
              <wp:posOffset>4019550</wp:posOffset>
            </wp:positionV>
            <wp:extent cx="2190750" cy="1381125"/>
            <wp:effectExtent l="19050" t="19050" r="19050" b="28575"/>
            <wp:wrapTight wrapText="bothSides">
              <wp:wrapPolygon edited="0">
                <wp:start x="-188" y="-298"/>
                <wp:lineTo x="-188" y="21749"/>
                <wp:lineTo x="21600" y="21749"/>
                <wp:lineTo x="21600" y="-298"/>
                <wp:lineTo x="-188" y="-298"/>
              </wp:wrapPolygon>
            </wp:wrapTight>
            <wp:docPr id="2697" name="그림 2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7" name="그림 2697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3811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23200" behindDoc="1" locked="0" layoutInCell="1" allowOverlap="1" wp14:anchorId="15AAF74C" wp14:editId="17573461">
                <wp:simplePos x="0" y="0"/>
                <wp:positionH relativeFrom="column">
                  <wp:posOffset>19050</wp:posOffset>
                </wp:positionH>
                <wp:positionV relativeFrom="paragraph">
                  <wp:posOffset>609600</wp:posOffset>
                </wp:positionV>
                <wp:extent cx="5913755" cy="3295650"/>
                <wp:effectExtent l="19050" t="19050" r="10795" b="19050"/>
                <wp:wrapTight wrapText="bothSides">
                  <wp:wrapPolygon edited="0">
                    <wp:start x="-70" y="-125"/>
                    <wp:lineTo x="-70" y="21600"/>
                    <wp:lineTo x="21570" y="21600"/>
                    <wp:lineTo x="21570" y="-125"/>
                    <wp:lineTo x="-70" y="-125"/>
                  </wp:wrapPolygon>
                </wp:wrapTight>
                <wp:docPr id="2696" name="그룹 26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3755" cy="3295164"/>
                          <a:chOff x="0" y="243"/>
                          <a:chExt cx="5913755" cy="3295164"/>
                        </a:xfrm>
                      </wpg:grpSpPr>
                      <pic:pic xmlns:pic="http://schemas.openxmlformats.org/drawingml/2006/picture">
                        <pic:nvPicPr>
                          <pic:cNvPr id="2694" name="그림 2694"/>
                          <pic:cNvPicPr>
                            <a:picLocks noChangeAspect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243"/>
                            <a:ext cx="5913755" cy="329516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695" name="직사각형 2695"/>
                        <wps:cNvSpPr/>
                        <wps:spPr>
                          <a:xfrm>
                            <a:off x="276225" y="2609850"/>
                            <a:ext cx="5619750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7379B0" id="그룹 2696" o:spid="_x0000_s1026" style="position:absolute;left:0;text-align:left;margin-left:1.5pt;margin-top:48pt;width:465.65pt;height:259.5pt;z-index:-250593280" coordorigin=",2" coordsize="59137,329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">
                <v:shape id="그림 2694" o:spid="_x0000_s1027" type="#_x0000_t75" style="position:absolute;top:2;width:59137;height:32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" stroked="t" strokecolor="black [3213]" strokeweight="1pt">
                  <v:imagedata r:id="rId115" o:title=""/>
                  <v:path arrowok="t"/>
                </v:shape>
                <v:rect id="직사각형 2695" o:spid="_x0000_s1028" style="position:absolute;left:2762;top:26098;width:56197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" filled="f" strokecolor="red" strokeweight="1.25pt"/>
                <w10:wrap type="tight"/>
              </v:group>
            </w:pict>
          </mc:Fallback>
        </mc:AlternateContent>
      </w:r>
      <w:r w:rsidR="00AB51A6">
        <w:rPr>
          <w:rFonts w:hint="eastAsia"/>
        </w:rPr>
        <w:t>카메라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추가가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다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끝나시면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정보를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백업하시면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위급한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상황에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사용할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있습니다</w:t>
      </w:r>
      <w:r w:rsidR="00AB51A6">
        <w:rPr>
          <w:rFonts w:hint="eastAsia"/>
        </w:rPr>
        <w:t>.</w:t>
      </w:r>
      <w:r w:rsidR="009A18C6">
        <w:br/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우측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상단의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백업하기</w:t>
      </w:r>
      <w:r w:rsidR="00AB51A6">
        <w:t>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아래와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같은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활성화됩니다</w:t>
      </w:r>
      <w:r w:rsidR="00AB51A6">
        <w:rPr>
          <w:rFonts w:hint="eastAsia"/>
        </w:rPr>
        <w:t>.</w:t>
      </w:r>
      <w:r w:rsidR="009A18C6">
        <w:br/>
      </w:r>
      <w:r w:rsidR="00AB51A6">
        <w:rPr>
          <w:rFonts w:hint="eastAsia"/>
        </w:rPr>
        <w:t>원하는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위치와</w:t>
      </w:r>
      <w:r w:rsidR="00AB51A6">
        <w:rPr>
          <w:rFonts w:hint="eastAsia"/>
        </w:rP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파일</w:t>
      </w:r>
      <w:r>
        <w:rPr>
          <w:rFonts w:hint="eastAsia"/>
        </w:rPr>
        <w:t xml:space="preserve"> </w:t>
      </w:r>
      <w:r w:rsidR="00AB51A6">
        <w:rPr>
          <w:rFonts w:hint="eastAsia"/>
        </w:rPr>
        <w:t>이름을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입력하시고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저장을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클릭하시면</w:t>
      </w:r>
      <w:r w:rsidR="00AB51A6"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백업하기가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완료되었습니다</w:t>
      </w:r>
      <w:r w:rsidR="00AB51A6">
        <w:rPr>
          <w:rFonts w:hint="eastAsia"/>
        </w:rPr>
        <w:t>.</w:t>
      </w:r>
      <w:r w:rsidR="00AB51A6">
        <w:t>’</w:t>
      </w:r>
      <w:r w:rsidR="00AB51A6">
        <w:rPr>
          <w:rFonts w:hint="eastAsia"/>
        </w:rPr>
        <w:t>라는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메시지가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나오고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확인을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백업이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완료됩니다</w:t>
      </w:r>
      <w:r w:rsidR="00AB51A6">
        <w:rPr>
          <w:rFonts w:hint="eastAsia"/>
        </w:rPr>
        <w:t>.</w:t>
      </w:r>
    </w:p>
    <w:p w14:paraId="708C054B" w14:textId="0F3B2C47" w:rsidR="00AB51A6" w:rsidRDefault="008F7A6F" w:rsidP="00AB51A6"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 wp14:anchorId="6F1D84CE" wp14:editId="078137F2">
                <wp:simplePos x="0" y="0"/>
                <wp:positionH relativeFrom="column">
                  <wp:posOffset>180975</wp:posOffset>
                </wp:positionH>
                <wp:positionV relativeFrom="paragraph">
                  <wp:posOffset>1792605</wp:posOffset>
                </wp:positionV>
                <wp:extent cx="676275" cy="619125"/>
                <wp:effectExtent l="19050" t="19050" r="47625" b="47625"/>
                <wp:wrapNone/>
                <wp:docPr id="80" name="직사각형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619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BB83AC" id="직사각형 80" o:spid="_x0000_s1026" style="position:absolute;left:0;text-align:left;margin-left:14.25pt;margin-top:141.15pt;width:53.25pt;height:48.75pt;z-index:25244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" fillcolor="white [3212]" strokecolor="white [3212]" strokeweight="1.52778mm">
                <v:stroke linestyle="thickThin"/>
              </v:rect>
            </w:pict>
          </mc:Fallback>
        </mc:AlternateContent>
      </w:r>
      <w:r w:rsidR="00AB51A6">
        <w:rPr>
          <w:rFonts w:hint="eastAsia"/>
        </w:rPr>
        <w:t>저장한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위치에</w:t>
      </w:r>
      <w:r w:rsidR="00AB51A6">
        <w:rPr>
          <w:rFonts w:hint="eastAsia"/>
        </w:rPr>
        <w:t xml:space="preserve"> </w:t>
      </w:r>
      <w:r w:rsidR="00AB51A6">
        <w:t>‘</w:t>
      </w:r>
      <w:r w:rsidR="00444973">
        <w:rPr>
          <w:rFonts w:hint="eastAsia"/>
        </w:rPr>
        <w:t>x</w:t>
      </w:r>
      <w:r w:rsidR="00444973">
        <w:t>xx</w:t>
      </w:r>
      <w:r w:rsidR="00AB51A6">
        <w:rPr>
          <w:rFonts w:hint="eastAsia"/>
        </w:rPr>
        <w:t>.csv</w:t>
      </w:r>
      <w:r w:rsidR="00AB51A6">
        <w:t>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라는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파일이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생성되었는지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확인하시고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보관하시면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됩니다</w:t>
      </w:r>
      <w:r w:rsidR="00AB51A6">
        <w:rPr>
          <w:rFonts w:hint="eastAsia"/>
        </w:rPr>
        <w:t>.</w:t>
      </w:r>
    </w:p>
    <w:p w14:paraId="46B3F592" w14:textId="4CF51EC9" w:rsidR="00AB51A6" w:rsidRDefault="00AB51A6" w:rsidP="00AB51A6">
      <w:r>
        <w:br w:type="page"/>
      </w:r>
    </w:p>
    <w:p w14:paraId="00E0CE77" w14:textId="6D9396DB" w:rsidR="00AB51A6" w:rsidRPr="004115CD" w:rsidRDefault="00AB51A6" w:rsidP="00AB51A6">
      <w:pPr>
        <w:pStyle w:val="3"/>
        <w:rPr>
          <w:rFonts w:ascii="맑은 고딕" w:hAnsi="맑은 고딕"/>
        </w:rPr>
      </w:pPr>
      <w:bookmarkStart w:id="53" w:name="_Toc17460751"/>
      <w:bookmarkStart w:id="54" w:name="_Toc69819964"/>
      <w:r w:rsidRPr="004115CD">
        <w:rPr>
          <w:rFonts w:ascii="맑은 고딕" w:hAnsi="맑은 고딕" w:hint="eastAsia"/>
        </w:rPr>
        <w:lastRenderedPageBreak/>
        <w:t>4.3.</w:t>
      </w:r>
      <w:r w:rsidR="004115CD">
        <w:rPr>
          <w:rFonts w:ascii="맑은 고딕" w:hAnsi="맑은 고딕"/>
        </w:rPr>
        <w:t>10</w:t>
      </w:r>
      <w:r w:rsidR="00444973" w:rsidRPr="004115CD">
        <w:rPr>
          <w:rFonts w:ascii="맑은 고딕" w:hAnsi="맑은 고딕"/>
        </w:rPr>
        <w:t xml:space="preserve"> </w:t>
      </w:r>
      <w:r w:rsidRPr="004115CD">
        <w:rPr>
          <w:rFonts w:ascii="맑은 고딕" w:hAnsi="맑은 고딕" w:hint="eastAsia"/>
        </w:rPr>
        <w:t>백업한 파일로 등록하기</w:t>
      </w:r>
      <w:bookmarkEnd w:id="53"/>
      <w:bookmarkEnd w:id="54"/>
      <w:r w:rsidRPr="004115CD">
        <w:rPr>
          <w:rFonts w:ascii="맑은 고딕" w:hAnsi="맑은 고딕" w:hint="eastAsia"/>
        </w:rPr>
        <w:t xml:space="preserve"> </w:t>
      </w:r>
    </w:p>
    <w:p w14:paraId="4B5D5856" w14:textId="12E640CA" w:rsidR="00AB51A6" w:rsidRPr="0009232F" w:rsidRDefault="004115CD" w:rsidP="00AB51A6">
      <w:pPr>
        <w:rPr>
          <w:rFonts w:ascii="맑은 고딕" w:hAnsi="맑은 고딕"/>
        </w:rPr>
      </w:pPr>
      <w:r w:rsidRPr="004115CD">
        <w:rPr>
          <w:noProof/>
        </w:rPr>
        <mc:AlternateContent>
          <mc:Choice Requires="wpg">
            <w:drawing>
              <wp:anchor distT="0" distB="0" distL="114300" distR="114300" simplePos="0" relativeHeight="252726272" behindDoc="0" locked="0" layoutInCell="1" allowOverlap="1" wp14:anchorId="72C1F21B" wp14:editId="034BF611">
                <wp:simplePos x="0" y="0"/>
                <wp:positionH relativeFrom="margin">
                  <wp:align>right</wp:align>
                </wp:positionH>
                <wp:positionV relativeFrom="paragraph">
                  <wp:posOffset>66675</wp:posOffset>
                </wp:positionV>
                <wp:extent cx="3384550" cy="310515"/>
                <wp:effectExtent l="0" t="0" r="6350" b="13335"/>
                <wp:wrapNone/>
                <wp:docPr id="2698" name="그룹 2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550" cy="310515"/>
                          <a:chOff x="24248" y="48639"/>
                          <a:chExt cx="3385367" cy="311285"/>
                        </a:xfrm>
                      </wpg:grpSpPr>
                      <pic:pic xmlns:pic="http://schemas.openxmlformats.org/drawingml/2006/picture">
                        <pic:nvPicPr>
                          <pic:cNvPr id="2699" name="그림 2699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48" y="48639"/>
                            <a:ext cx="3385367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0" name="직사각형 2700"/>
                        <wps:cNvSpPr/>
                        <wps:spPr>
                          <a:xfrm>
                            <a:off x="67320" y="62598"/>
                            <a:ext cx="682148" cy="28777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19FDB1" id="그룹 2698" o:spid="_x0000_s1026" style="position:absolute;left:0;text-align:left;margin-left:215.3pt;margin-top:5.25pt;width:266.5pt;height:24.45pt;z-index:252726272;mso-position-horizontal:right;mso-position-horizontal-relative:margin" coordorigin="242,486" coordsize="33853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">
                <v:shape id="그림 2699" o:spid="_x0000_s1027" type="#_x0000_t75" style="position:absolute;left:242;top:486;width:33854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">
                  <v:imagedata r:id="rId112" o:title=""/>
                </v:shape>
                <v:rect id="직사각형 2700" o:spid="_x0000_s1028" style="position:absolute;left:673;top:625;width:6821;height:2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" filled="f" strokecolor="red" strokeweight="1.25pt"/>
                <w10:wrap anchorx="margin"/>
              </v:group>
            </w:pict>
          </mc:Fallback>
        </mc:AlternateContent>
      </w:r>
    </w:p>
    <w:p w14:paraId="358DA81D" w14:textId="481E6885" w:rsidR="00AB51A6" w:rsidRPr="0009232F" w:rsidRDefault="00755573" w:rsidP="00AB51A6">
      <w:pPr>
        <w:rPr>
          <w:rFonts w:ascii="맑은 고딕" w:hAnsi="맑은 고딕"/>
        </w:rPr>
      </w:pPr>
      <w:r w:rsidRPr="0009232F">
        <w:rPr>
          <w:rFonts w:ascii="맑은 고딕" w:hAnsi="맑은 고딕" w:hint="eastAsia"/>
          <w:noProof/>
        </w:rPr>
        <w:drawing>
          <wp:anchor distT="0" distB="0" distL="114300" distR="114300" simplePos="0" relativeHeight="252728320" behindDoc="1" locked="0" layoutInCell="1" allowOverlap="1" wp14:anchorId="21FC3D75" wp14:editId="142B91AA">
            <wp:simplePos x="0" y="0"/>
            <wp:positionH relativeFrom="margin">
              <wp:posOffset>3733800</wp:posOffset>
            </wp:positionH>
            <wp:positionV relativeFrom="paragraph">
              <wp:posOffset>4055745</wp:posOffset>
            </wp:positionV>
            <wp:extent cx="2190750" cy="1381125"/>
            <wp:effectExtent l="19050" t="19050" r="19050" b="28575"/>
            <wp:wrapTight wrapText="bothSides">
              <wp:wrapPolygon edited="0">
                <wp:start x="-188" y="-298"/>
                <wp:lineTo x="-188" y="21749"/>
                <wp:lineTo x="21600" y="21749"/>
                <wp:lineTo x="21600" y="-298"/>
                <wp:lineTo x="-188" y="-298"/>
              </wp:wrapPolygon>
            </wp:wrapTight>
            <wp:docPr id="2702" name="그림 2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2" name="그림 2702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3811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232F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31392" behindDoc="1" locked="0" layoutInCell="1" allowOverlap="1" wp14:anchorId="0B8046B1" wp14:editId="667FF608">
                <wp:simplePos x="0" y="0"/>
                <wp:positionH relativeFrom="column">
                  <wp:posOffset>19050</wp:posOffset>
                </wp:positionH>
                <wp:positionV relativeFrom="paragraph">
                  <wp:posOffset>617855</wp:posOffset>
                </wp:positionV>
                <wp:extent cx="5943600" cy="3311525"/>
                <wp:effectExtent l="19050" t="19050" r="19050" b="22225"/>
                <wp:wrapTight wrapText="bothSides">
                  <wp:wrapPolygon edited="0">
                    <wp:start x="-69" y="-124"/>
                    <wp:lineTo x="-69" y="21621"/>
                    <wp:lineTo x="21600" y="21621"/>
                    <wp:lineTo x="21600" y="-124"/>
                    <wp:lineTo x="-69" y="-124"/>
                  </wp:wrapPolygon>
                </wp:wrapTight>
                <wp:docPr id="2704" name="그룹 2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11525"/>
                          <a:chOff x="0" y="0"/>
                          <a:chExt cx="5943600" cy="3311525"/>
                        </a:xfrm>
                      </wpg:grpSpPr>
                      <pic:pic xmlns:pic="http://schemas.openxmlformats.org/drawingml/2006/picture">
                        <pic:nvPicPr>
                          <pic:cNvPr id="2701" name="그림 2701"/>
                          <pic:cNvPicPr>
                            <a:picLocks noChangeAspect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115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03" name="직사각형 2703"/>
                        <wps:cNvSpPr/>
                        <wps:spPr>
                          <a:xfrm>
                            <a:off x="785841" y="2885676"/>
                            <a:ext cx="3824601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450187" id="그룹 2704" o:spid="_x0000_s1026" style="position:absolute;left:0;text-align:left;margin-left:1.5pt;margin-top:48.65pt;width:468pt;height:260.75pt;z-index:-250585088" coordsize="59436,33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">
                <v:shape id="그림 2701" o:spid="_x0000_s1027" type="#_x0000_t75" style="position:absolute;width:59436;height:33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" stroked="t" strokecolor="black [3213]" strokeweight="1pt">
                  <v:imagedata r:id="rId118" o:title=""/>
                  <v:path arrowok="t"/>
                </v:shape>
                <v:rect id="직사각형 2703" o:spid="_x0000_s1028" style="position:absolute;left:7858;top:28856;width:38246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 w:rsidR="00E23540" w:rsidRPr="0009232F">
        <w:rPr>
          <w:rFonts w:ascii="맑은 고딕" w:hAnsi="맑은 고딕" w:hint="eastAsia"/>
        </w:rPr>
        <w:t>시스템</w:t>
      </w:r>
      <w:r w:rsidR="00AB51A6" w:rsidRPr="0009232F">
        <w:rPr>
          <w:rFonts w:ascii="맑은 고딕" w:hAnsi="맑은 고딕" w:hint="eastAsia"/>
        </w:rPr>
        <w:t xml:space="preserve">을 사용하시다가 문제가 있을 경우 등록되어 있는 모든 카메라를 삭제하시고 적용을 클릭한 후 </w:t>
      </w:r>
      <w:r w:rsidR="00AB51A6" w:rsidRPr="0009232F">
        <w:rPr>
          <w:rFonts w:ascii="맑은 고딕" w:hAnsi="맑은 고딕"/>
        </w:rPr>
        <w:t>‘</w:t>
      </w:r>
      <w:r w:rsidR="00AB51A6" w:rsidRPr="0009232F">
        <w:rPr>
          <w:rFonts w:ascii="맑은 고딕" w:hAnsi="맑은 고딕" w:hint="eastAsia"/>
        </w:rPr>
        <w:t>등록하기</w:t>
      </w:r>
      <w:r w:rsidR="00AB51A6" w:rsidRPr="0009232F">
        <w:rPr>
          <w:rFonts w:ascii="맑은 고딕" w:hAnsi="맑은 고딕"/>
        </w:rPr>
        <w:t>’</w:t>
      </w:r>
      <w:r w:rsidR="00AB51A6" w:rsidRPr="0009232F">
        <w:rPr>
          <w:rFonts w:ascii="맑은 고딕" w:hAnsi="맑은 고딕" w:hint="eastAsia"/>
        </w:rPr>
        <w:t xml:space="preserve"> 버튼을 클릭하면 아래와 같은 창이 활성화됩니다.</w:t>
      </w:r>
      <w:r w:rsidR="0009232F">
        <w:rPr>
          <w:rFonts w:ascii="맑은 고딕" w:hAnsi="맑은 고딕"/>
        </w:rPr>
        <w:br/>
      </w:r>
      <w:r w:rsidR="00AB51A6">
        <w:rPr>
          <w:rFonts w:hint="eastAsia"/>
        </w:rPr>
        <w:t>파일이름에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파일을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열기를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클릭하시면</w:t>
      </w:r>
      <w:r w:rsidR="00AB51A6"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등록하기가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완료되었습니다</w:t>
      </w:r>
      <w:r w:rsidR="00AB51A6">
        <w:rPr>
          <w:rFonts w:hint="eastAsia"/>
        </w:rPr>
        <w:t>.</w:t>
      </w:r>
      <w:r w:rsidR="00AB51A6">
        <w:t>’</w:t>
      </w:r>
      <w:r w:rsidR="00AB51A6">
        <w:rPr>
          <w:rFonts w:hint="eastAsia"/>
        </w:rPr>
        <w:t>라는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메시지가</w:t>
      </w:r>
      <w:r w:rsidR="00AB51A6">
        <w:rPr>
          <w:rFonts w:hint="eastAsia"/>
        </w:rPr>
        <w:t xml:space="preserve"> </w:t>
      </w:r>
      <w:r>
        <w:rPr>
          <w:rFonts w:hint="eastAsia"/>
        </w:rPr>
        <w:t>나오고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등록이</w:t>
      </w:r>
      <w:r>
        <w:rPr>
          <w:rFonts w:hint="eastAsia"/>
        </w:rPr>
        <w:t xml:space="preserve"> </w:t>
      </w:r>
      <w:r>
        <w:rPr>
          <w:rFonts w:hint="eastAsia"/>
        </w:rPr>
        <w:t>완료됩</w:t>
      </w:r>
      <w:r w:rsidR="00AB51A6">
        <w:rPr>
          <w:rFonts w:hint="eastAsia"/>
        </w:rPr>
        <w:t>니다</w:t>
      </w:r>
      <w:r w:rsidR="00AB51A6">
        <w:rPr>
          <w:rFonts w:hint="eastAsia"/>
        </w:rPr>
        <w:t>.</w:t>
      </w:r>
    </w:p>
    <w:p w14:paraId="7707468B" w14:textId="5CF9710B" w:rsidR="00AB51A6" w:rsidRDefault="00AB51A6" w:rsidP="00AB51A6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이름과</w:t>
      </w:r>
      <w:r>
        <w:rPr>
          <w:rFonts w:hint="eastAsia"/>
        </w:rPr>
        <w:t xml:space="preserve"> IP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포함한</w:t>
      </w:r>
      <w:r>
        <w:rPr>
          <w:rFonts w:hint="eastAsia"/>
        </w:rPr>
        <w:t xml:space="preserve"> TXT</w:t>
      </w:r>
      <w:r>
        <w:rPr>
          <w:rFonts w:hint="eastAsia"/>
        </w:rPr>
        <w:t>파일이</w:t>
      </w:r>
      <w:r>
        <w:rPr>
          <w:rFonts w:hint="eastAsia"/>
        </w:rPr>
        <w:t xml:space="preserve"> </w:t>
      </w:r>
      <w:r>
        <w:rPr>
          <w:rFonts w:hint="eastAsia"/>
        </w:rPr>
        <w:t>열리는데</w:t>
      </w:r>
      <w:r>
        <w:rPr>
          <w:rFonts w:hint="eastAsia"/>
        </w:rPr>
        <w:t xml:space="preserve"> </w:t>
      </w:r>
      <w:r>
        <w:rPr>
          <w:rFonts w:hint="eastAsia"/>
        </w:rPr>
        <w:t>정확하게</w:t>
      </w:r>
      <w:r>
        <w:rPr>
          <w:rFonts w:hint="eastAsia"/>
        </w:rPr>
        <w:t xml:space="preserve">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되었는지</w:t>
      </w:r>
      <w:r>
        <w:rPr>
          <w:rFonts w:hint="eastAsia"/>
        </w:rPr>
        <w:t xml:space="preserve"> </w:t>
      </w:r>
      <w:r>
        <w:rPr>
          <w:rFonts w:hint="eastAsia"/>
        </w:rPr>
        <w:t>확인하</w:t>
      </w:r>
      <w:r w:rsidR="0009232F">
        <w:rPr>
          <w:rFonts w:hint="eastAsia"/>
        </w:rPr>
        <w:t>세요</w:t>
      </w:r>
      <w:r>
        <w:rPr>
          <w:rFonts w:hint="eastAsia"/>
        </w:rPr>
        <w:t>.</w:t>
      </w:r>
    </w:p>
    <w:p w14:paraId="6D2A423F" w14:textId="77777777" w:rsidR="00AB51A6" w:rsidRDefault="00AB51A6" w:rsidP="00AB51A6">
      <w:r>
        <w:br w:type="page"/>
      </w:r>
    </w:p>
    <w:p w14:paraId="093C5F8E" w14:textId="5390E83B" w:rsidR="00AB51A6" w:rsidRPr="0009232F" w:rsidRDefault="00AB51A6" w:rsidP="00AB51A6">
      <w:pPr>
        <w:pStyle w:val="3"/>
        <w:rPr>
          <w:rFonts w:ascii="맑은 고딕" w:hAnsi="맑은 고딕"/>
        </w:rPr>
      </w:pPr>
      <w:bookmarkStart w:id="55" w:name="_Toc17460752"/>
      <w:bookmarkStart w:id="56" w:name="_Toc69819965"/>
      <w:r w:rsidRPr="0009232F">
        <w:rPr>
          <w:rFonts w:ascii="맑은 고딕" w:hAnsi="맑은 고딕" w:hint="eastAsia"/>
        </w:rPr>
        <w:lastRenderedPageBreak/>
        <w:t>4.3.</w:t>
      </w:r>
      <w:r w:rsidR="006D32F4" w:rsidRPr="0009232F">
        <w:rPr>
          <w:rFonts w:ascii="맑은 고딕" w:hAnsi="맑은 고딕"/>
        </w:rPr>
        <w:t>1</w:t>
      </w:r>
      <w:r w:rsidR="00092C78" w:rsidRPr="0009232F">
        <w:rPr>
          <w:rFonts w:ascii="맑은 고딕" w:hAnsi="맑은 고딕"/>
        </w:rPr>
        <w:t>1</w:t>
      </w:r>
      <w:r w:rsidR="007E6162" w:rsidRPr="0009232F">
        <w:rPr>
          <w:rFonts w:ascii="맑은 고딕" w:hAnsi="맑은 고딕"/>
        </w:rPr>
        <w:t xml:space="preserve"> </w:t>
      </w:r>
      <w:r w:rsidRPr="0009232F">
        <w:rPr>
          <w:rFonts w:ascii="맑은 고딕" w:hAnsi="맑은 고딕" w:hint="eastAsia"/>
        </w:rPr>
        <w:t>장치 연계 등록하기</w:t>
      </w:r>
      <w:bookmarkEnd w:id="55"/>
      <w:bookmarkEnd w:id="56"/>
      <w:r w:rsidRPr="0009232F">
        <w:rPr>
          <w:rFonts w:ascii="맑은 고딕" w:hAnsi="맑은 고딕" w:hint="eastAsia"/>
        </w:rPr>
        <w:t xml:space="preserve"> </w:t>
      </w:r>
    </w:p>
    <w:p w14:paraId="6C2A7704" w14:textId="741C5C86" w:rsidR="00AB51A6" w:rsidRPr="0009232F" w:rsidRDefault="0009232F" w:rsidP="00AB51A6">
      <w:pPr>
        <w:rPr>
          <w:b/>
        </w:rPr>
      </w:pPr>
      <w:r w:rsidRPr="004115CD">
        <w:rPr>
          <w:noProof/>
        </w:rPr>
        <mc:AlternateContent>
          <mc:Choice Requires="wpg">
            <w:drawing>
              <wp:anchor distT="0" distB="0" distL="114300" distR="114300" simplePos="0" relativeHeight="252733440" behindDoc="0" locked="0" layoutInCell="1" allowOverlap="1" wp14:anchorId="7F1671F8" wp14:editId="560E887E">
                <wp:simplePos x="0" y="0"/>
                <wp:positionH relativeFrom="margin">
                  <wp:align>right</wp:align>
                </wp:positionH>
                <wp:positionV relativeFrom="paragraph">
                  <wp:posOffset>76200</wp:posOffset>
                </wp:positionV>
                <wp:extent cx="3384550" cy="310515"/>
                <wp:effectExtent l="0" t="0" r="6350" b="13335"/>
                <wp:wrapNone/>
                <wp:docPr id="2705" name="그룹 2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550" cy="310515"/>
                          <a:chOff x="24248" y="48639"/>
                          <a:chExt cx="3385367" cy="311285"/>
                        </a:xfrm>
                      </wpg:grpSpPr>
                      <pic:pic xmlns:pic="http://schemas.openxmlformats.org/drawingml/2006/picture">
                        <pic:nvPicPr>
                          <pic:cNvPr id="2706" name="그림 2706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48" y="48639"/>
                            <a:ext cx="3385367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7" name="직사각형 2707"/>
                        <wps:cNvSpPr/>
                        <wps:spPr>
                          <a:xfrm>
                            <a:off x="1401142" y="62598"/>
                            <a:ext cx="682148" cy="28777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A3D318" id="그룹 2705" o:spid="_x0000_s1026" style="position:absolute;left:0;text-align:left;margin-left:215.3pt;margin-top:6pt;width:266.5pt;height:24.45pt;z-index:252733440;mso-position-horizontal:right;mso-position-horizontal-relative:margin" coordorigin="242,486" coordsize="33853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">
                <v:shape id="그림 2706" o:spid="_x0000_s1027" type="#_x0000_t75" style="position:absolute;left:242;top:486;width:33854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">
                  <v:imagedata r:id="rId112" o:title=""/>
                </v:shape>
                <v:rect id="직사각형 2707" o:spid="_x0000_s1028" style="position:absolute;left:14011;top:625;width:6821;height:2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" filled="f" strokecolor="red" strokeweight="1.25pt"/>
                <w10:wrap anchorx="margin"/>
              </v:group>
            </w:pict>
          </mc:Fallback>
        </mc:AlternateContent>
      </w:r>
    </w:p>
    <w:p w14:paraId="025875B8" w14:textId="5D050CD7" w:rsidR="00AB51A6" w:rsidRPr="00FE087B" w:rsidRDefault="00AB51A6" w:rsidP="00AB51A6">
      <w:pPr>
        <w:rPr>
          <w:rFonts w:ascii="맑은 고딕" w:hAnsi="맑은 고딕"/>
        </w:rPr>
      </w:pPr>
      <w:r w:rsidRPr="00FE087B">
        <w:rPr>
          <w:rFonts w:ascii="맑은 고딕" w:hAnsi="맑은 고딕" w:hint="eastAsia"/>
        </w:rPr>
        <w:t>다른</w:t>
      </w:r>
      <w:r w:rsidR="00444973" w:rsidRPr="00FE087B">
        <w:rPr>
          <w:rFonts w:ascii="맑은 고딕" w:hAnsi="맑은 고딕" w:hint="eastAsia"/>
        </w:rPr>
        <w:t xml:space="preserve"> </w:t>
      </w:r>
      <w:r w:rsidRPr="00FE087B">
        <w:rPr>
          <w:rFonts w:ascii="맑은 고딕" w:hAnsi="맑은 고딕" w:hint="eastAsia"/>
        </w:rPr>
        <w:t>장치와의 연계를 등록하기 위한 메뉴입니다.</w:t>
      </w:r>
      <w:r w:rsidR="0009232F" w:rsidRPr="00FE087B">
        <w:rPr>
          <w:rFonts w:ascii="맑은 고딕" w:hAnsi="맑은 고딕"/>
        </w:rPr>
        <w:br/>
      </w:r>
      <w:r w:rsidRPr="00FE087B">
        <w:rPr>
          <w:rFonts w:ascii="맑은 고딕" w:hAnsi="맑은 고딕" w:hint="eastAsia"/>
        </w:rPr>
        <w:t>(선택한 장치의 기능이 없을 때 주변의 장치의 기능을 연계하기 위한 메뉴입니다.)</w:t>
      </w:r>
    </w:p>
    <w:p w14:paraId="16A8BEDB" w14:textId="25CA6FAB" w:rsidR="00AB51A6" w:rsidRPr="00FE087B" w:rsidRDefault="0009232F" w:rsidP="00AB51A6">
      <w:pPr>
        <w:rPr>
          <w:rFonts w:ascii="맑은 고딕" w:hAnsi="맑은 고딕"/>
        </w:rPr>
      </w:pPr>
      <w:r w:rsidRPr="00FE087B">
        <w:rPr>
          <w:rFonts w:ascii="맑은 고딕" w:hAnsi="맑은 고딕"/>
          <w:noProof/>
        </w:rPr>
        <w:drawing>
          <wp:anchor distT="0" distB="0" distL="114300" distR="114300" simplePos="0" relativeHeight="252319744" behindDoc="1" locked="0" layoutInCell="1" allowOverlap="1" wp14:anchorId="0C0E9FCF" wp14:editId="06971FB8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3256915" cy="1779905"/>
            <wp:effectExtent l="0" t="0" r="635" b="0"/>
            <wp:wrapTight wrapText="bothSides">
              <wp:wrapPolygon edited="0">
                <wp:start x="0" y="0"/>
                <wp:lineTo x="0" y="21269"/>
                <wp:lineTo x="21478" y="21269"/>
                <wp:lineTo x="21478" y="0"/>
                <wp:lineTo x="0" y="0"/>
              </wp:wrapPolygon>
            </wp:wrapTight>
            <wp:docPr id="2260" name="그림 2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장치연계.png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6915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02F262" w14:textId="11AD484C" w:rsidR="00AB51A6" w:rsidRPr="00FE087B" w:rsidRDefault="00AB51A6" w:rsidP="00AB51A6">
      <w:pPr>
        <w:rPr>
          <w:rFonts w:ascii="맑은 고딕" w:hAnsi="맑은 고딕"/>
        </w:rPr>
      </w:pPr>
      <w:r w:rsidRPr="00FE087B">
        <w:rPr>
          <w:rFonts w:ascii="맑은 고딕" w:hAnsi="맑은 고딕" w:hint="eastAsia"/>
        </w:rPr>
        <w:t>1 연계할 장치를 선택합니다.</w:t>
      </w:r>
      <w:r w:rsidR="0009232F" w:rsidRPr="00FE087B">
        <w:rPr>
          <w:rFonts w:ascii="맑은 고딕" w:hAnsi="맑은 고딕"/>
        </w:rPr>
        <w:br/>
      </w:r>
      <w:r w:rsidRPr="00FE087B">
        <w:rPr>
          <w:rFonts w:ascii="맑은 고딕" w:hAnsi="맑은 고딕" w:hint="eastAsia"/>
        </w:rPr>
        <w:t>2 연계할 기능을 선택합니다.</w:t>
      </w:r>
      <w:r w:rsidR="0009232F" w:rsidRPr="00FE087B">
        <w:rPr>
          <w:rFonts w:ascii="맑은 고딕" w:hAnsi="맑은 고딕"/>
        </w:rPr>
        <w:br/>
      </w:r>
      <w:r w:rsidRPr="00FE087B">
        <w:rPr>
          <w:rFonts w:ascii="맑은 고딕" w:hAnsi="맑은 고딕" w:hint="eastAsia"/>
        </w:rPr>
        <w:t>3 추가를 클릭하면 설정이 완료됩니다.</w:t>
      </w:r>
      <w:r w:rsidR="0009232F" w:rsidRPr="00FE087B">
        <w:rPr>
          <w:rFonts w:ascii="맑은 고딕" w:hAnsi="맑은 고딕"/>
        </w:rPr>
        <w:br/>
      </w:r>
      <w:r w:rsidRPr="00FE087B">
        <w:rPr>
          <w:rFonts w:ascii="맑은 고딕" w:hAnsi="맑은 고딕"/>
        </w:rPr>
        <w:br w:type="page"/>
      </w:r>
    </w:p>
    <w:p w14:paraId="151959BE" w14:textId="090B2D59" w:rsidR="00AB51A6" w:rsidRPr="0009232F" w:rsidRDefault="00AB51A6" w:rsidP="00AB51A6">
      <w:pPr>
        <w:pStyle w:val="3"/>
        <w:rPr>
          <w:rFonts w:ascii="맑은 고딕" w:hAnsi="맑은 고딕"/>
        </w:rPr>
      </w:pPr>
      <w:bookmarkStart w:id="57" w:name="_Toc17460753"/>
      <w:bookmarkStart w:id="58" w:name="_Toc69819966"/>
      <w:r w:rsidRPr="0009232F">
        <w:rPr>
          <w:rFonts w:ascii="맑은 고딕" w:hAnsi="맑은 고딕" w:hint="eastAsia"/>
        </w:rPr>
        <w:lastRenderedPageBreak/>
        <w:t>4.3.1</w:t>
      </w:r>
      <w:r w:rsidR="0009232F" w:rsidRPr="0009232F">
        <w:rPr>
          <w:rFonts w:ascii="맑은 고딕" w:hAnsi="맑은 고딕"/>
        </w:rPr>
        <w:t>2</w:t>
      </w:r>
      <w:r w:rsidR="007E6162" w:rsidRPr="0009232F">
        <w:rPr>
          <w:rFonts w:ascii="맑은 고딕" w:hAnsi="맑은 고딕"/>
        </w:rPr>
        <w:t xml:space="preserve"> </w:t>
      </w:r>
      <w:r w:rsidRPr="0009232F">
        <w:rPr>
          <w:rFonts w:ascii="맑은 고딕" w:hAnsi="맑은 고딕" w:hint="eastAsia"/>
        </w:rPr>
        <w:t>호환리스트 사용</w:t>
      </w:r>
      <w:bookmarkEnd w:id="57"/>
      <w:bookmarkEnd w:id="58"/>
      <w:r w:rsidRPr="0009232F">
        <w:rPr>
          <w:rFonts w:ascii="맑은 고딕" w:hAnsi="맑은 고딕" w:hint="eastAsia"/>
        </w:rPr>
        <w:t xml:space="preserve"> </w:t>
      </w:r>
    </w:p>
    <w:p w14:paraId="08949416" w14:textId="740D74AA" w:rsidR="00AB51A6" w:rsidRPr="0009232F" w:rsidRDefault="0009232F" w:rsidP="00AB51A6">
      <w:pPr>
        <w:rPr>
          <w:rFonts w:ascii="맑은 고딕" w:hAnsi="맑은 고딕"/>
          <w:b/>
        </w:rPr>
      </w:pPr>
      <w:r w:rsidRPr="004115CD">
        <w:rPr>
          <w:noProof/>
        </w:rPr>
        <mc:AlternateContent>
          <mc:Choice Requires="wpg">
            <w:drawing>
              <wp:anchor distT="0" distB="0" distL="114300" distR="114300" simplePos="0" relativeHeight="252735488" behindDoc="0" locked="0" layoutInCell="1" allowOverlap="1" wp14:anchorId="43418C0D" wp14:editId="6EA8966E">
                <wp:simplePos x="0" y="0"/>
                <wp:positionH relativeFrom="margin">
                  <wp:align>right</wp:align>
                </wp:positionH>
                <wp:positionV relativeFrom="paragraph">
                  <wp:posOffset>76200</wp:posOffset>
                </wp:positionV>
                <wp:extent cx="3384550" cy="310515"/>
                <wp:effectExtent l="0" t="0" r="6350" b="13335"/>
                <wp:wrapNone/>
                <wp:docPr id="2708" name="그룹 2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550" cy="310515"/>
                          <a:chOff x="24248" y="48639"/>
                          <a:chExt cx="3385367" cy="311285"/>
                        </a:xfrm>
                      </wpg:grpSpPr>
                      <pic:pic xmlns:pic="http://schemas.openxmlformats.org/drawingml/2006/picture">
                        <pic:nvPicPr>
                          <pic:cNvPr id="2709" name="그림 2709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48" y="48639"/>
                            <a:ext cx="3385367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0" name="직사각형 2710"/>
                        <wps:cNvSpPr/>
                        <wps:spPr>
                          <a:xfrm>
                            <a:off x="2068053" y="62598"/>
                            <a:ext cx="682148" cy="28777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25B874" id="그룹 2708" o:spid="_x0000_s1026" style="position:absolute;left:0;text-align:left;margin-left:215.3pt;margin-top:6pt;width:266.5pt;height:24.45pt;z-index:252735488;mso-position-horizontal:right;mso-position-horizontal-relative:margin" coordorigin="242,486" coordsize="33853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">
                <v:shape id="그림 2709" o:spid="_x0000_s1027" type="#_x0000_t75" style="position:absolute;left:242;top:486;width:33854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">
                  <v:imagedata r:id="rId112" o:title=""/>
                </v:shape>
                <v:rect id="직사각형 2710" o:spid="_x0000_s1028" style="position:absolute;left:20680;top:625;width:6822;height:2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" filled="f" strokecolor="red" strokeweight="1.25pt"/>
                <w10:wrap anchorx="margin"/>
              </v:group>
            </w:pict>
          </mc:Fallback>
        </mc:AlternateContent>
      </w:r>
    </w:p>
    <w:p w14:paraId="4701BD19" w14:textId="77777777" w:rsidR="00AB51A6" w:rsidRPr="00FE087B" w:rsidRDefault="00334D3E" w:rsidP="00AB51A6">
      <w:pPr>
        <w:rPr>
          <w:rFonts w:ascii="맑은 고딕" w:hAnsi="맑은 고딕"/>
        </w:rPr>
      </w:pPr>
      <w:r w:rsidRPr="00FE087B">
        <w:rPr>
          <w:rFonts w:ascii="맑은 고딕" w:hAnsi="맑은 고딕" w:hint="eastAsia"/>
        </w:rPr>
        <w:t>시스템</w:t>
      </w:r>
      <w:r w:rsidR="00AB51A6" w:rsidRPr="00FE087B">
        <w:rPr>
          <w:rFonts w:ascii="맑은 고딕" w:hAnsi="맑은 고딕" w:hint="eastAsia"/>
        </w:rPr>
        <w:t>에 아래와 같이 등록된 제조사와 모델명, 카메라 형식, 프로토콜, 호환되는 기능 등 자세하게 나열되어 있습니다.</w:t>
      </w:r>
    </w:p>
    <w:p w14:paraId="28C04F43" w14:textId="4704740B" w:rsidR="00AB51A6" w:rsidRPr="00FE087B" w:rsidRDefault="00AB51A6" w:rsidP="00AB51A6">
      <w:pPr>
        <w:rPr>
          <w:rFonts w:ascii="맑은 고딕" w:hAnsi="맑은 고딕"/>
        </w:rPr>
      </w:pPr>
      <w:r w:rsidRPr="00FE087B">
        <w:rPr>
          <w:rFonts w:ascii="맑은 고딕" w:hAnsi="맑은 고딕" w:hint="eastAsia"/>
        </w:rPr>
        <w:t xml:space="preserve">입력하시려는 모델을 찾아 </w:t>
      </w:r>
      <w:r w:rsidR="0009232F" w:rsidRPr="00FE087B">
        <w:rPr>
          <w:rFonts w:ascii="맑은 고딕" w:hAnsi="맑은 고딕" w:hint="eastAsia"/>
        </w:rPr>
        <w:t xml:space="preserve">기능 및 연동 상태를 </w:t>
      </w:r>
      <w:r w:rsidRPr="00FE087B">
        <w:rPr>
          <w:rFonts w:ascii="맑은 고딕" w:hAnsi="맑은 고딕" w:hint="eastAsia"/>
        </w:rPr>
        <w:t>참고하시면 됩니다.</w:t>
      </w:r>
    </w:p>
    <w:p w14:paraId="74AD7562" w14:textId="77777777" w:rsidR="00AB51A6" w:rsidRDefault="00AB51A6" w:rsidP="00AB51A6">
      <w:r>
        <w:rPr>
          <w:noProof/>
        </w:rPr>
        <w:drawing>
          <wp:inline distT="0" distB="0" distL="0" distR="0" wp14:anchorId="7DF42E66" wp14:editId="549FE9D4">
            <wp:extent cx="5943600" cy="2715260"/>
            <wp:effectExtent l="0" t="0" r="0" b="8890"/>
            <wp:docPr id="2261" name="그림 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호환리스트.PN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D2BB6" w14:textId="77777777" w:rsidR="00AB51A6" w:rsidRPr="00FE087B" w:rsidRDefault="00AB51A6" w:rsidP="00AB51A6">
      <w:pPr>
        <w:rPr>
          <w:rFonts w:ascii="맑은 고딕" w:hAnsi="맑은 고딕"/>
        </w:rPr>
      </w:pPr>
      <w:r w:rsidRPr="00FE087B">
        <w:rPr>
          <w:rFonts w:ascii="맑은 고딕" w:hAnsi="맑은 고딕"/>
        </w:rPr>
        <w:br w:type="page"/>
      </w:r>
    </w:p>
    <w:p w14:paraId="0602A961" w14:textId="265BB89F" w:rsidR="00AB51A6" w:rsidRPr="00FE087B" w:rsidRDefault="00AB51A6" w:rsidP="00AB51A6">
      <w:pPr>
        <w:pStyle w:val="3"/>
        <w:rPr>
          <w:rFonts w:ascii="맑은 고딕" w:hAnsi="맑은 고딕"/>
        </w:rPr>
      </w:pPr>
      <w:bookmarkStart w:id="59" w:name="_Toc17460754"/>
      <w:bookmarkStart w:id="60" w:name="_Toc69819967"/>
      <w:r w:rsidRPr="00FE087B">
        <w:rPr>
          <w:rFonts w:ascii="맑은 고딕" w:hAnsi="맑은 고딕" w:hint="eastAsia"/>
        </w:rPr>
        <w:lastRenderedPageBreak/>
        <w:t>4.3.1</w:t>
      </w:r>
      <w:r w:rsidR="00FE087B">
        <w:rPr>
          <w:rFonts w:ascii="맑은 고딕" w:hAnsi="맑은 고딕"/>
        </w:rPr>
        <w:t>3</w:t>
      </w:r>
      <w:r w:rsidR="007E6162" w:rsidRPr="00FE087B">
        <w:rPr>
          <w:rFonts w:ascii="맑은 고딕" w:hAnsi="맑은 고딕"/>
        </w:rPr>
        <w:t xml:space="preserve"> </w:t>
      </w:r>
      <w:r w:rsidRPr="00FE087B">
        <w:rPr>
          <w:rFonts w:ascii="맑은 고딕" w:hAnsi="맑은 고딕" w:hint="eastAsia"/>
        </w:rPr>
        <w:t>칼럼 선택 사용</w:t>
      </w:r>
      <w:bookmarkEnd w:id="59"/>
      <w:bookmarkEnd w:id="60"/>
      <w:r w:rsidRPr="00FE087B">
        <w:rPr>
          <w:rFonts w:ascii="맑은 고딕" w:hAnsi="맑은 고딕" w:hint="eastAsia"/>
        </w:rPr>
        <w:t xml:space="preserve"> </w:t>
      </w:r>
    </w:p>
    <w:p w14:paraId="2F28B3EC" w14:textId="009DFDAA" w:rsidR="00AB51A6" w:rsidRPr="00FE087B" w:rsidRDefault="00FE087B" w:rsidP="00AB51A6">
      <w:pPr>
        <w:rPr>
          <w:rFonts w:ascii="맑은 고딕" w:hAnsi="맑은 고딕"/>
          <w:b/>
        </w:rPr>
      </w:pPr>
      <w:r w:rsidRPr="00FE087B">
        <w:rPr>
          <w:noProof/>
        </w:rPr>
        <mc:AlternateContent>
          <mc:Choice Requires="wpg">
            <w:drawing>
              <wp:anchor distT="0" distB="0" distL="114300" distR="114300" simplePos="0" relativeHeight="252737536" behindDoc="0" locked="0" layoutInCell="1" allowOverlap="1" wp14:anchorId="0F691ACF" wp14:editId="15DA4B33">
                <wp:simplePos x="0" y="0"/>
                <wp:positionH relativeFrom="margin">
                  <wp:align>right</wp:align>
                </wp:positionH>
                <wp:positionV relativeFrom="paragraph">
                  <wp:posOffset>76200</wp:posOffset>
                </wp:positionV>
                <wp:extent cx="3384550" cy="310515"/>
                <wp:effectExtent l="0" t="0" r="25400" b="13335"/>
                <wp:wrapNone/>
                <wp:docPr id="2711" name="그룹 27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550" cy="310515"/>
                          <a:chOff x="24248" y="48639"/>
                          <a:chExt cx="3385367" cy="311285"/>
                        </a:xfrm>
                      </wpg:grpSpPr>
                      <pic:pic xmlns:pic="http://schemas.openxmlformats.org/drawingml/2006/picture">
                        <pic:nvPicPr>
                          <pic:cNvPr id="2712" name="그림 2712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48" y="48639"/>
                            <a:ext cx="3385367" cy="31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3" name="직사각형 2713"/>
                        <wps:cNvSpPr/>
                        <wps:spPr>
                          <a:xfrm>
                            <a:off x="2727467" y="62598"/>
                            <a:ext cx="682148" cy="28777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248EFD" id="그룹 2711" o:spid="_x0000_s1026" style="position:absolute;left:0;text-align:left;margin-left:215.3pt;margin-top:6pt;width:266.5pt;height:24.45pt;z-index:252737536;mso-position-horizontal:right;mso-position-horizontal-relative:margin" coordorigin="242,486" coordsize="33853,31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">
                <v:shape id="그림 2712" o:spid="_x0000_s1027" type="#_x0000_t75" style="position:absolute;left:242;top:486;width:33854;height:3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">
                  <v:imagedata r:id="rId112" o:title=""/>
                </v:shape>
                <v:rect id="직사각형 2713" o:spid="_x0000_s1028" style="position:absolute;left:27274;top:625;width:6822;height:2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" filled="f" strokecolor="red" strokeweight="1.25pt"/>
                <w10:wrap anchorx="margin"/>
              </v:group>
            </w:pict>
          </mc:Fallback>
        </mc:AlternateContent>
      </w:r>
    </w:p>
    <w:p w14:paraId="437F23FD" w14:textId="77D49EB6" w:rsidR="00AB51A6" w:rsidRPr="00FE087B" w:rsidRDefault="00FE087B" w:rsidP="00AB51A6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213248" behindDoc="1" locked="0" layoutInCell="1" allowOverlap="1" wp14:anchorId="34DE2FB5" wp14:editId="7283AD8E">
                <wp:simplePos x="0" y="0"/>
                <wp:positionH relativeFrom="margin">
                  <wp:align>right</wp:align>
                </wp:positionH>
                <wp:positionV relativeFrom="paragraph">
                  <wp:posOffset>839470</wp:posOffset>
                </wp:positionV>
                <wp:extent cx="5943600" cy="4895850"/>
                <wp:effectExtent l="0" t="0" r="0" b="0"/>
                <wp:wrapTight wrapText="bothSides">
                  <wp:wrapPolygon edited="0">
                    <wp:start x="0" y="0"/>
                    <wp:lineTo x="0" y="21516"/>
                    <wp:lineTo x="21531" y="21516"/>
                    <wp:lineTo x="21531" y="0"/>
                    <wp:lineTo x="0" y="0"/>
                  </wp:wrapPolygon>
                </wp:wrapTight>
                <wp:docPr id="2715" name="그룹 27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4895850"/>
                          <a:chOff x="0" y="0"/>
                          <a:chExt cx="5943600" cy="4895850"/>
                        </a:xfrm>
                      </wpg:grpSpPr>
                      <pic:pic xmlns:pic="http://schemas.openxmlformats.org/drawingml/2006/picture">
                        <pic:nvPicPr>
                          <pic:cNvPr id="2714" name="그림 2714"/>
                          <pic:cNvPicPr>
                            <a:picLocks noChangeAspect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895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7" name="직사각형 2067"/>
                        <wps:cNvSpPr/>
                        <wps:spPr>
                          <a:xfrm>
                            <a:off x="2647950" y="2352675"/>
                            <a:ext cx="619899" cy="62738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73CE39" id="그룹 2715" o:spid="_x0000_s1026" style="position:absolute;left:0;text-align:left;margin-left:416.8pt;margin-top:66.1pt;width:468pt;height:385.5pt;z-index:-251103232;mso-position-horizontal:right;mso-position-horizontal-relative:margin" coordsize="59436,489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">
                <v:shape id="그림 2714" o:spid="_x0000_s1027" type="#_x0000_t75" style="position:absolute;width:59436;height:48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">
                  <v:imagedata r:id="rId122" o:title=""/>
                </v:shape>
                <v:rect id="직사각형 2067" o:spid="_x0000_s1028" style="position:absolute;left:26479;top:23526;width:6199;height:62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" filled="f" strokecolor="red" strokeweight="1.5pt">
                  <v:stroke linestyle="thickThin"/>
                </v:rect>
                <w10:wrap type="tight" anchorx="margin"/>
              </v:group>
            </w:pict>
          </mc:Fallback>
        </mc:AlternateContent>
      </w:r>
      <w:r w:rsidR="00AB51A6" w:rsidRPr="00FE087B">
        <w:rPr>
          <w:rFonts w:ascii="맑은 고딕" w:hAnsi="맑은 고딕" w:hint="eastAsia"/>
        </w:rPr>
        <w:t>장치 리스트에서 여러 종류의 칼럼이 있는데 항목들을 보</w:t>
      </w:r>
      <w:r>
        <w:rPr>
          <w:rFonts w:ascii="맑은 고딕" w:hAnsi="맑은 고딕" w:hint="eastAsia"/>
        </w:rPr>
        <w:t>이게 하거나</w:t>
      </w:r>
      <w:r w:rsidR="00AB51A6" w:rsidRPr="00FE087B">
        <w:rPr>
          <w:rFonts w:ascii="맑은 고딕" w:hAnsi="맑은 고딕" w:hint="eastAsia"/>
        </w:rPr>
        <w:t xml:space="preserve"> 숨기게 하는 기능입니다.</w:t>
      </w:r>
      <w:r>
        <w:rPr>
          <w:rFonts w:ascii="맑은 고딕" w:hAnsi="맑은 고딕"/>
        </w:rPr>
        <w:br/>
      </w:r>
      <w:r w:rsidR="00AB51A6" w:rsidRPr="00FE087B">
        <w:rPr>
          <w:rFonts w:ascii="맑은 고딕" w:hAnsi="맑은 고딕" w:hint="eastAsia"/>
        </w:rPr>
        <w:t xml:space="preserve">좌우에 있는 칼럼을 선택하여 </w:t>
      </w:r>
      <w:r>
        <w:rPr>
          <w:rFonts w:ascii="맑은 고딕" w:hAnsi="맑은 고딕" w:hint="eastAsia"/>
        </w:rPr>
        <w:t xml:space="preserve">그림에 표시되어 있는 </w:t>
      </w:r>
      <w:r w:rsidR="00AB51A6" w:rsidRPr="00FE087B">
        <w:rPr>
          <w:rFonts w:ascii="맑은 고딕" w:hAnsi="맑은 고딕" w:hint="eastAsia"/>
        </w:rPr>
        <w:t>화살표</w:t>
      </w:r>
      <w:r>
        <w:rPr>
          <w:rFonts w:ascii="맑은 고딕" w:hAnsi="맑은 고딕" w:hint="eastAsia"/>
        </w:rPr>
        <w:t>를 이용하여</w:t>
      </w:r>
      <w:r w:rsidR="00AB51A6" w:rsidRPr="00FE087B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 xml:space="preserve">선택 안된 칼럼으로 가면 숨기게 되고 선택된 칼럼으로 </w:t>
      </w:r>
      <w:r w:rsidR="00AB51A6" w:rsidRPr="00FE087B">
        <w:rPr>
          <w:rFonts w:ascii="맑은 고딕" w:hAnsi="맑은 고딕" w:hint="eastAsia"/>
        </w:rPr>
        <w:t xml:space="preserve">이동하면 </w:t>
      </w:r>
      <w:r w:rsidR="008C326B" w:rsidRPr="00FE087B">
        <w:rPr>
          <w:rFonts w:ascii="맑은 고딕" w:hAnsi="맑은 고딕" w:hint="eastAsia"/>
        </w:rPr>
        <w:t>보이게</w:t>
      </w:r>
      <w:r w:rsidR="008C326B">
        <w:rPr>
          <w:rFonts w:ascii="맑은 고딕" w:hAnsi="맑은 고딕" w:hint="eastAsia"/>
        </w:rPr>
        <w:t xml:space="preserve"> </w:t>
      </w:r>
      <w:r w:rsidR="00AB51A6" w:rsidRPr="00FE087B">
        <w:rPr>
          <w:rFonts w:ascii="맑은 고딕" w:hAnsi="맑은 고딕" w:hint="eastAsia"/>
        </w:rPr>
        <w:t>됩니다.</w:t>
      </w:r>
      <w:r w:rsidR="008C326B">
        <w:rPr>
          <w:rFonts w:ascii="맑은 고딕" w:hAnsi="맑은 고딕"/>
        </w:rPr>
        <w:t xml:space="preserve"> </w:t>
      </w:r>
    </w:p>
    <w:p w14:paraId="7E9D64C3" w14:textId="77777777" w:rsidR="00AB51A6" w:rsidRDefault="00AB51A6" w:rsidP="00AB51A6">
      <w:r>
        <w:br w:type="page"/>
      </w:r>
    </w:p>
    <w:p w14:paraId="772F91D6" w14:textId="449734E2" w:rsidR="00AB51A6" w:rsidRPr="008C326B" w:rsidRDefault="00AB51A6" w:rsidP="00AB51A6">
      <w:pPr>
        <w:pStyle w:val="3"/>
        <w:rPr>
          <w:rFonts w:ascii="맑은 고딕" w:hAnsi="맑은 고딕"/>
        </w:rPr>
      </w:pPr>
      <w:bookmarkStart w:id="61" w:name="_Toc17460755"/>
      <w:bookmarkStart w:id="62" w:name="_Toc69819968"/>
      <w:r w:rsidRPr="008C326B">
        <w:rPr>
          <w:rFonts w:ascii="맑은 고딕" w:hAnsi="맑은 고딕" w:hint="eastAsia"/>
        </w:rPr>
        <w:lastRenderedPageBreak/>
        <w:t>4.3.1</w:t>
      </w:r>
      <w:r w:rsidR="00FE087B" w:rsidRPr="008C326B">
        <w:rPr>
          <w:rFonts w:ascii="맑은 고딕" w:hAnsi="맑은 고딕"/>
        </w:rPr>
        <w:t>4</w:t>
      </w:r>
      <w:r w:rsidR="007E6162" w:rsidRPr="008C326B">
        <w:rPr>
          <w:rFonts w:ascii="맑은 고딕" w:hAnsi="맑은 고딕"/>
        </w:rPr>
        <w:t xml:space="preserve"> </w:t>
      </w:r>
      <w:r w:rsidRPr="008C326B">
        <w:rPr>
          <w:rFonts w:ascii="맑은 고딕" w:hAnsi="맑은 고딕" w:hint="eastAsia"/>
        </w:rPr>
        <w:t>장치 리스트에서 특수 기능 사용하기</w:t>
      </w:r>
      <w:bookmarkEnd w:id="61"/>
      <w:bookmarkEnd w:id="62"/>
      <w:r w:rsidRPr="008C326B">
        <w:rPr>
          <w:rFonts w:ascii="맑은 고딕" w:hAnsi="맑은 고딕" w:hint="eastAsia"/>
        </w:rPr>
        <w:t xml:space="preserve"> </w:t>
      </w:r>
    </w:p>
    <w:p w14:paraId="76FAA877" w14:textId="77777777" w:rsidR="00AB51A6" w:rsidRDefault="00AB51A6" w:rsidP="00AB51A6"/>
    <w:p w14:paraId="55B9EBA1" w14:textId="696E57C5" w:rsidR="00AB51A6" w:rsidRDefault="00BF128F" w:rsidP="00AB51A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968960" behindDoc="0" locked="0" layoutInCell="1" allowOverlap="1" wp14:anchorId="492A0199" wp14:editId="40A60C1C">
                <wp:simplePos x="0" y="0"/>
                <wp:positionH relativeFrom="column">
                  <wp:posOffset>4150499</wp:posOffset>
                </wp:positionH>
                <wp:positionV relativeFrom="paragraph">
                  <wp:posOffset>589285</wp:posOffset>
                </wp:positionV>
                <wp:extent cx="1779270" cy="1635360"/>
                <wp:effectExtent l="19050" t="0" r="11430" b="22225"/>
                <wp:wrapNone/>
                <wp:docPr id="2836" name="그룹 28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9270" cy="1635360"/>
                          <a:chOff x="42102" y="0"/>
                          <a:chExt cx="1779270" cy="1635360"/>
                        </a:xfrm>
                      </wpg:grpSpPr>
                      <pic:pic xmlns:pic="http://schemas.openxmlformats.org/drawingml/2006/picture">
                        <pic:nvPicPr>
                          <pic:cNvPr id="2071" name="그림 2071"/>
                          <pic:cNvPicPr>
                            <a:picLocks noChangeAspect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2102" y="47225"/>
                            <a:ext cx="1779270" cy="158813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85" name="그룹 85"/>
                        <wpg:cNvGrpSpPr/>
                        <wpg:grpSpPr>
                          <a:xfrm>
                            <a:off x="138294" y="0"/>
                            <a:ext cx="186228" cy="299008"/>
                            <a:chOff x="138294" y="0"/>
                            <a:chExt cx="186228" cy="299008"/>
                          </a:xfrm>
                        </wpg:grpSpPr>
                        <wps:wsp>
                          <wps:cNvPr id="24" name="타원 24"/>
                          <wps:cNvSpPr/>
                          <wps:spPr>
                            <a:xfrm>
                              <a:off x="138294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75" name="Text Box 2775"/>
                          <wps:cNvSpPr txBox="1"/>
                          <wps:spPr>
                            <a:xfrm>
                              <a:off x="193712" y="0"/>
                              <a:ext cx="130810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B48703C" w14:textId="77777777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21" name="그룹 2821"/>
                        <wpg:cNvGrpSpPr/>
                        <wpg:grpSpPr>
                          <a:xfrm>
                            <a:off x="138264" y="227960"/>
                            <a:ext cx="186083" cy="298450"/>
                            <a:chOff x="138402" y="0"/>
                            <a:chExt cx="186256" cy="299008"/>
                          </a:xfrm>
                        </wpg:grpSpPr>
                        <wps:wsp>
                          <wps:cNvPr id="2822" name="타원 2822"/>
                          <wps:cNvSpPr/>
                          <wps:spPr>
                            <a:xfrm>
                              <a:off x="138402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23" name="Text Box 2823"/>
                          <wps:cNvSpPr txBox="1"/>
                          <wps:spPr>
                            <a:xfrm>
                              <a:off x="193849" y="0"/>
                              <a:ext cx="130809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639B7AD" w14:textId="2725B732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24" name="그룹 2824"/>
                        <wpg:cNvGrpSpPr/>
                        <wpg:grpSpPr>
                          <a:xfrm>
                            <a:off x="138264" y="458481"/>
                            <a:ext cx="186083" cy="298450"/>
                            <a:chOff x="138402" y="0"/>
                            <a:chExt cx="186256" cy="299008"/>
                          </a:xfrm>
                        </wpg:grpSpPr>
                        <wps:wsp>
                          <wps:cNvPr id="2825" name="타원 2825"/>
                          <wps:cNvSpPr/>
                          <wps:spPr>
                            <a:xfrm>
                              <a:off x="138402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26" name="Text Box 2826"/>
                          <wps:cNvSpPr txBox="1"/>
                          <wps:spPr>
                            <a:xfrm>
                              <a:off x="193849" y="0"/>
                              <a:ext cx="130809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4FAC4B" w14:textId="5D5AA1A7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27" name="그룹 2827"/>
                        <wpg:cNvGrpSpPr/>
                        <wpg:grpSpPr>
                          <a:xfrm>
                            <a:off x="138264" y="765842"/>
                            <a:ext cx="186083" cy="298450"/>
                            <a:chOff x="138402" y="0"/>
                            <a:chExt cx="186256" cy="299008"/>
                          </a:xfrm>
                        </wpg:grpSpPr>
                        <wps:wsp>
                          <wps:cNvPr id="2828" name="타원 2828"/>
                          <wps:cNvSpPr/>
                          <wps:spPr>
                            <a:xfrm>
                              <a:off x="138402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29" name="Text Box 2829"/>
                          <wps:cNvSpPr txBox="1"/>
                          <wps:spPr>
                            <a:xfrm>
                              <a:off x="193849" y="0"/>
                              <a:ext cx="130809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64E4DB8" w14:textId="1F3BCDAE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30" name="그룹 2830"/>
                        <wpg:cNvGrpSpPr/>
                        <wpg:grpSpPr>
                          <a:xfrm>
                            <a:off x="138264" y="1073204"/>
                            <a:ext cx="186083" cy="298450"/>
                            <a:chOff x="138402" y="0"/>
                            <a:chExt cx="186256" cy="299008"/>
                          </a:xfrm>
                        </wpg:grpSpPr>
                        <wps:wsp>
                          <wps:cNvPr id="2831" name="타원 2831"/>
                          <wps:cNvSpPr/>
                          <wps:spPr>
                            <a:xfrm>
                              <a:off x="138402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32" name="Text Box 2832"/>
                          <wps:cNvSpPr txBox="1"/>
                          <wps:spPr>
                            <a:xfrm>
                              <a:off x="193849" y="0"/>
                              <a:ext cx="130809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612AD4" w14:textId="1EDAFB75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33" name="그룹 2833"/>
                        <wpg:cNvGrpSpPr/>
                        <wpg:grpSpPr>
                          <a:xfrm>
                            <a:off x="138264" y="1313970"/>
                            <a:ext cx="186083" cy="298450"/>
                            <a:chOff x="138402" y="0"/>
                            <a:chExt cx="186256" cy="299008"/>
                          </a:xfrm>
                        </wpg:grpSpPr>
                        <wps:wsp>
                          <wps:cNvPr id="2834" name="타원 2834"/>
                          <wps:cNvSpPr/>
                          <wps:spPr>
                            <a:xfrm>
                              <a:off x="138402" y="83128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35" name="Text Box 2835"/>
                          <wps:cNvSpPr txBox="1"/>
                          <wps:spPr>
                            <a:xfrm>
                              <a:off x="193849" y="0"/>
                              <a:ext cx="130809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3855AAF" w14:textId="670FA82A" w:rsidR="00733671" w:rsidRPr="003336FB" w:rsidRDefault="00733671" w:rsidP="00BF128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92A0199" id="그룹 2836" o:spid="_x0000_s1277" style="position:absolute;margin-left:326.8pt;margin-top:46.4pt;width:140.1pt;height:128.75pt;z-index:252968960" coordorigin="421" coordsize="17792,16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">
                <v:shape id="그림 2071" o:spid="_x0000_s1278" type="#_x0000_t75" style="position:absolute;left:421;top:472;width:17792;height:15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" stroked="t" strokecolor="black [3213]" strokeweight="1pt">
                  <v:imagedata r:id="rId124" o:title=""/>
                  <v:path arrowok="t"/>
                </v:shape>
                <v:group id="그룹 85" o:spid="_x0000_s1279" style="position:absolute;left:1382;width:1863;height:2990" coordorigin="138294" coordsize="186228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oval id="타원 24" o:spid="_x0000_s1280" style="position:absolute;left:138294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" fillcolor="white [3212]" strokecolor="black [3213]" strokeweight="1pt"/>
                  <v:shape id="Text Box 2775" o:spid="_x0000_s1281" type="#_x0000_t202" style="position:absolute;left:193712;width:130810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" filled="f" stroked="f" strokeweight=".5pt">
                    <v:textbox inset="0,0,0,0">
                      <w:txbxContent>
                        <w:p w14:paraId="4B48703C" w14:textId="77777777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821" o:spid="_x0000_s1282" style="position:absolute;left:1382;top:2279;width:1861;height:2985" coordorigin="138402" coordsize="186256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">
                  <v:oval id="타원 2822" o:spid="_x0000_s1283" style="position:absolute;left:138402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" fillcolor="white [3212]" strokecolor="black [3213]" strokeweight="1pt"/>
                  <v:shape id="Text Box 2823" o:spid="_x0000_s1284" type="#_x0000_t202" style="position:absolute;left:193849;width:130809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" filled="f" stroked="f" strokeweight=".5pt">
                    <v:textbox inset="0,0,0,0">
                      <w:txbxContent>
                        <w:p w14:paraId="3639B7AD" w14:textId="2725B732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824" o:spid="_x0000_s1285" style="position:absolute;left:1382;top:4584;width:1861;height:2985" coordorigin="138402" coordsize="186256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">
                  <v:oval id="타원 2825" o:spid="_x0000_s1286" style="position:absolute;left:138402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" fillcolor="white [3212]" strokecolor="black [3213]" strokeweight="1pt"/>
                  <v:shape id="Text Box 2826" o:spid="_x0000_s1287" type="#_x0000_t202" style="position:absolute;left:193849;width:130809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" filled="f" stroked="f" strokeweight=".5pt">
                    <v:textbox inset="0,0,0,0">
                      <w:txbxContent>
                        <w:p w14:paraId="224FAC4B" w14:textId="5D5AA1A7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827" o:spid="_x0000_s1288" style="position:absolute;left:1382;top:7658;width:1861;height:2984" coordorigin="138402" coordsize="186256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">
                  <v:oval id="타원 2828" o:spid="_x0000_s1289" style="position:absolute;left:138402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" fillcolor="white [3212]" strokecolor="black [3213]" strokeweight="1pt"/>
                  <v:shape id="Text Box 2829" o:spid="_x0000_s1290" type="#_x0000_t202" style="position:absolute;left:193849;width:130809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" filled="f" stroked="f" strokeweight=".5pt">
                    <v:textbox inset="0,0,0,0">
                      <w:txbxContent>
                        <w:p w14:paraId="364E4DB8" w14:textId="1F3BCDAE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830" o:spid="_x0000_s1291" style="position:absolute;left:1382;top:10732;width:1861;height:2984" coordorigin="138402" coordsize="186256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">
                  <v:oval id="타원 2831" o:spid="_x0000_s1292" style="position:absolute;left:138402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" fillcolor="white [3212]" strokecolor="black [3213]" strokeweight="1pt"/>
                  <v:shape id="Text Box 2832" o:spid="_x0000_s1293" type="#_x0000_t202" style="position:absolute;left:193849;width:130809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" filled="f" stroked="f" strokeweight=".5pt">
                    <v:textbox inset="0,0,0,0">
                      <w:txbxContent>
                        <w:p w14:paraId="57612AD4" w14:textId="1EDAFB75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833" o:spid="_x0000_s1294" style="position:absolute;left:1382;top:13139;width:1861;height:2985" coordorigin="138402" coordsize="186256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">
                  <v:oval id="타원 2834" o:spid="_x0000_s1295" style="position:absolute;left:138402;top:83128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" fillcolor="white [3212]" strokecolor="black [3213]" strokeweight="1pt"/>
                  <v:shape id="Text Box 2835" o:spid="_x0000_s1296" type="#_x0000_t202" style="position:absolute;left:193849;width:130809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" filled="f" stroked="f" strokeweight=".5pt">
                    <v:textbox inset="0,0,0,0">
                      <w:txbxContent>
                        <w:p w14:paraId="43855AAF" w14:textId="670FA82A" w:rsidR="00733671" w:rsidRPr="003336FB" w:rsidRDefault="00733671" w:rsidP="00BF128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B51A6">
        <w:rPr>
          <w:rFonts w:hint="eastAsia"/>
        </w:rPr>
        <w:t>설정의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항목에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마우스를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올려놓고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우클릭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특수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나옵니다</w:t>
      </w:r>
      <w:r w:rsidR="00AB51A6">
        <w:rPr>
          <w:rFonts w:hint="eastAsia"/>
        </w:rPr>
        <w:t>.</w:t>
      </w:r>
      <w:r w:rsidR="008C326B">
        <w:br/>
      </w:r>
      <w:r w:rsidR="00AB51A6">
        <w:rPr>
          <w:rFonts w:hint="eastAsia"/>
        </w:rPr>
        <w:t>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기능들은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간편하게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사용할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기능들을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모</w:t>
      </w:r>
      <w:r w:rsidR="00937647">
        <w:rPr>
          <w:rFonts w:hint="eastAsia"/>
        </w:rPr>
        <w:t>아든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기능입니다</w:t>
      </w:r>
      <w:r w:rsidR="00AB51A6">
        <w:rPr>
          <w:rFonts w:hint="eastAsia"/>
        </w:rPr>
        <w:t>.</w:t>
      </w:r>
    </w:p>
    <w:p w14:paraId="5677B686" w14:textId="5E91CE84" w:rsidR="00AB51A6" w:rsidRDefault="00AB51A6" w:rsidP="00AB51A6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추가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추가하는데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937647">
        <w:br/>
      </w:r>
      <w:r>
        <w:rPr>
          <w:rFonts w:hint="eastAsia"/>
        </w:rPr>
        <w:t xml:space="preserve">2 </w:t>
      </w:r>
      <w:r>
        <w:rPr>
          <w:rFonts w:hint="eastAsia"/>
        </w:rPr>
        <w:t>수정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값을</w:t>
      </w:r>
      <w:r>
        <w:rPr>
          <w:rFonts w:hint="eastAsia"/>
        </w:rPr>
        <w:t xml:space="preserve"> </w:t>
      </w:r>
      <w:r>
        <w:rPr>
          <w:rFonts w:hint="eastAsia"/>
        </w:rPr>
        <w:t>수정합니다</w:t>
      </w:r>
      <w:r>
        <w:rPr>
          <w:rFonts w:hint="eastAsia"/>
        </w:rPr>
        <w:t>.</w:t>
      </w:r>
      <w:r w:rsidR="00937647">
        <w:br/>
      </w:r>
      <w:r>
        <w:rPr>
          <w:rFonts w:hint="eastAsia"/>
        </w:rPr>
        <w:t xml:space="preserve">3 </w:t>
      </w:r>
      <w:r>
        <w:rPr>
          <w:rFonts w:hint="eastAsia"/>
        </w:rPr>
        <w:t>삭제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937647">
        <w:br/>
      </w:r>
      <w:r w:rsidR="00022D4F">
        <w:t>4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연계</w:t>
      </w:r>
      <w:r>
        <w:rPr>
          <w:rFonts w:hint="eastAsia"/>
        </w:rPr>
        <w:t xml:space="preserve"> :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장비와</w:t>
      </w:r>
      <w:r>
        <w:rPr>
          <w:rFonts w:hint="eastAsia"/>
        </w:rPr>
        <w:t xml:space="preserve"> </w:t>
      </w:r>
      <w:r>
        <w:rPr>
          <w:rFonts w:hint="eastAsia"/>
        </w:rPr>
        <w:t>연계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937647">
        <w:br/>
      </w:r>
      <w:r w:rsidR="00022D4F">
        <w:t>5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</w:t>
      </w:r>
      <w:r>
        <w:rPr>
          <w:rFonts w:hint="eastAsia"/>
        </w:rPr>
        <w:t xml:space="preserve"> </w:t>
      </w:r>
      <w:r>
        <w:rPr>
          <w:rFonts w:hint="eastAsia"/>
        </w:rPr>
        <w:t>열기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 w:rsidRPr="00736202"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페이지를</w:t>
      </w:r>
      <w:r>
        <w:rPr>
          <w:rFonts w:hint="eastAsia"/>
        </w:rPr>
        <w:t xml:space="preserve"> </w:t>
      </w:r>
      <w:r>
        <w:rPr>
          <w:rFonts w:hint="eastAsia"/>
        </w:rPr>
        <w:t>열어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  <w:r w:rsidR="00937647">
        <w:br/>
      </w:r>
      <w:r w:rsidR="00022D4F">
        <w:t>6</w:t>
      </w:r>
      <w:r>
        <w:rPr>
          <w:rFonts w:hint="eastAsia"/>
        </w:rPr>
        <w:t xml:space="preserve"> Ping </w:t>
      </w:r>
      <w:r>
        <w:rPr>
          <w:rFonts w:hint="eastAsia"/>
        </w:rPr>
        <w:t>테스트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 w:rsidRPr="00736202">
        <w:rPr>
          <w:rFonts w:hint="eastAsia"/>
        </w:rPr>
        <w:t>카메라의</w:t>
      </w:r>
      <w:r>
        <w:rPr>
          <w:rFonts w:hint="eastAsia"/>
        </w:rPr>
        <w:t xml:space="preserve"> Ping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="00937647">
        <w:br/>
      </w:r>
      <w:r>
        <w:br w:type="page"/>
      </w:r>
    </w:p>
    <w:p w14:paraId="49A21CA1" w14:textId="4CD94BBB" w:rsidR="00AB51A6" w:rsidRPr="00937647" w:rsidRDefault="00AB51A6" w:rsidP="00AB51A6">
      <w:pPr>
        <w:pStyle w:val="3"/>
        <w:rPr>
          <w:rFonts w:ascii="맑은 고딕" w:hAnsi="맑은 고딕"/>
        </w:rPr>
      </w:pPr>
      <w:bookmarkStart w:id="63" w:name="_Toc17460756"/>
      <w:bookmarkStart w:id="64" w:name="_Toc69819969"/>
      <w:r w:rsidRPr="00937647">
        <w:rPr>
          <w:rFonts w:ascii="맑은 고딕" w:hAnsi="맑은 고딕" w:hint="eastAsia"/>
        </w:rPr>
        <w:lastRenderedPageBreak/>
        <w:t>4.3.1</w:t>
      </w:r>
      <w:r w:rsidR="00937647" w:rsidRPr="00937647">
        <w:rPr>
          <w:rFonts w:ascii="맑은 고딕" w:hAnsi="맑은 고딕"/>
        </w:rPr>
        <w:t>5</w:t>
      </w:r>
      <w:r w:rsidR="007E6162" w:rsidRPr="00937647">
        <w:rPr>
          <w:rFonts w:ascii="맑은 고딕" w:hAnsi="맑은 고딕"/>
        </w:rPr>
        <w:t xml:space="preserve"> </w:t>
      </w:r>
      <w:r w:rsidRPr="00937647">
        <w:rPr>
          <w:rFonts w:ascii="맑은 고딕" w:hAnsi="맑은 고딕" w:hint="eastAsia"/>
        </w:rPr>
        <w:t>장치 리스트에서 검색</w:t>
      </w:r>
      <w:bookmarkEnd w:id="63"/>
      <w:bookmarkEnd w:id="64"/>
    </w:p>
    <w:p w14:paraId="397C4FAE" w14:textId="77777777" w:rsidR="007F4050" w:rsidRDefault="007F4050" w:rsidP="00AB51A6"/>
    <w:p w14:paraId="2EFEEF17" w14:textId="2F6F2254" w:rsidR="00A9526D" w:rsidRDefault="007F4050" w:rsidP="00AB51A6">
      <w:pPr>
        <w:rPr>
          <w:noProof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55968" behindDoc="1" locked="0" layoutInCell="1" allowOverlap="1" wp14:anchorId="55333869" wp14:editId="3D2B5AD3">
                <wp:simplePos x="0" y="0"/>
                <wp:positionH relativeFrom="margin">
                  <wp:align>center</wp:align>
                </wp:positionH>
                <wp:positionV relativeFrom="paragraph">
                  <wp:posOffset>3350895</wp:posOffset>
                </wp:positionV>
                <wp:extent cx="4457700" cy="1310640"/>
                <wp:effectExtent l="0" t="0" r="0" b="3810"/>
                <wp:wrapTight wrapText="bothSides">
                  <wp:wrapPolygon edited="0">
                    <wp:start x="3231" y="0"/>
                    <wp:lineTo x="3046" y="4709"/>
                    <wp:lineTo x="0" y="5023"/>
                    <wp:lineTo x="0" y="21349"/>
                    <wp:lineTo x="7200" y="21349"/>
                    <wp:lineTo x="7200" y="10047"/>
                    <wp:lineTo x="21508" y="9419"/>
                    <wp:lineTo x="21508" y="0"/>
                    <wp:lineTo x="3231" y="0"/>
                  </wp:wrapPolygon>
                </wp:wrapTight>
                <wp:docPr id="2737" name="그룹 27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1310640"/>
                          <a:chOff x="0" y="0"/>
                          <a:chExt cx="4457700" cy="1310978"/>
                        </a:xfrm>
                      </wpg:grpSpPr>
                      <wpg:grpSp>
                        <wpg:cNvPr id="2723" name="그룹 2723"/>
                        <wpg:cNvGrpSpPr/>
                        <wpg:grpSpPr>
                          <a:xfrm>
                            <a:off x="66148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18" name="타원 2718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19" name="Text Box 2719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D32D007" w14:textId="77777777" w:rsidR="00733671" w:rsidRPr="003336FB" w:rsidRDefault="00733671" w:rsidP="0093764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721" name="그림 2721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6149"/>
                            <a:ext cx="4457700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0" name="그림 2720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11" y="549613"/>
                            <a:ext cx="1428750" cy="76136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725" name="그룹 2725"/>
                        <wpg:cNvGrpSpPr/>
                        <wpg:grpSpPr>
                          <a:xfrm>
                            <a:off x="2582693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26" name="타원 2726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27" name="Text Box 2727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16334E6" w14:textId="47C26C0D" w:rsidR="00733671" w:rsidRPr="003336FB" w:rsidRDefault="00733671" w:rsidP="00A9526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28" name="그룹 2728"/>
                        <wpg:cNvGrpSpPr/>
                        <wpg:grpSpPr>
                          <a:xfrm>
                            <a:off x="3827834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29" name="타원 2729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0" name="Text Box 2730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474D34" w14:textId="15EB5C79" w:rsidR="00733671" w:rsidRPr="003336FB" w:rsidRDefault="00733671" w:rsidP="00A9526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31" name="그룹 2731"/>
                        <wpg:cNvGrpSpPr/>
                        <wpg:grpSpPr>
                          <a:xfrm>
                            <a:off x="402725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32" name="타원 2732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3" name="Text Box 2733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93D71E9" w14:textId="25C2CFB4" w:rsidR="00733671" w:rsidRPr="003336FB" w:rsidRDefault="00733671" w:rsidP="00A9526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34" name="그룹 2734"/>
                        <wpg:cNvGrpSpPr/>
                        <wpg:grpSpPr>
                          <a:xfrm>
                            <a:off x="4226668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35" name="타원 2735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6" name="Text Box 2736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4AF3F5A" w14:textId="3DA702EF" w:rsidR="00733671" w:rsidRPr="003336FB" w:rsidRDefault="00733671" w:rsidP="00A9526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333869" id="그룹 2737" o:spid="_x0000_s1297" style="position:absolute;margin-left:0;margin-top:263.85pt;width:351pt;height:103.2pt;z-index:-250560512;mso-position-horizontal:center;mso-position-horizontal-relative:margin" coordsize="44577,13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">
                <v:group id="그룹 2723" o:spid="_x0000_s1298" style="position:absolute;left:6614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">
                  <v:oval id="타원 2718" o:spid="_x0000_s1299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" fillcolor="white [3212]" strokecolor="black [3213]" strokeweight="1pt"/>
                  <v:shape id="Text Box 2719" o:spid="_x0000_s1300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" filled="f" stroked="f" strokeweight=".5pt">
                    <v:textbox inset="0,0,0,0">
                      <w:txbxContent>
                        <w:p w14:paraId="3D32D007" w14:textId="77777777" w:rsidR="00733671" w:rsidRPr="003336FB" w:rsidRDefault="00733671" w:rsidP="0093764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shape id="그림 2721" o:spid="_x0000_s1301" type="#_x0000_t75" style="position:absolute;top:3161;width:44577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">
                  <v:imagedata r:id="rId127" o:title=""/>
                </v:shape>
                <v:shape id="그림 2720" o:spid="_x0000_s1302" type="#_x0000_t75" style="position:absolute;left:389;top:5496;width:14287;height:7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">
                  <v:imagedata r:id="rId128" o:title=""/>
                </v:shape>
                <v:group id="그룹 2725" o:spid="_x0000_s1303" style="position:absolute;left:2582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">
                  <v:oval id="타원 2726" o:spid="_x0000_s1304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" fillcolor="white [3212]" strokecolor="black [3213]" strokeweight="1pt"/>
                  <v:shape id="Text Box 2727" o:spid="_x0000_s1305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" filled="f" stroked="f" strokeweight=".5pt">
                    <v:textbox inset="0,0,0,0">
                      <w:txbxContent>
                        <w:p w14:paraId="116334E6" w14:textId="47C26C0D" w:rsidR="00733671" w:rsidRPr="003336FB" w:rsidRDefault="00733671" w:rsidP="00A9526D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728" o:spid="_x0000_s1306" style="position:absolute;left:38278;width:1860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">
                  <v:oval id="타원 2729" o:spid="_x0000_s1307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" fillcolor="white [3212]" strokecolor="black [3213]" strokeweight="1pt"/>
                  <v:shape id="Text Box 2730" o:spid="_x0000_s1308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" filled="f" stroked="f" strokeweight=".5pt">
                    <v:textbox inset="0,0,0,0">
                      <w:txbxContent>
                        <w:p w14:paraId="00474D34" w14:textId="15EB5C79" w:rsidR="00733671" w:rsidRPr="003336FB" w:rsidRDefault="00733671" w:rsidP="00A9526D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731" o:spid="_x0000_s1309" style="position:absolute;left:40272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rYx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">
                  <v:oval id="타원 2732" o:spid="_x0000_s1310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" fillcolor="white [3212]" strokecolor="black [3213]" strokeweight="1pt"/>
                  <v:shape id="Text Box 2733" o:spid="_x0000_s1311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" filled="f" stroked="f" strokeweight=".5pt">
                    <v:textbox inset="0,0,0,0">
                      <w:txbxContent>
                        <w:p w14:paraId="793D71E9" w14:textId="25C2CFB4" w:rsidR="00733671" w:rsidRPr="003336FB" w:rsidRDefault="00733671" w:rsidP="00A9526D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734" o:spid="_x0000_s1312" style="position:absolute;left:4226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RWp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/JlN4vAlPQK7+AAAA//8DAFBLAQItABQABgAIAAAAIQDb4fbL7gAAAIUBAAATAAAAAAAA&#10;AAAAAAAAAAAAAABbQ29udGVudF9UeXBlc10ueG1sUEsBAi0AFAAGAAgAAAAhAFr0LFu/AAAAFQEA&#10;AAsAAAAAAAAAAAAAAAAAHwEAAF9yZWxzLy5yZWxzUEsBAi0AFAAGAAgAAAAhAGcNFanHAAAA3QAA&#10;AA8AAAAAAAAAAAAAAAAABwIAAGRycy9kb3ducmV2LnhtbFBLBQYAAAAAAwADALcAAAD7AgAAAAA=&#10;">
                  <v:oval id="타원 2735" o:spid="_x0000_s1313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" fillcolor="white [3212]" strokecolor="black [3213]" strokeweight="1pt"/>
                  <v:shape id="Text Box 2736" o:spid="_x0000_s1314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" filled="f" stroked="f" strokeweight=".5pt">
                    <v:textbox inset="0,0,0,0">
                      <w:txbxContent>
                        <w:p w14:paraId="64AF3F5A" w14:textId="3DA702EF" w:rsidR="00733671" w:rsidRPr="003336FB" w:rsidRDefault="00733671" w:rsidP="00A9526D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51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365824" behindDoc="1" locked="0" layoutInCell="1" allowOverlap="1" wp14:anchorId="4B36099A" wp14:editId="43482386">
                <wp:simplePos x="0" y="0"/>
                <wp:positionH relativeFrom="margin">
                  <wp:align>left</wp:align>
                </wp:positionH>
                <wp:positionV relativeFrom="paragraph">
                  <wp:posOffset>330835</wp:posOffset>
                </wp:positionV>
                <wp:extent cx="5915025" cy="2952750"/>
                <wp:effectExtent l="0" t="0" r="9525" b="19050"/>
                <wp:wrapTight wrapText="bothSides">
                  <wp:wrapPolygon edited="0">
                    <wp:start x="0" y="0"/>
                    <wp:lineTo x="0" y="21600"/>
                    <wp:lineTo x="139" y="21600"/>
                    <wp:lineTo x="7026" y="21600"/>
                    <wp:lineTo x="21565" y="21600"/>
                    <wp:lineTo x="21565" y="0"/>
                    <wp:lineTo x="0" y="0"/>
                  </wp:wrapPolygon>
                </wp:wrapTight>
                <wp:docPr id="2717" name="그룹 2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5025" cy="2952750"/>
                          <a:chOff x="0" y="0"/>
                          <a:chExt cx="5915025" cy="2952750"/>
                        </a:xfrm>
                      </wpg:grpSpPr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5" name="직사각형 25"/>
                        <wps:cNvSpPr/>
                        <wps:spPr>
                          <a:xfrm>
                            <a:off x="68094" y="2767519"/>
                            <a:ext cx="1819275" cy="18097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2977EA" id="그룹 2717" o:spid="_x0000_s1026" style="position:absolute;left:0;text-align:left;margin-left:0;margin-top:26.05pt;width:465.75pt;height:232.5pt;z-index:-250950656;mso-position-horizontal:left;mso-position-horizontal-relative:margin" coordsize="59150,29527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">
                <v:shape id="Picture 7" o:spid="_x0000_s1027" type="#_x0000_t75" style="position:absolute;width:59150;height:29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">
                  <v:imagedata r:id="rId130" o:title=""/>
                </v:shape>
                <v:rect id="직사각형 25" o:spid="_x0000_s1028" style="position:absolute;left:680;top:27675;width:18193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목록이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나타납니다</w:t>
      </w:r>
      <w:r w:rsidR="00AB51A6">
        <w:rPr>
          <w:rFonts w:hint="eastAsia"/>
        </w:rPr>
        <w:t>.</w:t>
      </w:r>
      <w:r>
        <w:br/>
      </w:r>
    </w:p>
    <w:p w14:paraId="459D3899" w14:textId="77777777" w:rsidR="00A9526D" w:rsidRDefault="00A9526D" w:rsidP="00AB51A6">
      <w:pPr>
        <w:rPr>
          <w:noProof/>
        </w:rPr>
      </w:pPr>
    </w:p>
    <w:p w14:paraId="4B7A6C5E" w14:textId="77777777" w:rsidR="00A9526D" w:rsidRDefault="00A9526D" w:rsidP="00AB51A6">
      <w:pPr>
        <w:rPr>
          <w:noProof/>
        </w:rPr>
      </w:pPr>
    </w:p>
    <w:p w14:paraId="2ED43D9D" w14:textId="2373B44F" w:rsidR="00A9526D" w:rsidRDefault="00A9526D" w:rsidP="00AB51A6">
      <w:pPr>
        <w:rPr>
          <w:noProof/>
        </w:rPr>
      </w:pPr>
    </w:p>
    <w:p w14:paraId="38132446" w14:textId="77777777" w:rsidR="007F4050" w:rsidRDefault="007F4050" w:rsidP="00AB51A6">
      <w:pPr>
        <w:rPr>
          <w:noProof/>
        </w:rPr>
      </w:pPr>
    </w:p>
    <w:p w14:paraId="0C43979A" w14:textId="00316222" w:rsidR="00A9526D" w:rsidRDefault="007F4050">
      <w:r>
        <w:rPr>
          <w:rFonts w:hint="eastAsia"/>
          <w:noProof/>
        </w:rPr>
        <w:t>위의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그림과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같이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분류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</w:t>
      </w:r>
      <w:r>
        <w:rPr>
          <w:rFonts w:hint="eastAsia"/>
          <w:noProof/>
        </w:rPr>
        <w:t xml:space="preserve">, </w:t>
      </w:r>
      <w:r>
        <w:rPr>
          <w:rFonts w:hint="eastAsia"/>
          <w:noProof/>
        </w:rPr>
        <w:t>입력창</w:t>
      </w:r>
      <w:r>
        <w:rPr>
          <w:noProof/>
        </w:rPr>
        <w:t xml:space="preserve">, </w:t>
      </w:r>
      <w:r>
        <w:rPr>
          <w:rFonts w:hint="eastAsia"/>
          <w:noProof/>
        </w:rPr>
        <w:t>입력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선택창으로</w:t>
      </w:r>
      <w:r>
        <w:rPr>
          <w:rFonts w:hint="eastAsia"/>
          <w:noProof/>
        </w:rPr>
        <w:t xml:space="preserve"> </w:t>
      </w:r>
      <w:r w:rsidR="00BD61F1">
        <w:rPr>
          <w:rFonts w:hint="eastAsia"/>
          <w:noProof/>
        </w:rPr>
        <w:t>구분</w:t>
      </w:r>
      <w:r>
        <w:rPr>
          <w:rFonts w:hint="eastAsia"/>
          <w:noProof/>
        </w:rPr>
        <w:t>합니다</w:t>
      </w:r>
      <w:r>
        <w:rPr>
          <w:rFonts w:hint="eastAsia"/>
          <w:noProof/>
        </w:rPr>
        <w:t>.</w:t>
      </w:r>
      <w:r>
        <w:rPr>
          <w:noProof/>
        </w:rPr>
        <w:br/>
      </w:r>
      <w:r>
        <w:rPr>
          <w:rFonts w:hint="eastAsia"/>
          <w:noProof/>
        </w:rPr>
        <w:t>각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분야의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기능</w:t>
      </w:r>
      <w:r w:rsidR="00AB51A6">
        <w:rPr>
          <w:rFonts w:hint="eastAsia"/>
          <w:noProof/>
        </w:rPr>
        <w:t>은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다음과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같습니다</w:t>
      </w:r>
      <w:r w:rsidR="00AB51A6">
        <w:rPr>
          <w:rFonts w:hint="eastAsia"/>
          <w:noProof/>
        </w:rPr>
        <w:t>.</w:t>
      </w:r>
      <w:r w:rsidR="00A9526D">
        <w:rPr>
          <w:noProof/>
        </w:rPr>
        <w:br/>
      </w:r>
      <w:r w:rsidR="00AB51A6">
        <w:rPr>
          <w:rFonts w:hint="eastAsia"/>
        </w:rPr>
        <w:t xml:space="preserve">1 </w:t>
      </w:r>
      <w:r w:rsidR="00334D3E">
        <w:rPr>
          <w:rFonts w:hint="eastAsia"/>
        </w:rPr>
        <w:t>용도</w:t>
      </w:r>
      <w:r w:rsidR="00AB51A6">
        <w:rPr>
          <w:rFonts w:hint="eastAsia"/>
        </w:rPr>
        <w:t xml:space="preserve"> </w:t>
      </w:r>
      <w:proofErr w:type="gramStart"/>
      <w:r w:rsidR="00AB51A6">
        <w:rPr>
          <w:rFonts w:hint="eastAsia"/>
        </w:rPr>
        <w:t>분류</w:t>
      </w:r>
      <w:r w:rsidR="00AB51A6">
        <w:rPr>
          <w:rFonts w:hint="eastAsia"/>
        </w:rPr>
        <w:t xml:space="preserve"> :</w:t>
      </w:r>
      <w:proofErr w:type="gramEnd"/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이름</w:t>
      </w:r>
      <w:r w:rsidR="00AB51A6">
        <w:rPr>
          <w:rFonts w:hint="eastAsia"/>
        </w:rPr>
        <w:t xml:space="preserve"> / </w:t>
      </w:r>
      <w:r w:rsidR="00AB51A6">
        <w:rPr>
          <w:rFonts w:hint="eastAsia"/>
        </w:rPr>
        <w:t>주소</w:t>
      </w:r>
      <w:r w:rsidR="00AB51A6">
        <w:rPr>
          <w:rFonts w:hint="eastAsia"/>
        </w:rPr>
        <w:t xml:space="preserve">, </w:t>
      </w:r>
      <w:r w:rsidR="00AB51A6">
        <w:rPr>
          <w:rFonts w:hint="eastAsia"/>
        </w:rPr>
        <w:t>모델명</w:t>
      </w:r>
      <w:r w:rsidR="00AB51A6">
        <w:rPr>
          <w:rFonts w:hint="eastAsia"/>
        </w:rPr>
        <w:t xml:space="preserve">, </w:t>
      </w:r>
      <w:r w:rsidR="00AB51A6">
        <w:rPr>
          <w:rFonts w:hint="eastAsia"/>
        </w:rPr>
        <w:t>종류</w:t>
      </w:r>
      <w:r w:rsidR="00AB51A6">
        <w:rPr>
          <w:rFonts w:hint="eastAsia"/>
        </w:rPr>
        <w:t xml:space="preserve">, </w:t>
      </w:r>
      <w:r w:rsidR="00334D3E">
        <w:rPr>
          <w:rFonts w:hint="eastAsia"/>
        </w:rPr>
        <w:t>저장분배서버</w:t>
      </w:r>
      <w:r w:rsidR="00334D3E">
        <w:rPr>
          <w:rFonts w:hint="eastAsia"/>
        </w:rPr>
        <w:t xml:space="preserve"> </w:t>
      </w:r>
      <w:r w:rsidR="00334D3E">
        <w:rPr>
          <w:rFonts w:hint="eastAsia"/>
        </w:rPr>
        <w:t>이름</w:t>
      </w:r>
      <w:r w:rsidR="00334D3E">
        <w:rPr>
          <w:rFonts w:hint="eastAsia"/>
        </w:rPr>
        <w:t>,</w:t>
      </w:r>
      <w:r w:rsidR="00334D3E">
        <w:t xml:space="preserve"> </w:t>
      </w:r>
      <w:r w:rsidR="00AB51A6">
        <w:rPr>
          <w:rFonts w:hint="eastAsia"/>
        </w:rPr>
        <w:t>사용유무</w:t>
      </w:r>
      <w:r w:rsidR="005D1EC7">
        <w:rPr>
          <w:rFonts w:hint="eastAsia"/>
        </w:rPr>
        <w:t>,</w:t>
      </w:r>
      <w:r w:rsidR="005D1EC7">
        <w:t xml:space="preserve"> </w:t>
      </w:r>
      <w:r w:rsidR="005D1EC7">
        <w:rPr>
          <w:rFonts w:hint="eastAsia"/>
        </w:rPr>
        <w:t>시설물</w:t>
      </w:r>
      <w:r w:rsidR="005D1EC7">
        <w:rPr>
          <w:rFonts w:hint="eastAsia"/>
        </w:rPr>
        <w:t xml:space="preserve"> </w:t>
      </w:r>
      <w:r w:rsidR="005D1EC7">
        <w:rPr>
          <w:rFonts w:hint="eastAsia"/>
        </w:rPr>
        <w:t>용도</w:t>
      </w:r>
      <w:r w:rsidR="005D1EC7">
        <w:rPr>
          <w:rFonts w:hint="eastAsia"/>
        </w:rPr>
        <w:t xml:space="preserve"> </w:t>
      </w:r>
      <w:r w:rsidR="00AB51A6">
        <w:rPr>
          <w:rFonts w:hint="eastAsia"/>
        </w:rPr>
        <w:t>등</w:t>
      </w:r>
      <w:r w:rsidR="00AB51A6">
        <w:rPr>
          <w:rFonts w:hint="eastAsia"/>
        </w:rPr>
        <w:t xml:space="preserve"> </w:t>
      </w:r>
      <w:r w:rsidR="00334D3E">
        <w:rPr>
          <w:rFonts w:hint="eastAsia"/>
        </w:rPr>
        <w:t>용도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종류를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선택합니다</w:t>
      </w:r>
      <w:r w:rsidR="00AB51A6">
        <w:rPr>
          <w:rFonts w:hint="eastAsia"/>
        </w:rPr>
        <w:t>.</w:t>
      </w:r>
      <w:r w:rsidR="00A9526D">
        <w:br/>
      </w:r>
      <w:r w:rsidR="00AB51A6">
        <w:rPr>
          <w:rFonts w:hint="eastAsia"/>
        </w:rPr>
        <w:t xml:space="preserve">2 </w:t>
      </w:r>
      <w:proofErr w:type="spellStart"/>
      <w:r w:rsidR="00AB51A6">
        <w:rPr>
          <w:rFonts w:hint="eastAsia"/>
        </w:rPr>
        <w:t>입력창</w:t>
      </w:r>
      <w:proofErr w:type="spellEnd"/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분류에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대한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내용을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입력합니다</w:t>
      </w:r>
      <w:r w:rsidR="00AB51A6">
        <w:rPr>
          <w:rFonts w:hint="eastAsia"/>
        </w:rPr>
        <w:t>.</w:t>
      </w:r>
      <w:r w:rsidR="00A9526D">
        <w:br/>
      </w:r>
      <w:r w:rsidR="00AB51A6">
        <w:rPr>
          <w:rFonts w:hint="eastAsia"/>
        </w:rPr>
        <w:t xml:space="preserve">3 </w:t>
      </w:r>
      <w:r w:rsidR="00AB51A6">
        <w:rPr>
          <w:rFonts w:hint="eastAsia"/>
        </w:rPr>
        <w:t>지우기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내용을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지웁니다</w:t>
      </w:r>
      <w:r w:rsidR="00AB51A6">
        <w:rPr>
          <w:rFonts w:hint="eastAsia"/>
        </w:rPr>
        <w:t>.</w:t>
      </w:r>
      <w:r w:rsidR="00A9526D">
        <w:br/>
      </w:r>
      <w:r w:rsidR="00AB51A6">
        <w:rPr>
          <w:rFonts w:hint="eastAsia"/>
        </w:rPr>
        <w:t xml:space="preserve">4 </w:t>
      </w:r>
      <w:r w:rsidR="00AB51A6">
        <w:rPr>
          <w:rFonts w:hint="eastAsia"/>
        </w:rPr>
        <w:t>찾기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내용을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찾아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반전으로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표시합니다</w:t>
      </w:r>
      <w:r w:rsidR="00AB51A6">
        <w:rPr>
          <w:rFonts w:hint="eastAsia"/>
        </w:rPr>
        <w:t>.</w:t>
      </w:r>
      <w:r w:rsidR="00A9526D">
        <w:br/>
      </w:r>
      <w:r w:rsidR="00AB51A6">
        <w:rPr>
          <w:rFonts w:hint="eastAsia"/>
        </w:rPr>
        <w:t xml:space="preserve">5 </w:t>
      </w:r>
      <w:r w:rsidR="00AB51A6">
        <w:rPr>
          <w:rFonts w:hint="eastAsia"/>
        </w:rPr>
        <w:t>필터링</w:t>
      </w:r>
      <w:r w:rsidR="00AB51A6">
        <w:rPr>
          <w:rFonts w:hint="eastAsia"/>
        </w:rPr>
        <w:t xml:space="preserve"> : </w:t>
      </w:r>
      <w:r w:rsidR="00AB51A6">
        <w:rPr>
          <w:rFonts w:hint="eastAsia"/>
        </w:rPr>
        <w:t>입력한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내용을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찾아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필터링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카메라만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표시합니다</w:t>
      </w:r>
      <w:r w:rsidR="00AB51A6">
        <w:rPr>
          <w:rFonts w:hint="eastAsia"/>
        </w:rPr>
        <w:t>.</w:t>
      </w:r>
      <w:r w:rsidR="00A9526D">
        <w:br/>
      </w:r>
      <w:r w:rsidR="00A9526D">
        <w:br w:type="page"/>
      </w:r>
    </w:p>
    <w:p w14:paraId="15379D6F" w14:textId="20AF1DAE" w:rsidR="00AB51A6" w:rsidRPr="00D261C8" w:rsidRDefault="007E6162" w:rsidP="007E6162">
      <w:pPr>
        <w:pStyle w:val="3"/>
      </w:pPr>
      <w:bookmarkStart w:id="65" w:name="_Toc17460757"/>
      <w:bookmarkStart w:id="66" w:name="_Toc69819970"/>
      <w:r>
        <w:rPr>
          <w:rFonts w:hint="eastAsia"/>
        </w:rPr>
        <w:lastRenderedPageBreak/>
        <w:t>4.3.1</w:t>
      </w:r>
      <w:r w:rsidR="00A9526D">
        <w:t>6</w:t>
      </w:r>
      <w:r>
        <w:t xml:space="preserve"> </w:t>
      </w:r>
      <w:r w:rsidR="00AB51A6" w:rsidRPr="00D261C8">
        <w:rPr>
          <w:rFonts w:hint="eastAsia"/>
        </w:rPr>
        <w:t>장치</w:t>
      </w:r>
      <w:r w:rsidR="00AB51A6" w:rsidRPr="00D261C8">
        <w:rPr>
          <w:rFonts w:hint="eastAsia"/>
        </w:rPr>
        <w:t xml:space="preserve"> </w:t>
      </w:r>
      <w:r w:rsidR="00AB51A6" w:rsidRPr="00D261C8">
        <w:rPr>
          <w:rFonts w:hint="eastAsia"/>
        </w:rPr>
        <w:t>그룹</w:t>
      </w:r>
      <w:r w:rsidR="00AB51A6" w:rsidRPr="00D261C8">
        <w:rPr>
          <w:rFonts w:hint="eastAsia"/>
        </w:rPr>
        <w:t xml:space="preserve"> </w:t>
      </w:r>
      <w:r w:rsidR="00AB51A6" w:rsidRPr="00D261C8">
        <w:rPr>
          <w:rFonts w:hint="eastAsia"/>
        </w:rPr>
        <w:t>등록</w:t>
      </w:r>
      <w:bookmarkEnd w:id="65"/>
      <w:bookmarkEnd w:id="66"/>
    </w:p>
    <w:p w14:paraId="7460E0AD" w14:textId="0183ABB4" w:rsidR="00A9526D" w:rsidRDefault="00A9526D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758016" behindDoc="1" locked="0" layoutInCell="1" allowOverlap="1" wp14:anchorId="0D454C03" wp14:editId="4187A179">
                <wp:simplePos x="0" y="0"/>
                <wp:positionH relativeFrom="margin">
                  <wp:align>right</wp:align>
                </wp:positionH>
                <wp:positionV relativeFrom="paragraph">
                  <wp:posOffset>100884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738" name="그룹 2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739" name="그림 2739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40" name="직사각형 2740"/>
                        <wps:cNvSpPr/>
                        <wps:spPr>
                          <a:xfrm>
                            <a:off x="95250" y="737476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E83F05" id="그룹 2738" o:spid="_x0000_s1026" style="position:absolute;left:0;text-align:left;margin-left:116.55pt;margin-top:7.95pt;width:167.75pt;height:235.5pt;z-index:-250558464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">
                <v:shape id="그림 2739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740" o:spid="_x0000_s1028" style="position:absolute;left:952;top:7374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</w:p>
    <w:p w14:paraId="119F6985" w14:textId="2148D0EC" w:rsidR="00AB51A6" w:rsidRPr="00D261C8" w:rsidRDefault="00AB51A6" w:rsidP="00AB51A6"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등록은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구성에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항목으로</w:t>
      </w:r>
      <w:r>
        <w:rPr>
          <w:rFonts w:hint="eastAsia"/>
        </w:rPr>
        <w:t xml:space="preserve"> </w:t>
      </w:r>
      <w:r>
        <w:rPr>
          <w:rFonts w:hint="eastAsia"/>
        </w:rPr>
        <w:t>잘</w:t>
      </w:r>
      <w:r>
        <w:rPr>
          <w:rFonts w:hint="eastAsia"/>
        </w:rPr>
        <w:t xml:space="preserve"> </w:t>
      </w:r>
      <w:r>
        <w:rPr>
          <w:rFonts w:hint="eastAsia"/>
        </w:rPr>
        <w:t>구성하시면</w:t>
      </w:r>
      <w:r>
        <w:rPr>
          <w:rFonts w:hint="eastAsia"/>
        </w:rPr>
        <w:t xml:space="preserve"> </w:t>
      </w:r>
      <w:r>
        <w:rPr>
          <w:rFonts w:hint="eastAsia"/>
        </w:rPr>
        <w:t>효율적인</w:t>
      </w:r>
      <w:r>
        <w:rPr>
          <w:rFonts w:hint="eastAsia"/>
        </w:rPr>
        <w:t xml:space="preserve"> </w:t>
      </w:r>
      <w:r>
        <w:rPr>
          <w:rFonts w:hint="eastAsia"/>
        </w:rPr>
        <w:t>모니터링을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8EF798B" w14:textId="77777777" w:rsidR="00A9526D" w:rsidRDefault="00A9526D" w:rsidP="00AB51A6"/>
    <w:p w14:paraId="6E73812D" w14:textId="77777777" w:rsidR="00A9526D" w:rsidRDefault="00A9526D" w:rsidP="00AB51A6"/>
    <w:p w14:paraId="1DD99D1D" w14:textId="77777777" w:rsidR="00A9526D" w:rsidRDefault="00A9526D" w:rsidP="00AB51A6"/>
    <w:p w14:paraId="33E004DC" w14:textId="77777777" w:rsidR="00A9526D" w:rsidRDefault="00A9526D" w:rsidP="00AB51A6"/>
    <w:p w14:paraId="5D482E14" w14:textId="77777777" w:rsidR="00A9526D" w:rsidRDefault="00A9526D" w:rsidP="00AB51A6"/>
    <w:p w14:paraId="2B9FBDA7" w14:textId="34272877" w:rsidR="00AB51A6" w:rsidRPr="00D261C8" w:rsidRDefault="00AB51A6" w:rsidP="00AB51A6">
      <w:r w:rsidRPr="00D261C8">
        <w:rPr>
          <w:rFonts w:hint="eastAsia"/>
        </w:rPr>
        <w:t>장치에서</w:t>
      </w:r>
      <w:r w:rsidRPr="00D261C8">
        <w:rPr>
          <w:rFonts w:hint="eastAsia"/>
        </w:rPr>
        <w:t xml:space="preserve"> </w:t>
      </w:r>
      <w:r w:rsidRPr="00D261C8">
        <w:rPr>
          <w:rFonts w:hint="eastAsia"/>
        </w:rPr>
        <w:t>장치</w:t>
      </w:r>
      <w:r w:rsidRPr="00D261C8">
        <w:rPr>
          <w:rFonts w:hint="eastAsia"/>
        </w:rPr>
        <w:t xml:space="preserve"> </w:t>
      </w:r>
      <w:r w:rsidRPr="00D261C8">
        <w:rPr>
          <w:rFonts w:hint="eastAsia"/>
        </w:rPr>
        <w:t>그룹</w:t>
      </w:r>
      <w:r w:rsidRPr="00D261C8">
        <w:rPr>
          <w:rFonts w:hint="eastAsia"/>
        </w:rPr>
        <w:t xml:space="preserve"> </w:t>
      </w:r>
      <w:r w:rsidRPr="00D261C8">
        <w:rPr>
          <w:rFonts w:hint="eastAsia"/>
        </w:rPr>
        <w:t>등록을</w:t>
      </w:r>
      <w:r w:rsidRPr="00D261C8">
        <w:rPr>
          <w:rFonts w:hint="eastAsia"/>
        </w:rPr>
        <w:t xml:space="preserve"> </w:t>
      </w:r>
      <w:r w:rsidRPr="00D261C8">
        <w:rPr>
          <w:rFonts w:hint="eastAsia"/>
        </w:rPr>
        <w:t>선택합니다</w:t>
      </w:r>
      <w:r w:rsidRPr="00D261C8">
        <w:rPr>
          <w:rFonts w:hint="eastAsia"/>
        </w:rPr>
        <w:t xml:space="preserve">. </w:t>
      </w:r>
    </w:p>
    <w:p w14:paraId="5F6BB870" w14:textId="1AAE97B0" w:rsidR="00AB51A6" w:rsidRPr="00D261C8" w:rsidRDefault="00326AC3" w:rsidP="00AB51A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71328" behindDoc="1" locked="0" layoutInCell="1" allowOverlap="1" wp14:anchorId="36FE0DCF" wp14:editId="0B4A77FA">
                <wp:simplePos x="0" y="0"/>
                <wp:positionH relativeFrom="column">
                  <wp:posOffset>0</wp:posOffset>
                </wp:positionH>
                <wp:positionV relativeFrom="paragraph">
                  <wp:posOffset>382605</wp:posOffset>
                </wp:positionV>
                <wp:extent cx="5943600" cy="3305175"/>
                <wp:effectExtent l="0" t="0" r="0" b="9525"/>
                <wp:wrapTight wrapText="bothSides">
                  <wp:wrapPolygon edited="0">
                    <wp:start x="0" y="0"/>
                    <wp:lineTo x="0" y="21538"/>
                    <wp:lineTo x="21531" y="21538"/>
                    <wp:lineTo x="21531" y="0"/>
                    <wp:lineTo x="0" y="0"/>
                  </wp:wrapPolygon>
                </wp:wrapTight>
                <wp:docPr id="2753" name="그룹 27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05175"/>
                          <a:chOff x="0" y="0"/>
                          <a:chExt cx="5943600" cy="3305175"/>
                        </a:xfrm>
                      </wpg:grpSpPr>
                      <pic:pic xmlns:pic="http://schemas.openxmlformats.org/drawingml/2006/picture">
                        <pic:nvPicPr>
                          <pic:cNvPr id="2741" name="그림 2741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05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3" name="직사각형 2073"/>
                        <wps:cNvSpPr/>
                        <wps:spPr>
                          <a:xfrm>
                            <a:off x="20097" y="113881"/>
                            <a:ext cx="1409700" cy="317246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2" name="직사각형 2742"/>
                        <wps:cNvSpPr/>
                        <wps:spPr>
                          <a:xfrm>
                            <a:off x="1497204" y="113881"/>
                            <a:ext cx="2099310" cy="317246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3" name="직사각형 2743"/>
                        <wps:cNvSpPr/>
                        <wps:spPr>
                          <a:xfrm>
                            <a:off x="3818374" y="110532"/>
                            <a:ext cx="2099310" cy="317246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46" name="그룹 2746"/>
                        <wpg:cNvGrpSpPr/>
                        <wpg:grpSpPr>
                          <a:xfrm>
                            <a:off x="649793" y="1621134"/>
                            <a:ext cx="186055" cy="298450"/>
                            <a:chOff x="0" y="0"/>
                            <a:chExt cx="186055" cy="298450"/>
                          </a:xfrm>
                        </wpg:grpSpPr>
                        <wps:wsp>
                          <wps:cNvPr id="2744" name="타원 2744"/>
                          <wps:cNvSpPr/>
                          <wps:spPr>
                            <a:xfrm>
                              <a:off x="0" y="80387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45" name="Text Box 2745"/>
                          <wps:cNvSpPr txBox="1"/>
                          <wps:spPr>
                            <a:xfrm>
                              <a:off x="53592" y="0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96F5C15" w14:textId="77777777" w:rsidR="00733671" w:rsidRPr="003336FB" w:rsidRDefault="00733671" w:rsidP="00326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47" name="그룹 2747"/>
                        <wpg:cNvGrpSpPr/>
                        <wpg:grpSpPr>
                          <a:xfrm>
                            <a:off x="2465196" y="1621134"/>
                            <a:ext cx="186055" cy="298450"/>
                            <a:chOff x="0" y="0"/>
                            <a:chExt cx="186055" cy="298450"/>
                          </a:xfrm>
                        </wpg:grpSpPr>
                        <wps:wsp>
                          <wps:cNvPr id="2748" name="타원 2748"/>
                          <wps:cNvSpPr/>
                          <wps:spPr>
                            <a:xfrm>
                              <a:off x="0" y="80387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49" name="Text Box 2749"/>
                          <wps:cNvSpPr txBox="1"/>
                          <wps:spPr>
                            <a:xfrm>
                              <a:off x="53592" y="0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F81C280" w14:textId="203B40B6" w:rsidR="00733671" w:rsidRPr="003336FB" w:rsidRDefault="00733671" w:rsidP="00326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50" name="그룹 2750"/>
                        <wpg:cNvGrpSpPr/>
                        <wpg:grpSpPr>
                          <a:xfrm>
                            <a:off x="4776316" y="1621134"/>
                            <a:ext cx="186055" cy="298450"/>
                            <a:chOff x="0" y="0"/>
                            <a:chExt cx="186055" cy="298450"/>
                          </a:xfrm>
                        </wpg:grpSpPr>
                        <wps:wsp>
                          <wps:cNvPr id="2751" name="타원 2751"/>
                          <wps:cNvSpPr/>
                          <wps:spPr>
                            <a:xfrm>
                              <a:off x="0" y="80387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52" name="Text Box 2752"/>
                          <wps:cNvSpPr txBox="1"/>
                          <wps:spPr>
                            <a:xfrm>
                              <a:off x="53592" y="0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70CB9E" w14:textId="7E4AE08F" w:rsidR="00733671" w:rsidRPr="003336FB" w:rsidRDefault="00733671" w:rsidP="00326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6FE0DCF" id="그룹 2753" o:spid="_x0000_s1315" style="position:absolute;margin-left:0;margin-top:30.15pt;width:468pt;height:260.25pt;z-index:-250545152" coordsize="59436,33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">
                <v:shape id="그림 2741" o:spid="_x0000_s1316" type="#_x0000_t75" style="position:absolute;width:59436;height:33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">
                  <v:imagedata r:id="rId132" o:title=""/>
                </v:shape>
                <v:rect id="직사각형 2073" o:spid="_x0000_s1317" style="position:absolute;left:200;top:1138;width:14097;height:31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" filled="f" strokecolor="red" strokeweight="1.25pt"/>
                <v:rect id="직사각형 2742" o:spid="_x0000_s1318" style="position:absolute;left:14972;top:1138;width:20993;height:31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" filled="f" strokecolor="red" strokeweight="1.25pt"/>
                <v:rect id="직사각형 2743" o:spid="_x0000_s1319" style="position:absolute;left:38183;top:1105;width:20993;height:317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" filled="f" strokecolor="red" strokeweight="1.25pt"/>
                <v:group id="그룹 2746" o:spid="_x0000_s1320" style="position:absolute;left:6497;top:16211;width:1861;height:2984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04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yOYa/N+EJyMUvAAAA//8DAFBLAQItABQABgAIAAAAIQDb4fbL7gAAAIUBAAATAAAAAAAA&#10;AAAAAAAAAAAAAABbQ29udGVudF9UeXBlc10ueG1sUEsBAi0AFAAGAAgAAAAhAFr0LFu/AAAAFQEA&#10;AAsAAAAAAAAAAAAAAAAAHwEAAF9yZWxzLy5yZWxzUEsBAi0AFAAGAAgAAAAhAKCVXTjHAAAA3QAA&#10;AA8AAAAAAAAAAAAAAAAABwIAAGRycy9kb3ducmV2LnhtbFBLBQYAAAAAAwADALcAAAD7AgAAAAA=&#10;">
                  <v:oval id="타원 2744" o:spid="_x0000_s1321" style="position:absolute;top:80387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" fillcolor="white [3212]" strokecolor="black [3213]" strokeweight="1pt"/>
                  <v:shape id="Text Box 2745" o:spid="_x0000_s1322" type="#_x0000_t202" style="position:absolute;left:53592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" filled="f" stroked="f" strokeweight=".5pt">
                    <v:textbox inset="0,0,0,0">
                      <w:txbxContent>
                        <w:p w14:paraId="496F5C15" w14:textId="77777777" w:rsidR="00733671" w:rsidRPr="003336FB" w:rsidRDefault="00733671" w:rsidP="00326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747" o:spid="_x0000_s1323" style="position:absolute;left:24651;top:16211;width:1861;height:2984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">
                  <v:oval id="타원 2748" o:spid="_x0000_s1324" style="position:absolute;top:80387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" fillcolor="white [3212]" strokecolor="black [3213]" strokeweight="1pt"/>
                  <v:shape id="Text Box 2749" o:spid="_x0000_s1325" type="#_x0000_t202" style="position:absolute;left:53592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" filled="f" stroked="f" strokeweight=".5pt">
                    <v:textbox inset="0,0,0,0">
                      <w:txbxContent>
                        <w:p w14:paraId="0F81C280" w14:textId="203B40B6" w:rsidR="00733671" w:rsidRPr="003336FB" w:rsidRDefault="00733671" w:rsidP="00326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750" o:spid="_x0000_s1326" style="position:absolute;left:47763;top:16211;width:1860;height:2984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">
                  <v:oval id="타원 2751" o:spid="_x0000_s1327" style="position:absolute;top:80387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" fillcolor="white [3212]" strokecolor="black [3213]" strokeweight="1pt"/>
                  <v:shape id="Text Box 2752" o:spid="_x0000_s1328" type="#_x0000_t202" style="position:absolute;left:53592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" filled="f" stroked="f" strokeweight=".5pt">
                    <v:textbox inset="0,0,0,0">
                      <w:txbxContent>
                        <w:p w14:paraId="3470CB9E" w14:textId="7E4AE08F" w:rsidR="00733671" w:rsidRPr="003336FB" w:rsidRDefault="00733671" w:rsidP="00326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/>
              </v:group>
            </w:pict>
          </mc:Fallback>
        </mc:AlternateContent>
      </w:r>
      <w:r w:rsidR="00AB51A6">
        <w:rPr>
          <w:rFonts w:hint="eastAsia"/>
        </w:rPr>
        <w:t>아래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그림은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그룹</w:t>
      </w:r>
      <w:r w:rsidR="00AB51A6">
        <w:rPr>
          <w:rFonts w:hint="eastAsia"/>
        </w:rPr>
        <w:t xml:space="preserve"> </w:t>
      </w:r>
      <w:r>
        <w:rPr>
          <w:rFonts w:hint="eastAsia"/>
        </w:rPr>
        <w:t>등록</w:t>
      </w:r>
      <w:r>
        <w:rPr>
          <w:rFonts w:hint="eastAsia"/>
        </w:rPr>
        <w:t xml:space="preserve"> </w:t>
      </w:r>
      <w:r w:rsidR="00AB51A6">
        <w:rPr>
          <w:rFonts w:hint="eastAsia"/>
        </w:rPr>
        <w:t>화면입니다</w:t>
      </w:r>
      <w:r w:rsidR="00AB51A6">
        <w:rPr>
          <w:rFonts w:hint="eastAsia"/>
        </w:rPr>
        <w:t>.</w:t>
      </w:r>
    </w:p>
    <w:p w14:paraId="7E86ACBE" w14:textId="47409AE1" w:rsidR="00326AC3" w:rsidRDefault="00AB51A6" w:rsidP="00AB51A6">
      <w:r>
        <w:rPr>
          <w:rFonts w:hint="eastAsia"/>
        </w:rPr>
        <w:t xml:space="preserve">1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리스트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관리를</w:t>
      </w:r>
      <w:r>
        <w:rPr>
          <w:rFonts w:hint="eastAsia"/>
        </w:rPr>
        <w:t xml:space="preserve"> </w:t>
      </w:r>
      <w:r>
        <w:rPr>
          <w:rFonts w:hint="eastAsia"/>
        </w:rPr>
        <w:t>손</w:t>
      </w:r>
      <w:r>
        <w:rPr>
          <w:rFonts w:hint="eastAsia"/>
        </w:rPr>
        <w:t xml:space="preserve"> </w:t>
      </w:r>
      <w:r>
        <w:rPr>
          <w:rFonts w:hint="eastAsia"/>
        </w:rPr>
        <w:t>쉽게</w:t>
      </w:r>
      <w:r>
        <w:rPr>
          <w:rFonts w:hint="eastAsia"/>
        </w:rPr>
        <w:t xml:space="preserve"> </w:t>
      </w:r>
      <w:r>
        <w:rPr>
          <w:rFonts w:hint="eastAsia"/>
        </w:rPr>
        <w:t>하기</w:t>
      </w:r>
      <w:r>
        <w:rPr>
          <w:rFonts w:hint="eastAsia"/>
        </w:rPr>
        <w:t xml:space="preserve"> </w:t>
      </w:r>
      <w:r>
        <w:rPr>
          <w:rFonts w:hint="eastAsia"/>
        </w:rPr>
        <w:t>위해서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보관</w:t>
      </w:r>
      <w:r>
        <w:rPr>
          <w:rFonts w:hint="eastAsia"/>
        </w:rPr>
        <w:t xml:space="preserve"> </w:t>
      </w:r>
      <w:r>
        <w:rPr>
          <w:rFonts w:hint="eastAsia"/>
        </w:rPr>
        <w:t>폴더를</w:t>
      </w:r>
      <w:r>
        <w:rPr>
          <w:rFonts w:hint="eastAsia"/>
        </w:rPr>
        <w:t xml:space="preserve"> </w:t>
      </w:r>
      <w:r w:rsidR="00326AC3">
        <w:rPr>
          <w:rFonts w:hint="eastAsia"/>
        </w:rPr>
        <w:t>추가하고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 w:rsidR="00326AC3">
        <w:rPr>
          <w:rFonts w:hint="eastAsia"/>
        </w:rPr>
        <w:t>합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326AC3">
        <w:br/>
      </w:r>
      <w:r>
        <w:rPr>
          <w:rFonts w:hint="eastAsia"/>
        </w:rPr>
        <w:t xml:space="preserve">2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리스트의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안된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: </w:t>
      </w:r>
      <w:r>
        <w:rPr>
          <w:rFonts w:hint="eastAsia"/>
        </w:rPr>
        <w:t>폴더에</w:t>
      </w:r>
      <w:r>
        <w:rPr>
          <w:rFonts w:hint="eastAsia"/>
        </w:rPr>
        <w:t xml:space="preserve"> </w:t>
      </w:r>
      <w:r>
        <w:rPr>
          <w:rFonts w:hint="eastAsia"/>
        </w:rPr>
        <w:t>선택이</w:t>
      </w:r>
      <w:r>
        <w:rPr>
          <w:rFonts w:hint="eastAsia"/>
        </w:rPr>
        <w:t xml:space="preserve"> </w:t>
      </w:r>
      <w:r>
        <w:rPr>
          <w:rFonts w:hint="eastAsia"/>
        </w:rPr>
        <w:t>안된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 w:rsidR="00326AC3">
        <w:br/>
      </w:r>
      <w:r>
        <w:rPr>
          <w:rFonts w:hint="eastAsia"/>
        </w:rPr>
        <w:t xml:space="preserve">3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리스트의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: </w:t>
      </w:r>
      <w:r>
        <w:rPr>
          <w:rFonts w:hint="eastAsia"/>
        </w:rPr>
        <w:t>폴더에</w:t>
      </w:r>
      <w:r>
        <w:rPr>
          <w:rFonts w:hint="eastAsia"/>
        </w:rPr>
        <w:t xml:space="preserve"> </w:t>
      </w:r>
      <w:r>
        <w:rPr>
          <w:rFonts w:hint="eastAsia"/>
        </w:rPr>
        <w:t>선택이</w:t>
      </w:r>
      <w:r>
        <w:rPr>
          <w:rFonts w:hint="eastAsia"/>
        </w:rPr>
        <w:t xml:space="preserve"> </w:t>
      </w:r>
      <w:r>
        <w:rPr>
          <w:rFonts w:hint="eastAsia"/>
        </w:rPr>
        <w:t>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14:paraId="15991EDA" w14:textId="77777777" w:rsidR="00326AC3" w:rsidRDefault="00326AC3">
      <w:r>
        <w:br w:type="page"/>
      </w:r>
    </w:p>
    <w:p w14:paraId="0F9DE352" w14:textId="261CDBAF" w:rsidR="00AB51A6" w:rsidRPr="007A18DD" w:rsidRDefault="007A18DD" w:rsidP="007A18DD">
      <w:pPr>
        <w:pStyle w:val="4"/>
        <w:rPr>
          <w:rFonts w:ascii="맑은 고딕" w:hAnsi="맑은 고딕"/>
        </w:rPr>
      </w:pPr>
      <w:r w:rsidRPr="007A18DD">
        <w:rPr>
          <w:rFonts w:ascii="맑은 고딕" w:hAnsi="맑은 고딕"/>
        </w:rPr>
        <w:lastRenderedPageBreak/>
        <w:t>4.3.16.1</w:t>
      </w:r>
      <w:r w:rsidR="00AB51A6" w:rsidRPr="007A18DD">
        <w:rPr>
          <w:rFonts w:ascii="맑은 고딕" w:hAnsi="맑은 고딕" w:hint="eastAsia"/>
        </w:rPr>
        <w:t xml:space="preserve"> 장치 그룹 리스트</w:t>
      </w:r>
    </w:p>
    <w:p w14:paraId="372682A7" w14:textId="6FF528A8" w:rsidR="00AB51A6" w:rsidRDefault="00326AC3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243968" behindDoc="1" locked="0" layoutInCell="1" allowOverlap="1" wp14:anchorId="4B7BF169" wp14:editId="42E95D34">
                <wp:simplePos x="0" y="0"/>
                <wp:positionH relativeFrom="margin">
                  <wp:align>right</wp:align>
                </wp:positionH>
                <wp:positionV relativeFrom="paragraph">
                  <wp:posOffset>300990</wp:posOffset>
                </wp:positionV>
                <wp:extent cx="2854960" cy="381000"/>
                <wp:effectExtent l="0" t="0" r="2540" b="0"/>
                <wp:wrapTight wrapText="bothSides">
                  <wp:wrapPolygon edited="0">
                    <wp:start x="0" y="0"/>
                    <wp:lineTo x="0" y="20520"/>
                    <wp:lineTo x="21475" y="20520"/>
                    <wp:lineTo x="21475" y="0"/>
                    <wp:lineTo x="0" y="0"/>
                  </wp:wrapPolygon>
                </wp:wrapTight>
                <wp:docPr id="2754" name="그룹 27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4960" cy="381000"/>
                          <a:chOff x="0" y="0"/>
                          <a:chExt cx="2854960" cy="381000"/>
                        </a:xfrm>
                      </wpg:grpSpPr>
                      <pic:pic xmlns:pic="http://schemas.openxmlformats.org/drawingml/2006/picture">
                        <pic:nvPicPr>
                          <pic:cNvPr id="2079" name="그림 2079"/>
                          <pic:cNvPicPr>
                            <a:picLocks noChangeAspect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6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1" name="직사각형 2081"/>
                        <wps:cNvSpPr/>
                        <wps:spPr>
                          <a:xfrm>
                            <a:off x="29718" y="69494"/>
                            <a:ext cx="683514" cy="29908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A692E5" id="그룹 2754" o:spid="_x0000_s1026" style="position:absolute;left:0;text-align:left;margin-left:173.6pt;margin-top:23.7pt;width:224.8pt;height:30pt;z-index:-251072512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">
                <v:shape id="그림 2079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">
                  <v:imagedata r:id="rId134" o:title=""/>
                </v:shape>
                <v:rect id="직사각형 2081" o:spid="_x0000_s1028" style="position:absolute;left:297;top:694;width:6835;height:29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</w:rPr>
        <w:t xml:space="preserve">* </w:t>
      </w:r>
      <w:r w:rsidR="00AB51A6" w:rsidRPr="00BD6B5B">
        <w:rPr>
          <w:rFonts w:hint="eastAsia"/>
          <w:b/>
        </w:rPr>
        <w:t>추가</w:t>
      </w:r>
    </w:p>
    <w:p w14:paraId="5B6F0D8B" w14:textId="1467A972" w:rsidR="00AB51A6" w:rsidRDefault="00266CF4" w:rsidP="00AB51A6">
      <w:r>
        <w:rPr>
          <w:noProof/>
        </w:rPr>
        <w:drawing>
          <wp:anchor distT="0" distB="0" distL="114300" distR="114300" simplePos="0" relativeHeight="252241920" behindDoc="1" locked="0" layoutInCell="1" allowOverlap="1" wp14:anchorId="6069BE99" wp14:editId="0DA97440">
            <wp:simplePos x="0" y="0"/>
            <wp:positionH relativeFrom="margin">
              <wp:align>right</wp:align>
            </wp:positionH>
            <wp:positionV relativeFrom="paragraph">
              <wp:posOffset>338455</wp:posOffset>
            </wp:positionV>
            <wp:extent cx="2133600" cy="910590"/>
            <wp:effectExtent l="0" t="0" r="0" b="3810"/>
            <wp:wrapTight wrapText="bothSides">
              <wp:wrapPolygon edited="0">
                <wp:start x="0" y="0"/>
                <wp:lineTo x="0" y="21238"/>
                <wp:lineTo x="21407" y="21238"/>
                <wp:lineTo x="21407" y="0"/>
                <wp:lineTo x="0" y="0"/>
              </wp:wrapPolygon>
            </wp:wrapTight>
            <wp:docPr id="2080" name="그림 2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장치그룹_메뉴.PN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1A6">
        <w:rPr>
          <w:rFonts w:hint="eastAsia"/>
        </w:rPr>
        <w:t xml:space="preserve">   - </w:t>
      </w:r>
      <w:r w:rsidR="00AB51A6">
        <w:rPr>
          <w:rFonts w:hint="eastAsia"/>
        </w:rPr>
        <w:t>상위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그룹이나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만들어진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폴더를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추가를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클릭하거나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폴더에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마우스를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놓고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오른쪽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추가를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아래와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같은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활성화됩니다</w:t>
      </w:r>
      <w:r w:rsidR="00AB51A6">
        <w:rPr>
          <w:rFonts w:hint="eastAsia"/>
        </w:rPr>
        <w:t>.</w:t>
      </w:r>
    </w:p>
    <w:p w14:paraId="4E677545" w14:textId="67DC35E8" w:rsidR="00AB51A6" w:rsidRDefault="00AB51A6" w:rsidP="00AB51A6">
      <w:r>
        <w:rPr>
          <w:rFonts w:hint="eastAsia"/>
        </w:rPr>
        <w:t xml:space="preserve">  -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이름에</w:t>
      </w:r>
      <w:r>
        <w:rPr>
          <w:rFonts w:hint="eastAsia"/>
        </w:rPr>
        <w:t xml:space="preserve"> </w:t>
      </w:r>
      <w:r>
        <w:rPr>
          <w:rFonts w:hint="eastAsia"/>
        </w:rPr>
        <w:t>폴더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입력하고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폴더가</w:t>
      </w:r>
      <w:r>
        <w:rPr>
          <w:rFonts w:hint="eastAsia"/>
        </w:rPr>
        <w:t xml:space="preserve"> </w:t>
      </w:r>
      <w:r>
        <w:rPr>
          <w:rFonts w:hint="eastAsia"/>
        </w:rPr>
        <w:t>생성됩니다</w:t>
      </w:r>
      <w:r>
        <w:rPr>
          <w:rFonts w:hint="eastAsia"/>
        </w:rPr>
        <w:t>.</w:t>
      </w:r>
    </w:p>
    <w:p w14:paraId="720AC7DB" w14:textId="6132272E" w:rsidR="00AB51A6" w:rsidRDefault="007A18DD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773376" behindDoc="1" locked="0" layoutInCell="1" allowOverlap="1" wp14:anchorId="1357BD03" wp14:editId="38DD855B">
                <wp:simplePos x="0" y="0"/>
                <wp:positionH relativeFrom="margin">
                  <wp:align>right</wp:align>
                </wp:positionH>
                <wp:positionV relativeFrom="paragraph">
                  <wp:posOffset>227965</wp:posOffset>
                </wp:positionV>
                <wp:extent cx="2854960" cy="381000"/>
                <wp:effectExtent l="0" t="0" r="2540" b="0"/>
                <wp:wrapTight wrapText="bothSides">
                  <wp:wrapPolygon edited="0">
                    <wp:start x="0" y="0"/>
                    <wp:lineTo x="0" y="20520"/>
                    <wp:lineTo x="21475" y="20520"/>
                    <wp:lineTo x="21475" y="0"/>
                    <wp:lineTo x="0" y="0"/>
                  </wp:wrapPolygon>
                </wp:wrapTight>
                <wp:docPr id="2755" name="그룹 27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4960" cy="381000"/>
                          <a:chOff x="0" y="0"/>
                          <a:chExt cx="2854960" cy="381000"/>
                        </a:xfrm>
                      </wpg:grpSpPr>
                      <pic:pic xmlns:pic="http://schemas.openxmlformats.org/drawingml/2006/picture">
                        <pic:nvPicPr>
                          <pic:cNvPr id="2756" name="그림 2756"/>
                          <pic:cNvPicPr>
                            <a:picLocks noChangeAspect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6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7" name="직사각형 2757"/>
                        <wps:cNvSpPr/>
                        <wps:spPr>
                          <a:xfrm>
                            <a:off x="742950" y="69494"/>
                            <a:ext cx="683514" cy="29908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3BDCC3" id="그룹 2755" o:spid="_x0000_s1026" style="position:absolute;left:0;text-align:left;margin-left:173.6pt;margin-top:17.95pt;width:224.8pt;height:30pt;z-index:-250543104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">
                <v:shape id="그림 2756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">
                  <v:imagedata r:id="rId134" o:title=""/>
                </v:shape>
                <v:rect id="직사각형 2757" o:spid="_x0000_s1028" style="position:absolute;left:7429;top:694;width:6835;height:29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</w:rPr>
        <w:t xml:space="preserve">* </w:t>
      </w:r>
      <w:r w:rsidR="00AB51A6" w:rsidRPr="00BD6B5B">
        <w:rPr>
          <w:rFonts w:hint="eastAsia"/>
          <w:b/>
        </w:rPr>
        <w:t>수정</w:t>
      </w:r>
    </w:p>
    <w:p w14:paraId="22A21D10" w14:textId="37649BA9" w:rsidR="00AB51A6" w:rsidRDefault="00266CF4" w:rsidP="00AB51A6">
      <w:r>
        <w:rPr>
          <w:noProof/>
        </w:rPr>
        <w:drawing>
          <wp:anchor distT="0" distB="0" distL="114300" distR="114300" simplePos="0" relativeHeight="252246016" behindDoc="1" locked="0" layoutInCell="1" allowOverlap="1" wp14:anchorId="518A2503" wp14:editId="2551C030">
            <wp:simplePos x="0" y="0"/>
            <wp:positionH relativeFrom="margin">
              <wp:align>right</wp:align>
            </wp:positionH>
            <wp:positionV relativeFrom="paragraph">
              <wp:posOffset>339725</wp:posOffset>
            </wp:positionV>
            <wp:extent cx="2126615" cy="910590"/>
            <wp:effectExtent l="0" t="0" r="6985" b="3810"/>
            <wp:wrapTight wrapText="bothSides">
              <wp:wrapPolygon edited="0">
                <wp:start x="0" y="0"/>
                <wp:lineTo x="0" y="21238"/>
                <wp:lineTo x="21477" y="21238"/>
                <wp:lineTo x="21477" y="0"/>
                <wp:lineTo x="0" y="0"/>
              </wp:wrapPolygon>
            </wp:wrapTight>
            <wp:docPr id="2085" name="그림 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장치그룹_메뉴.PN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615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1A6">
        <w:rPr>
          <w:rFonts w:hint="eastAsia"/>
        </w:rPr>
        <w:t xml:space="preserve">   - </w:t>
      </w:r>
      <w:r w:rsidR="00AB51A6">
        <w:rPr>
          <w:rFonts w:hint="eastAsia"/>
        </w:rPr>
        <w:t>수정할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폴더를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클릭하거나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폴더에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마우스를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놓고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오른쪽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수정을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아래와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같은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활성화됩니다</w:t>
      </w:r>
      <w:r w:rsidR="00AB51A6">
        <w:rPr>
          <w:rFonts w:hint="eastAsia"/>
        </w:rPr>
        <w:t>.</w:t>
      </w:r>
    </w:p>
    <w:p w14:paraId="4041B612" w14:textId="77777777" w:rsidR="00AB51A6" w:rsidRDefault="00AB51A6" w:rsidP="00AB51A6">
      <w:pPr>
        <w:ind w:firstLineChars="100" w:firstLine="200"/>
      </w:pPr>
      <w:r>
        <w:rPr>
          <w:rFonts w:hint="eastAsia"/>
        </w:rPr>
        <w:t xml:space="preserve">-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이름에</w:t>
      </w:r>
      <w:r>
        <w:rPr>
          <w:rFonts w:hint="eastAsia"/>
        </w:rPr>
        <w:t xml:space="preserve"> </w:t>
      </w:r>
      <w:r>
        <w:rPr>
          <w:rFonts w:hint="eastAsia"/>
        </w:rPr>
        <w:t>수정할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입력하고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</w:p>
    <w:p w14:paraId="33F2A06A" w14:textId="77777777" w:rsidR="00AB51A6" w:rsidRDefault="00AB51A6" w:rsidP="00AB51A6">
      <w:r>
        <w:rPr>
          <w:rFonts w:hint="eastAsia"/>
        </w:rPr>
        <w:t xml:space="preserve">* </w:t>
      </w:r>
      <w:r w:rsidRPr="00BD6B5B">
        <w:rPr>
          <w:rFonts w:hint="eastAsia"/>
          <w:b/>
        </w:rPr>
        <w:t>삭제</w:t>
      </w:r>
      <w:r w:rsidRPr="00BD6B5B">
        <w:rPr>
          <w:rFonts w:hint="eastAsia"/>
          <w:b/>
        </w:rPr>
        <w:t xml:space="preserve">, </w:t>
      </w:r>
      <w:r w:rsidRPr="00BD6B5B">
        <w:rPr>
          <w:rFonts w:hint="eastAsia"/>
          <w:b/>
        </w:rPr>
        <w:t>모두</w:t>
      </w:r>
      <w:r w:rsidRPr="00BD6B5B">
        <w:rPr>
          <w:rFonts w:hint="eastAsia"/>
          <w:b/>
        </w:rPr>
        <w:t xml:space="preserve"> </w:t>
      </w:r>
      <w:r w:rsidRPr="00BD6B5B">
        <w:rPr>
          <w:rFonts w:hint="eastAsia"/>
          <w:b/>
        </w:rPr>
        <w:t>삭제</w:t>
      </w:r>
    </w:p>
    <w:p w14:paraId="7E00CE1B" w14:textId="2A6DEFB3" w:rsidR="00AB51A6" w:rsidRDefault="007A18DD" w:rsidP="00AB51A6">
      <w:r>
        <w:rPr>
          <w:noProof/>
        </w:rPr>
        <mc:AlternateContent>
          <mc:Choice Requires="wpg">
            <w:drawing>
              <wp:anchor distT="0" distB="0" distL="114300" distR="114300" simplePos="0" relativeHeight="252775424" behindDoc="1" locked="0" layoutInCell="1" allowOverlap="1" wp14:anchorId="5EF1A433" wp14:editId="4C46B9E5">
                <wp:simplePos x="0" y="0"/>
                <wp:positionH relativeFrom="margin">
                  <wp:align>right</wp:align>
                </wp:positionH>
                <wp:positionV relativeFrom="paragraph">
                  <wp:posOffset>27940</wp:posOffset>
                </wp:positionV>
                <wp:extent cx="2854960" cy="381000"/>
                <wp:effectExtent l="0" t="0" r="2540" b="0"/>
                <wp:wrapTight wrapText="bothSides">
                  <wp:wrapPolygon edited="0">
                    <wp:start x="0" y="0"/>
                    <wp:lineTo x="0" y="20520"/>
                    <wp:lineTo x="21475" y="20520"/>
                    <wp:lineTo x="21475" y="0"/>
                    <wp:lineTo x="0" y="0"/>
                  </wp:wrapPolygon>
                </wp:wrapTight>
                <wp:docPr id="2758" name="그룹 2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4960" cy="381000"/>
                          <a:chOff x="0" y="0"/>
                          <a:chExt cx="2854960" cy="381000"/>
                        </a:xfrm>
                      </wpg:grpSpPr>
                      <pic:pic xmlns:pic="http://schemas.openxmlformats.org/drawingml/2006/picture">
                        <pic:nvPicPr>
                          <pic:cNvPr id="2759" name="그림 2759"/>
                          <pic:cNvPicPr>
                            <a:picLocks noChangeAspect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6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0" name="직사각형 2760"/>
                        <wps:cNvSpPr/>
                        <wps:spPr>
                          <a:xfrm>
                            <a:off x="1437893" y="69494"/>
                            <a:ext cx="1389431" cy="29908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19959B" id="그룹 2758" o:spid="_x0000_s1026" style="position:absolute;left:0;text-align:left;margin-left:173.6pt;margin-top:2.2pt;width:224.8pt;height:30pt;z-index:-250541056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">
                <v:shape id="그림 2759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">
                  <v:imagedata r:id="rId134" o:title=""/>
                </v:shape>
                <v:rect id="직사각형 2760" o:spid="_x0000_s1028" style="position:absolute;left:14378;top:694;width:13895;height:29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</w:rPr>
        <w:t xml:space="preserve">   </w:t>
      </w:r>
      <w:r w:rsidR="00AB51A6">
        <w:rPr>
          <w:rFonts w:hint="eastAsia"/>
        </w:rPr>
        <w:t>삭제할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폴더를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선택하고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</w:t>
      </w:r>
      <w:r w:rsidR="00AB51A6">
        <w:rPr>
          <w:rFonts w:hint="eastAsia"/>
        </w:rPr>
        <w:t xml:space="preserve">, </w:t>
      </w:r>
      <w:r w:rsidR="00AB51A6">
        <w:rPr>
          <w:rFonts w:hint="eastAsia"/>
        </w:rPr>
        <w:t>모두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삭제를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클릭하여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실행을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합니다</w:t>
      </w:r>
      <w:r w:rsidR="00AB51A6">
        <w:rPr>
          <w:rFonts w:hint="eastAsia"/>
        </w:rPr>
        <w:t>.</w:t>
      </w:r>
      <w:r w:rsidRPr="007A18DD">
        <w:rPr>
          <w:noProof/>
        </w:rPr>
        <w:t xml:space="preserve"> </w:t>
      </w:r>
    </w:p>
    <w:p w14:paraId="7FEFEC92" w14:textId="60FFEEC4" w:rsidR="00AB51A6" w:rsidRDefault="00AB51A6" w:rsidP="00AB51A6">
      <w:pPr>
        <w:ind w:firstLine="90"/>
        <w:rPr>
          <w:noProof/>
        </w:rPr>
      </w:pPr>
      <w:r>
        <w:rPr>
          <w:rFonts w:hint="eastAsia"/>
          <w:noProof/>
        </w:rPr>
        <w:t xml:space="preserve">* </w:t>
      </w:r>
      <w:r w:rsidRPr="00BD6B5B">
        <w:rPr>
          <w:rFonts w:hint="eastAsia"/>
          <w:b/>
          <w:noProof/>
        </w:rPr>
        <w:t>정렬</w:t>
      </w:r>
    </w:p>
    <w:p w14:paraId="672CF834" w14:textId="5577BCE7" w:rsidR="00EB3416" w:rsidRDefault="00EB3416" w:rsidP="00EB3416">
      <w:pPr>
        <w:ind w:firstLine="90"/>
        <w:rPr>
          <w:noProof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49088" behindDoc="1" locked="0" layoutInCell="1" allowOverlap="1" wp14:anchorId="34F46A2F" wp14:editId="50565278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2862580" cy="448310"/>
                <wp:effectExtent l="0" t="0" r="0" b="8890"/>
                <wp:wrapTight wrapText="bothSides">
                  <wp:wrapPolygon edited="0">
                    <wp:start x="0" y="0"/>
                    <wp:lineTo x="0" y="21110"/>
                    <wp:lineTo x="21418" y="21110"/>
                    <wp:lineTo x="21418" y="0"/>
                    <wp:lineTo x="0" y="0"/>
                  </wp:wrapPolygon>
                </wp:wrapTight>
                <wp:docPr id="2762" name="그룹 27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2580" cy="448310"/>
                          <a:chOff x="0" y="0"/>
                          <a:chExt cx="2862580" cy="448310"/>
                        </a:xfrm>
                      </wpg:grpSpPr>
                      <pic:pic xmlns:pic="http://schemas.openxmlformats.org/drawingml/2006/picture">
                        <pic:nvPicPr>
                          <pic:cNvPr id="2090" name="그림 2090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48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1" name="직사각형 2091"/>
                        <wps:cNvSpPr/>
                        <wps:spPr>
                          <a:xfrm>
                            <a:off x="2549348" y="21945"/>
                            <a:ext cx="222758" cy="20848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33982C" id="그룹 2762" o:spid="_x0000_s1026" style="position:absolute;left:0;text-align:left;margin-left:174.2pt;margin-top:1.15pt;width:225.4pt;height:35.3pt;z-index:-251067392;mso-position-horizontal:right;mso-position-horizontal-relative:margin" coordsize="28625,4483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">
                <v:shape id="그림 2090" o:spid="_x0000_s1027" type="#_x0000_t75" style="position:absolute;width:28625;height: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">
                  <v:imagedata r:id="rId138" o:title=""/>
                </v:shape>
                <v:rect id="직사각형 2091" o:spid="_x0000_s1028" style="position:absolute;left:25493;top:219;width:2228;height:2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  <w:noProof/>
        </w:rPr>
        <w:t xml:space="preserve">     - </w:t>
      </w:r>
      <w:r w:rsidR="00AB51A6">
        <w:rPr>
          <w:rFonts w:hint="eastAsia"/>
          <w:noProof/>
        </w:rPr>
        <w:t>장치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그룹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리스트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창의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오른쪽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위에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있는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정렬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버튼을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클릭하면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</w:rPr>
        <w:t>이름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순서대로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정렬</w:t>
      </w:r>
      <w:r w:rsidR="00AB51A6">
        <w:rPr>
          <w:rFonts w:hint="eastAsia"/>
          <w:noProof/>
        </w:rPr>
        <w:t>이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됩니다</w:t>
      </w:r>
      <w:r w:rsidR="00AB51A6">
        <w:rPr>
          <w:rFonts w:hint="eastAsia"/>
          <w:noProof/>
        </w:rPr>
        <w:t>.</w:t>
      </w:r>
      <w:r>
        <w:rPr>
          <w:noProof/>
        </w:rPr>
        <w:br/>
      </w:r>
      <w:r w:rsidR="00AB51A6">
        <w:rPr>
          <w:rFonts w:hint="eastAsia"/>
          <w:noProof/>
        </w:rPr>
        <w:t xml:space="preserve">   - </w:t>
      </w:r>
      <w:r w:rsidR="00AB51A6">
        <w:rPr>
          <w:rFonts w:hint="eastAsia"/>
          <w:noProof/>
        </w:rPr>
        <w:t>폴더를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드래그하여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원하는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위치로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이동하여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놓으면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정렬됩니다</w:t>
      </w:r>
      <w:r w:rsidR="00AB51A6">
        <w:rPr>
          <w:rFonts w:hint="eastAsia"/>
          <w:noProof/>
        </w:rPr>
        <w:t>.</w:t>
      </w:r>
      <w:r w:rsidR="00AB51A6" w:rsidRPr="003175C0">
        <w:rPr>
          <w:noProof/>
        </w:rPr>
        <w:t xml:space="preserve"> </w:t>
      </w:r>
    </w:p>
    <w:p w14:paraId="7BF30A1E" w14:textId="23BB6561" w:rsidR="00AB51A6" w:rsidRDefault="00AB51A6" w:rsidP="00EB3416">
      <w:pPr>
        <w:ind w:firstLine="90"/>
        <w:rPr>
          <w:noProof/>
        </w:rPr>
      </w:pPr>
      <w:r>
        <w:rPr>
          <w:rFonts w:hint="eastAsia"/>
          <w:noProof/>
        </w:rPr>
        <w:t xml:space="preserve">* </w:t>
      </w:r>
      <w:r w:rsidRPr="00BD6B5B">
        <w:rPr>
          <w:rFonts w:hint="eastAsia"/>
          <w:b/>
          <w:noProof/>
        </w:rPr>
        <w:t>찾기</w:t>
      </w:r>
    </w:p>
    <w:p w14:paraId="35D81111" w14:textId="0BD1A0AA" w:rsidR="00AB51A6" w:rsidRDefault="007A18DD" w:rsidP="00AB51A6">
      <w:pPr>
        <w:ind w:firstLine="90"/>
        <w:rPr>
          <w:noProof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318720" behindDoc="1" locked="0" layoutInCell="1" allowOverlap="1" wp14:anchorId="6CCC8F53" wp14:editId="1AA69BFD">
                <wp:simplePos x="0" y="0"/>
                <wp:positionH relativeFrom="margin">
                  <wp:posOffset>3081655</wp:posOffset>
                </wp:positionH>
                <wp:positionV relativeFrom="paragraph">
                  <wp:posOffset>635</wp:posOffset>
                </wp:positionV>
                <wp:extent cx="2862580" cy="452120"/>
                <wp:effectExtent l="0" t="0" r="13970" b="24130"/>
                <wp:wrapTight wrapText="bothSides">
                  <wp:wrapPolygon edited="0">
                    <wp:start x="0" y="0"/>
                    <wp:lineTo x="0" y="21843"/>
                    <wp:lineTo x="21562" y="21843"/>
                    <wp:lineTo x="21562" y="0"/>
                    <wp:lineTo x="0" y="0"/>
                  </wp:wrapPolygon>
                </wp:wrapTight>
                <wp:docPr id="2761" name="그룹 2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2580" cy="452120"/>
                          <a:chOff x="0" y="0"/>
                          <a:chExt cx="2862580" cy="452403"/>
                        </a:xfrm>
                      </wpg:grpSpPr>
                      <pic:pic xmlns:pic="http://schemas.openxmlformats.org/drawingml/2006/picture">
                        <pic:nvPicPr>
                          <pic:cNvPr id="450" name="그림 450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48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9" name="직사각형 449"/>
                        <wps:cNvSpPr/>
                        <wps:spPr>
                          <a:xfrm>
                            <a:off x="7316" y="186338"/>
                            <a:ext cx="2846498" cy="26606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2F717FD" id="그룹 2761" o:spid="_x0000_s1026" style="position:absolute;left:0;text-align:left;margin-left:242.65pt;margin-top:.05pt;width:225.4pt;height:35.6pt;z-index:-250997760;mso-position-horizontal-relative:margin;mso-width-relative:margin" coordsize="28625,452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">
                <v:shape id="그림 450" o:spid="_x0000_s1027" type="#_x0000_t75" style="position:absolute;width:28625;height: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">
                  <v:imagedata r:id="rId138" o:title=""/>
                </v:shape>
                <v:rect id="직사각형 449" o:spid="_x0000_s1028" style="position:absolute;left:73;top:1863;width:28465;height:2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AB51A6">
        <w:rPr>
          <w:rFonts w:hint="eastAsia"/>
          <w:noProof/>
        </w:rPr>
        <w:t xml:space="preserve">- </w:t>
      </w:r>
      <w:r w:rsidR="00AB51A6">
        <w:rPr>
          <w:rFonts w:hint="eastAsia"/>
          <w:noProof/>
        </w:rPr>
        <w:t>찾고자하는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이름을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입력하고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엔터를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입력하면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해당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폴더가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반전되어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표시</w:t>
      </w:r>
      <w:r w:rsidR="00AB51A6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됩니다</w:t>
      </w:r>
      <w:r w:rsidR="00AB51A6">
        <w:rPr>
          <w:rFonts w:hint="eastAsia"/>
          <w:noProof/>
        </w:rPr>
        <w:t>.</w:t>
      </w:r>
    </w:p>
    <w:p w14:paraId="3D138FDE" w14:textId="77777777" w:rsidR="00AB51A6" w:rsidRDefault="00AB51A6" w:rsidP="00AB51A6">
      <w:pPr>
        <w:ind w:firstLine="90"/>
        <w:rPr>
          <w:noProof/>
        </w:rPr>
      </w:pPr>
      <w:r>
        <w:rPr>
          <w:noProof/>
        </w:rPr>
        <w:br w:type="page"/>
      </w:r>
    </w:p>
    <w:p w14:paraId="3283178F" w14:textId="43C67FE3" w:rsidR="00AB51A6" w:rsidRPr="007A18DD" w:rsidRDefault="007A18DD" w:rsidP="007A18DD">
      <w:pPr>
        <w:pStyle w:val="4"/>
        <w:rPr>
          <w:rFonts w:ascii="맑은 고딕" w:hAnsi="맑은 고딕"/>
          <w:noProof/>
        </w:rPr>
      </w:pPr>
      <w:r w:rsidRPr="007A18DD">
        <w:rPr>
          <w:rFonts w:ascii="맑은 고딕" w:hAnsi="맑은 고딕"/>
          <w:noProof/>
        </w:rPr>
        <w:lastRenderedPageBreak/>
        <w:t>4.3.16.2</w:t>
      </w:r>
      <w:r w:rsidR="00AB51A6" w:rsidRPr="007A18DD">
        <w:rPr>
          <w:rFonts w:ascii="맑은 고딕" w:hAnsi="맑은 고딕" w:hint="eastAsia"/>
          <w:noProof/>
        </w:rPr>
        <w:t xml:space="preserve"> 장치 리스트 추가</w:t>
      </w:r>
      <w:r w:rsidR="00AB51A6" w:rsidRPr="007A18DD">
        <w:rPr>
          <w:rFonts w:ascii="맑은 고딕" w:hAnsi="맑은 고딕"/>
          <w:noProof/>
        </w:rPr>
        <w:tab/>
      </w:r>
    </w:p>
    <w:p w14:paraId="7D9CA715" w14:textId="3FEE5C59" w:rsidR="007D0198" w:rsidRDefault="007D0198" w:rsidP="007D0198"/>
    <w:p w14:paraId="365991AF" w14:textId="4017A75A" w:rsidR="007D0198" w:rsidRDefault="007D0198" w:rsidP="007D0198">
      <w:r>
        <w:rPr>
          <w:rFonts w:hint="eastAsia"/>
        </w:rPr>
        <w:t>그룹의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추가합니다</w:t>
      </w:r>
      <w:r>
        <w:rPr>
          <w:rFonts w:hint="eastAsia"/>
        </w:rPr>
        <w:t>.</w:t>
      </w:r>
    </w:p>
    <w:p w14:paraId="3C5719F7" w14:textId="28F82480" w:rsidR="007D0198" w:rsidRDefault="008B4B53" w:rsidP="0058210F">
      <w:pPr>
        <w:ind w:left="400"/>
        <w:rPr>
          <w:noProof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77472" behindDoc="1" locked="0" layoutInCell="1" allowOverlap="1" wp14:anchorId="28C79012" wp14:editId="04BAFCF3">
                <wp:simplePos x="0" y="0"/>
                <wp:positionH relativeFrom="margin">
                  <wp:align>right</wp:align>
                </wp:positionH>
                <wp:positionV relativeFrom="paragraph">
                  <wp:posOffset>1307465</wp:posOffset>
                </wp:positionV>
                <wp:extent cx="5943600" cy="2653030"/>
                <wp:effectExtent l="19050" t="19050" r="19050" b="13970"/>
                <wp:wrapTight wrapText="bothSides">
                  <wp:wrapPolygon edited="0">
                    <wp:start x="-69" y="-155"/>
                    <wp:lineTo x="-69" y="21559"/>
                    <wp:lineTo x="21600" y="21559"/>
                    <wp:lineTo x="21600" y="-155"/>
                    <wp:lineTo x="-69" y="-155"/>
                  </wp:wrapPolygon>
                </wp:wrapTight>
                <wp:docPr id="2765" name="그룹 27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653030"/>
                          <a:chOff x="0" y="0"/>
                          <a:chExt cx="5943600" cy="2653030"/>
                        </a:xfrm>
                      </wpg:grpSpPr>
                      <pic:pic xmlns:pic="http://schemas.openxmlformats.org/drawingml/2006/picture">
                        <pic:nvPicPr>
                          <pic:cNvPr id="2102" name="그림 2102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5303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04" name="직사각형 2104"/>
                        <wps:cNvSpPr/>
                        <wps:spPr>
                          <a:xfrm>
                            <a:off x="2728633" y="2253503"/>
                            <a:ext cx="467926" cy="22275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3" name="화살표: 아래로 구부러짐 2763"/>
                        <wps:cNvSpPr/>
                        <wps:spPr>
                          <a:xfrm>
                            <a:off x="2047315" y="810185"/>
                            <a:ext cx="1887070" cy="493059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6C6AA0" id="그룹 2765" o:spid="_x0000_s1026" style="position:absolute;left:0;text-align:left;margin-left:416.8pt;margin-top:102.95pt;width:468pt;height:208.9pt;z-index:-250539008;mso-position-horizontal:right;mso-position-horizontal-relative:margin" coordsize="59436,2653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">
                <v:shape id="그림 2102" o:spid="_x0000_s1027" type="#_x0000_t75" style="position:absolute;width:59436;height:2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" stroked="t" strokecolor="black [3213]" strokeweight="1pt">
                  <v:imagedata r:id="rId140" o:title=""/>
                  <v:path arrowok="t"/>
                </v:shape>
                <v:rect id="직사각형 2104" o:spid="_x0000_s1028" style="position:absolute;left:27286;top:22535;width:4679;height:2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" filled="f" strokecolor="red" strokeweight="1.25pt"/>
                <v:shapetype id="_x0000_t105" coordsize="21600,21600" o:spt="105" adj="12960,19440,14400" path="wr,0@3@23,0@22@4,0@15,0@1@23@7,0@13@2l@14@2@8@22@12@2at,0@3@23@11@2@17@26@15,0@1@23@17@26@15@22xewr,0@3@23@4,0@17@2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@17,0;@16,@22;@12,@2;@8,@22;@14,@2" o:connectangles="270,90,90,90,0" textboxrect="@45,@47,@46,@48"/>
                  <v:handles>
                    <v:h position="#0,bottomRight" xrange="@40,@29"/>
                    <v:h position="#1,bottomRight" xrange="@27,@21"/>
                    <v:h position="bottomRight,#2" yrange="@44,@22"/>
                  </v:handles>
                  <o:complex v:ext="view"/>
                </v:shapetype>
                <v:shape id="화살표: 아래로 구부러짐 2763" o:spid="_x0000_s1029" type="#_x0000_t105" style="position:absolute;left:20473;top:8101;width:18870;height:49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" adj="18778,20894,16200" fillcolor="red" stroked="f" strokeweight="1.52778mm">
                  <v:stroke linestyle="thickThin"/>
                </v:shape>
                <w10:wrap type="tight" anchorx="margin"/>
              </v:group>
            </w:pict>
          </mc:Fallback>
        </mc:AlternateContent>
      </w:r>
      <w:r w:rsidR="007D0198">
        <w:t xml:space="preserve">1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그룹</w:t>
      </w:r>
      <w:r w:rsidR="00AB51A6">
        <w:rPr>
          <w:rFonts w:hint="eastAsia"/>
        </w:rPr>
        <w:t xml:space="preserve"> </w:t>
      </w:r>
      <w:r w:rsidR="00EB3416">
        <w:rPr>
          <w:rFonts w:hint="eastAsia"/>
        </w:rPr>
        <w:t>리스트에서</w:t>
      </w:r>
      <w:r w:rsidR="00EB3416">
        <w:rPr>
          <w:rFonts w:hint="eastAsia"/>
        </w:rPr>
        <w:t xml:space="preserve"> </w:t>
      </w:r>
      <w:r w:rsidR="00EB3416">
        <w:rPr>
          <w:rFonts w:hint="eastAsia"/>
        </w:rPr>
        <w:t>수정할</w:t>
      </w:r>
      <w:r w:rsidR="00EB3416">
        <w:rPr>
          <w:rFonts w:hint="eastAsia"/>
        </w:rPr>
        <w:t xml:space="preserve"> </w:t>
      </w:r>
      <w:r w:rsidR="00EB3416">
        <w:rPr>
          <w:rFonts w:hint="eastAsia"/>
        </w:rPr>
        <w:t>그룹을</w:t>
      </w:r>
      <w:r w:rsidR="00EB3416">
        <w:rPr>
          <w:rFonts w:hint="eastAsia"/>
        </w:rPr>
        <w:t xml:space="preserve"> </w:t>
      </w:r>
      <w:r w:rsidR="00AB51A6">
        <w:rPr>
          <w:rFonts w:hint="eastAsia"/>
        </w:rPr>
        <w:t>선택</w:t>
      </w:r>
      <w:r w:rsidR="00EB3416">
        <w:rPr>
          <w:rFonts w:hint="eastAsia"/>
        </w:rPr>
        <w:t>합니다</w:t>
      </w:r>
      <w:r w:rsidR="00EB3416">
        <w:rPr>
          <w:rFonts w:hint="eastAsia"/>
        </w:rPr>
        <w:t>.</w:t>
      </w:r>
      <w:r w:rsidR="007D0198">
        <w:br/>
        <w:t>2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리스트의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선택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안된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t xml:space="preserve">’ </w:t>
      </w:r>
      <w:r w:rsidR="00AB51A6">
        <w:rPr>
          <w:rFonts w:hint="eastAsia"/>
        </w:rPr>
        <w:t>목록에서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EB3416">
        <w:rPr>
          <w:rFonts w:hint="eastAsia"/>
        </w:rPr>
        <w:t>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</w:t>
      </w:r>
      <w:r w:rsidR="00EB3416">
        <w:rPr>
          <w:rFonts w:hint="eastAsia"/>
        </w:rPr>
        <w:t>합니다</w:t>
      </w:r>
      <w:r w:rsidR="00EB3416">
        <w:rPr>
          <w:rFonts w:hint="eastAsia"/>
        </w:rPr>
        <w:t>.</w:t>
      </w:r>
      <w:r w:rsidR="007D0198">
        <w:br/>
        <w:t xml:space="preserve">3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하단에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검색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창으로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</w:t>
      </w:r>
      <w:r w:rsidR="0058210F">
        <w:rPr>
          <w:rFonts w:hint="eastAsia"/>
        </w:rPr>
        <w:t>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검색하여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</w:t>
      </w:r>
      <w:r w:rsidR="0058210F">
        <w:rPr>
          <w:rFonts w:hint="eastAsia"/>
        </w:rPr>
        <w:t>도</w:t>
      </w:r>
      <w:r w:rsidR="007D0198">
        <w:rPr>
          <w:rFonts w:hint="eastAsia"/>
        </w:rPr>
        <w:t xml:space="preserve"> </w:t>
      </w:r>
      <w:r w:rsidR="007D0198">
        <w:rPr>
          <w:rFonts w:hint="eastAsia"/>
        </w:rPr>
        <w:t>가능</w:t>
      </w:r>
      <w:r w:rsidR="00EB3416">
        <w:rPr>
          <w:rFonts w:hint="eastAsia"/>
        </w:rPr>
        <w:t>합니다</w:t>
      </w:r>
      <w:r w:rsidR="00EB3416">
        <w:rPr>
          <w:rFonts w:hint="eastAsia"/>
        </w:rPr>
        <w:t>.</w:t>
      </w:r>
      <w:r w:rsidR="007D0198">
        <w:br/>
        <w:t>4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</w:t>
      </w:r>
      <w:r w:rsidR="0058210F">
        <w:rPr>
          <w:rFonts w:hint="eastAsia"/>
        </w:rPr>
        <w:t>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장치를</w:t>
      </w:r>
      <w:r w:rsidR="00AB51A6">
        <w:rPr>
          <w:rFonts w:hint="eastAsia"/>
        </w:rPr>
        <w:t xml:space="preserve"> </w:t>
      </w:r>
      <w:r w:rsidR="00AB51A6">
        <w:t>‘</w:t>
      </w:r>
      <w:r w:rsidR="00AB51A6" w:rsidRPr="00915FE9">
        <w:rPr>
          <w:b/>
          <w:sz w:val="32"/>
        </w:rPr>
        <w:t>&gt;</w:t>
      </w:r>
      <w:r w:rsidR="00AB51A6">
        <w:t xml:space="preserve">’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58210F">
        <w:rPr>
          <w:rFonts w:hint="eastAsia"/>
        </w:rPr>
        <w:t>클릭하여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선택</w:t>
      </w:r>
      <w:r w:rsidR="0058210F">
        <w:rPr>
          <w:rFonts w:hint="eastAsia"/>
        </w:rPr>
        <w:t>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t xml:space="preserve">’ </w:t>
      </w:r>
      <w:r w:rsidR="00AB51A6">
        <w:rPr>
          <w:rFonts w:hint="eastAsia"/>
        </w:rPr>
        <w:t>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이동</w:t>
      </w:r>
      <w:r w:rsidR="0058210F">
        <w:rPr>
          <w:rFonts w:hint="eastAsia"/>
        </w:rPr>
        <w:t>합니다</w:t>
      </w:r>
      <w:r w:rsidR="0058210F">
        <w:rPr>
          <w:rFonts w:hint="eastAsia"/>
        </w:rPr>
        <w:t>.</w:t>
      </w:r>
      <w:r w:rsidR="0058210F">
        <w:br/>
        <w:t xml:space="preserve">5 </w:t>
      </w:r>
      <w:r w:rsidR="0058210F">
        <w:rPr>
          <w:rFonts w:hint="eastAsia"/>
        </w:rPr>
        <w:t>이동된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장치를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확인하고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이상이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없으면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우측하단에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있는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적용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버튼을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클릭하여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추가를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완료합니다</w:t>
      </w:r>
      <w:r w:rsidR="0058210F">
        <w:rPr>
          <w:rFonts w:hint="eastAsia"/>
        </w:rPr>
        <w:t>.</w:t>
      </w:r>
      <w:r w:rsidR="0058210F">
        <w:br/>
      </w:r>
      <w:r w:rsidR="007D0198">
        <w:rPr>
          <w:noProof/>
          <w:sz w:val="24"/>
          <w:szCs w:val="24"/>
        </w:rPr>
        <w:br w:type="page"/>
      </w:r>
    </w:p>
    <w:p w14:paraId="748BE66E" w14:textId="38FD1B6A" w:rsidR="00AB51A6" w:rsidRPr="007D0198" w:rsidRDefault="007D0198" w:rsidP="007D0198">
      <w:pPr>
        <w:pStyle w:val="4"/>
        <w:rPr>
          <w:rFonts w:ascii="맑은 고딕" w:hAnsi="맑은 고딕"/>
          <w:noProof/>
        </w:rPr>
      </w:pPr>
      <w:r w:rsidRPr="007D0198">
        <w:rPr>
          <w:rFonts w:ascii="맑은 고딕" w:hAnsi="맑은 고딕"/>
          <w:noProof/>
        </w:rPr>
        <w:lastRenderedPageBreak/>
        <w:t>4.3.16.3</w:t>
      </w:r>
      <w:r w:rsidR="00AB51A6" w:rsidRPr="007D0198">
        <w:rPr>
          <w:rFonts w:ascii="맑은 고딕" w:hAnsi="맑은 고딕" w:hint="eastAsia"/>
          <w:noProof/>
        </w:rPr>
        <w:t xml:space="preserve"> 장치 리스트 </w:t>
      </w:r>
      <w:r>
        <w:rPr>
          <w:rFonts w:ascii="맑은 고딕" w:hAnsi="맑은 고딕" w:hint="eastAsia"/>
          <w:noProof/>
        </w:rPr>
        <w:t>삭제</w:t>
      </w:r>
    </w:p>
    <w:p w14:paraId="19E178A5" w14:textId="4078434D" w:rsidR="007D0198" w:rsidRDefault="007D0198" w:rsidP="00AB51A6">
      <w:pPr>
        <w:ind w:left="400"/>
      </w:pPr>
    </w:p>
    <w:p w14:paraId="56828008" w14:textId="7BE820DE" w:rsidR="007D0198" w:rsidRPr="007D0198" w:rsidRDefault="007D0198" w:rsidP="007D0198">
      <w:r>
        <w:rPr>
          <w:rFonts w:hint="eastAsia"/>
        </w:rPr>
        <w:t>그룹의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삭제합니다</w:t>
      </w:r>
      <w:r>
        <w:rPr>
          <w:rFonts w:hint="eastAsia"/>
        </w:rPr>
        <w:t>.</w:t>
      </w:r>
    </w:p>
    <w:p w14:paraId="29481898" w14:textId="123B7F3D" w:rsidR="00D46D8A" w:rsidRDefault="008B4B53" w:rsidP="00D46D8A">
      <w:pPr>
        <w:ind w:left="4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79520" behindDoc="1" locked="0" layoutInCell="1" allowOverlap="1" wp14:anchorId="364DB6FB" wp14:editId="1486A70F">
                <wp:simplePos x="0" y="0"/>
                <wp:positionH relativeFrom="margin">
                  <wp:align>center</wp:align>
                </wp:positionH>
                <wp:positionV relativeFrom="paragraph">
                  <wp:posOffset>1350645</wp:posOffset>
                </wp:positionV>
                <wp:extent cx="5943600" cy="2660650"/>
                <wp:effectExtent l="19050" t="19050" r="19050" b="25400"/>
                <wp:wrapTight wrapText="bothSides">
                  <wp:wrapPolygon edited="0">
                    <wp:start x="-69" y="-155"/>
                    <wp:lineTo x="-69" y="21497"/>
                    <wp:lineTo x="9762" y="21652"/>
                    <wp:lineTo x="11769" y="21652"/>
                    <wp:lineTo x="20492" y="21652"/>
                    <wp:lineTo x="21600" y="21497"/>
                    <wp:lineTo x="21600" y="-155"/>
                    <wp:lineTo x="-69" y="-155"/>
                  </wp:wrapPolygon>
                </wp:wrapTight>
                <wp:docPr id="2767" name="그룹 27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660650"/>
                          <a:chOff x="0" y="0"/>
                          <a:chExt cx="5943600" cy="2661248"/>
                        </a:xfrm>
                      </wpg:grpSpPr>
                      <pic:pic xmlns:pic="http://schemas.openxmlformats.org/drawingml/2006/picture">
                        <pic:nvPicPr>
                          <pic:cNvPr id="2107" name="그림 2107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65366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05" name="직사각형 2105"/>
                        <wps:cNvSpPr/>
                        <wps:spPr>
                          <a:xfrm>
                            <a:off x="2728632" y="2437280"/>
                            <a:ext cx="467360" cy="22396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6" name="화살표: 아래로 구부러짐 2766"/>
                        <wps:cNvSpPr/>
                        <wps:spPr>
                          <a:xfrm flipH="1">
                            <a:off x="2029385" y="895350"/>
                            <a:ext cx="1886585" cy="492760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EF46D5" id="그룹 2767" o:spid="_x0000_s1026" style="position:absolute;left:0;text-align:left;margin-left:0;margin-top:106.35pt;width:468pt;height:209.5pt;z-index:-250536960;mso-position-horizontal:center;mso-position-horizontal-relative:margin" coordsize="59436,2661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">
                <v:shape id="그림 2107" o:spid="_x0000_s1027" type="#_x0000_t75" style="position:absolute;width:59436;height:26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" stroked="t" strokecolor="black [3213]" strokeweight="1pt">
                  <v:imagedata r:id="rId140" o:title=""/>
                  <v:path arrowok="t"/>
                </v:shape>
                <v:rect id="직사각형 2105" o:spid="_x0000_s1028" style="position:absolute;left:27286;top:24372;width:4673;height:22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" filled="f" strokecolor="red" strokeweight="1.25pt"/>
                <v:shape id="화살표: 아래로 구부러짐 2766" o:spid="_x0000_s1029" type="#_x0000_t105" style="position:absolute;left:20293;top:8953;width:18866;height:492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" adj="18779,20895,16200" fillcolor="red" stroked="f" strokeweight="1.52778mm">
                  <v:stroke linestyle="thickThin"/>
                </v:shape>
                <w10:wrap type="tight" anchorx="margin"/>
              </v:group>
            </w:pict>
          </mc:Fallback>
        </mc:AlternateContent>
      </w:r>
      <w:r w:rsidR="007D0198">
        <w:t>1</w:t>
      </w:r>
      <w:r w:rsidR="00AB51A6">
        <w:rPr>
          <w:rFonts w:hint="eastAsia"/>
        </w:rPr>
        <w:t xml:space="preserve"> </w:t>
      </w:r>
      <w:r w:rsidR="0058210F">
        <w:rPr>
          <w:rFonts w:hint="eastAsia"/>
        </w:rPr>
        <w:t>장치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그룹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리스트에서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수정할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그룹을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선택합니다</w:t>
      </w:r>
      <w:r w:rsidR="0058210F">
        <w:rPr>
          <w:rFonts w:hint="eastAsia"/>
        </w:rPr>
        <w:t>.</w:t>
      </w:r>
      <w:r w:rsidR="007D0198">
        <w:br/>
        <w:t>2</w:t>
      </w:r>
      <w:r w:rsidR="00AB51A6">
        <w:rPr>
          <w:rFonts w:hint="eastAsia"/>
        </w:rPr>
        <w:t xml:space="preserve"> </w:t>
      </w:r>
      <w:r w:rsidR="0058210F">
        <w:rPr>
          <w:rFonts w:hint="eastAsia"/>
        </w:rPr>
        <w:t>장치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리스트의</w:t>
      </w:r>
      <w:r w:rsidR="0058210F">
        <w:rPr>
          <w:rFonts w:hint="eastAsia"/>
        </w:rPr>
        <w:t xml:space="preserve"> </w:t>
      </w:r>
      <w:r w:rsidR="0058210F">
        <w:t>‘</w:t>
      </w:r>
      <w:r w:rsidR="0058210F">
        <w:rPr>
          <w:rFonts w:hint="eastAsia"/>
        </w:rPr>
        <w:t>선택된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장치</w:t>
      </w:r>
      <w:r w:rsidR="0058210F">
        <w:t xml:space="preserve">’ </w:t>
      </w:r>
      <w:r w:rsidR="0058210F">
        <w:rPr>
          <w:rFonts w:hint="eastAsia"/>
        </w:rPr>
        <w:t>목록에서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카메라를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선택합니다</w:t>
      </w:r>
      <w:r w:rsidR="0058210F">
        <w:rPr>
          <w:rFonts w:hint="eastAsia"/>
        </w:rPr>
        <w:t>.</w:t>
      </w:r>
      <w:r w:rsidR="007D0198">
        <w:br/>
        <w:t>3</w:t>
      </w:r>
      <w:r w:rsidR="00AB51A6">
        <w:rPr>
          <w:rFonts w:hint="eastAsia"/>
        </w:rPr>
        <w:t xml:space="preserve"> </w:t>
      </w:r>
      <w:r w:rsidR="0058210F">
        <w:rPr>
          <w:rFonts w:hint="eastAsia"/>
        </w:rPr>
        <w:t>장치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리스트의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하단에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있는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검색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창으로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카메라를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검색하여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선택도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가능합니다</w:t>
      </w:r>
      <w:r w:rsidR="0058210F">
        <w:rPr>
          <w:rFonts w:hint="eastAsia"/>
        </w:rPr>
        <w:t>.</w:t>
      </w:r>
      <w:r w:rsidR="007D0198">
        <w:br/>
      </w:r>
      <w:r w:rsidR="007D0198">
        <w:rPr>
          <w:rFonts w:hint="eastAsia"/>
        </w:rPr>
        <w:t>4</w:t>
      </w:r>
      <w:r w:rsidR="007D0198">
        <w:t xml:space="preserve"> </w:t>
      </w:r>
      <w:r w:rsidR="0058210F">
        <w:rPr>
          <w:rFonts w:hint="eastAsia"/>
        </w:rPr>
        <w:t>선택한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장치를</w:t>
      </w:r>
      <w:r w:rsidR="0058210F">
        <w:rPr>
          <w:rFonts w:hint="eastAsia"/>
        </w:rPr>
        <w:t xml:space="preserve"> </w:t>
      </w:r>
      <w:r w:rsidR="0058210F">
        <w:t>‘</w:t>
      </w:r>
      <w:r w:rsidR="0058210F" w:rsidRPr="00915FE9">
        <w:rPr>
          <w:b/>
          <w:sz w:val="32"/>
        </w:rPr>
        <w:t>&lt;</w:t>
      </w:r>
      <w:r w:rsidR="0058210F">
        <w:t xml:space="preserve">’ </w:t>
      </w:r>
      <w:r w:rsidR="0058210F">
        <w:rPr>
          <w:rFonts w:hint="eastAsia"/>
        </w:rPr>
        <w:t>버튼을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클릭하여</w:t>
      </w:r>
      <w:r w:rsidR="0058210F">
        <w:rPr>
          <w:rFonts w:hint="eastAsia"/>
        </w:rPr>
        <w:t xml:space="preserve"> </w:t>
      </w:r>
      <w:r w:rsidR="0058210F">
        <w:t>‘</w:t>
      </w:r>
      <w:r w:rsidR="0058210F">
        <w:rPr>
          <w:rFonts w:hint="eastAsia"/>
        </w:rPr>
        <w:t>선택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안된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장치</w:t>
      </w:r>
      <w:r w:rsidR="0058210F">
        <w:t xml:space="preserve">’ </w:t>
      </w:r>
      <w:r w:rsidR="0058210F">
        <w:rPr>
          <w:rFonts w:hint="eastAsia"/>
        </w:rPr>
        <w:t>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이동합니다</w:t>
      </w:r>
      <w:r w:rsidR="0058210F">
        <w:rPr>
          <w:rFonts w:hint="eastAsia"/>
        </w:rPr>
        <w:t>.</w:t>
      </w:r>
      <w:r w:rsidR="0058210F">
        <w:br/>
        <w:t xml:space="preserve">5 </w:t>
      </w:r>
      <w:r w:rsidR="0058210F">
        <w:rPr>
          <w:rFonts w:hint="eastAsia"/>
        </w:rPr>
        <w:t>이동된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장치를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확인하고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이상이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없으면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우측하단에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있는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적용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버튼을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클릭하여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삭제를</w:t>
      </w:r>
      <w:r w:rsidR="0058210F">
        <w:rPr>
          <w:rFonts w:hint="eastAsia"/>
        </w:rPr>
        <w:t xml:space="preserve"> </w:t>
      </w:r>
      <w:r w:rsidR="0058210F">
        <w:rPr>
          <w:rFonts w:hint="eastAsia"/>
        </w:rPr>
        <w:t>완료합니다</w:t>
      </w:r>
      <w:r w:rsidR="0058210F">
        <w:rPr>
          <w:rFonts w:hint="eastAsia"/>
        </w:rPr>
        <w:t>.</w:t>
      </w:r>
      <w:r w:rsidR="0058210F">
        <w:t xml:space="preserve"> </w:t>
      </w:r>
      <w:r w:rsidR="00D46D8A">
        <w:br/>
      </w:r>
      <w:r w:rsidR="00D46D8A">
        <w:br w:type="page"/>
      </w:r>
    </w:p>
    <w:p w14:paraId="445AB3D7" w14:textId="17BE674C" w:rsidR="00AB51A6" w:rsidRPr="00D46D8A" w:rsidRDefault="003D2376" w:rsidP="003D2376">
      <w:pPr>
        <w:pStyle w:val="4"/>
      </w:pPr>
      <w:r w:rsidRPr="00D46D8A">
        <w:rPr>
          <w:rFonts w:ascii="맑은 고딕" w:hAnsi="맑은 고딕"/>
          <w:noProof/>
        </w:rPr>
        <w:lastRenderedPageBreak/>
        <w:t>4.3.16.4</w:t>
      </w:r>
      <w:r w:rsidR="00AB51A6" w:rsidRPr="00D46D8A">
        <w:rPr>
          <w:rFonts w:hint="eastAsia"/>
          <w:noProof/>
        </w:rPr>
        <w:t xml:space="preserve"> </w:t>
      </w:r>
      <w:r w:rsidR="00AB51A6" w:rsidRPr="00D46D8A">
        <w:rPr>
          <w:rFonts w:hint="eastAsia"/>
          <w:noProof/>
        </w:rPr>
        <w:t>장치</w:t>
      </w:r>
      <w:r w:rsidR="00AB51A6" w:rsidRPr="00D46D8A">
        <w:rPr>
          <w:rFonts w:hint="eastAsia"/>
          <w:noProof/>
        </w:rPr>
        <w:t xml:space="preserve"> </w:t>
      </w:r>
      <w:r w:rsidR="00AB51A6" w:rsidRPr="00D46D8A">
        <w:rPr>
          <w:rFonts w:hint="eastAsia"/>
          <w:noProof/>
        </w:rPr>
        <w:t>리스트</w:t>
      </w:r>
      <w:r w:rsidR="00AB51A6" w:rsidRPr="00D46D8A">
        <w:rPr>
          <w:rFonts w:hint="eastAsia"/>
          <w:noProof/>
        </w:rPr>
        <w:t xml:space="preserve"> </w:t>
      </w:r>
      <w:r w:rsidR="00AB51A6" w:rsidRPr="00D46D8A">
        <w:rPr>
          <w:rFonts w:hint="eastAsia"/>
          <w:noProof/>
        </w:rPr>
        <w:t>정렬</w:t>
      </w:r>
    </w:p>
    <w:p w14:paraId="66B216FF" w14:textId="07941311" w:rsidR="00AB51A6" w:rsidRDefault="00AB51A6" w:rsidP="00AB51A6"/>
    <w:p w14:paraId="46A7F97A" w14:textId="2BD837C0" w:rsidR="00AB51A6" w:rsidRDefault="0058210F" w:rsidP="00AB51A6">
      <w:r w:rsidRPr="00D46D8A">
        <w:rPr>
          <w:rFonts w:hint="eastAsia"/>
          <w:noProof/>
        </w:rPr>
        <w:drawing>
          <wp:anchor distT="0" distB="0" distL="114300" distR="114300" simplePos="0" relativeHeight="252259328" behindDoc="1" locked="0" layoutInCell="1" allowOverlap="1" wp14:anchorId="4AAD084F" wp14:editId="0CC3A772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1412875" cy="292100"/>
            <wp:effectExtent l="0" t="0" r="0" b="0"/>
            <wp:wrapTight wrapText="bothSides">
              <wp:wrapPolygon edited="0">
                <wp:start x="0" y="0"/>
                <wp:lineTo x="0" y="19722"/>
                <wp:lineTo x="21260" y="19722"/>
                <wp:lineTo x="21260" y="0"/>
                <wp:lineTo x="0" y="0"/>
              </wp:wrapPolygon>
            </wp:wrapTight>
            <wp:docPr id="2108" name="그림 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jpg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목록에서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개인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설정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및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자동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이름순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정렬로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그룹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순서를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변경할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있습니다</w:t>
      </w:r>
      <w:r w:rsidR="00AB51A6">
        <w:rPr>
          <w:rFonts w:hint="eastAsia"/>
        </w:rPr>
        <w:t>.</w:t>
      </w:r>
      <w:r>
        <w:br/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리스트의</w:t>
      </w:r>
      <w:r w:rsidR="00AB51A6">
        <w:rPr>
          <w:rFonts w:hint="eastAsia"/>
        </w:rPr>
        <w:t xml:space="preserve"> </w:t>
      </w:r>
      <w:r w:rsidR="00AB51A6">
        <w:t>‘</w:t>
      </w:r>
      <w:r w:rsidR="00AB51A6">
        <w:rPr>
          <w:rFonts w:hint="eastAsia"/>
        </w:rPr>
        <w:t>선택된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t>’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위에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화살표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아이콘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정렬버튼을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사용하여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장치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정렬이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가능합니다</w:t>
      </w:r>
      <w:r w:rsidR="00AB51A6">
        <w:rPr>
          <w:rFonts w:hint="eastAsia"/>
        </w:rPr>
        <w:t>.</w:t>
      </w:r>
      <w:r>
        <w:br/>
      </w:r>
      <w:r w:rsidR="00AB51A6">
        <w:rPr>
          <w:rFonts w:hint="eastAsia"/>
        </w:rPr>
        <w:t>해당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사용하여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선택한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카메라를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상단</w:t>
      </w:r>
      <w:r w:rsidR="00AB51A6">
        <w:rPr>
          <w:rFonts w:hint="eastAsia"/>
        </w:rPr>
        <w:t>, 1</w:t>
      </w:r>
      <w:r w:rsidR="00AB51A6">
        <w:rPr>
          <w:rFonts w:hint="eastAsia"/>
        </w:rPr>
        <w:t>칸씩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상단</w:t>
      </w:r>
      <w:r w:rsidR="00AB51A6">
        <w:rPr>
          <w:rFonts w:hint="eastAsia"/>
        </w:rPr>
        <w:t>, 1</w:t>
      </w:r>
      <w:r w:rsidR="00AB51A6">
        <w:rPr>
          <w:rFonts w:hint="eastAsia"/>
        </w:rPr>
        <w:t>칸씩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하단</w:t>
      </w:r>
      <w:r w:rsidR="00AB51A6">
        <w:rPr>
          <w:rFonts w:hint="eastAsia"/>
        </w:rPr>
        <w:t xml:space="preserve">, </w:t>
      </w:r>
      <w:r w:rsidR="00AB51A6">
        <w:rPr>
          <w:rFonts w:hint="eastAsia"/>
        </w:rPr>
        <w:t>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하단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이동이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가능합니다</w:t>
      </w:r>
      <w:r w:rsidR="00AB51A6">
        <w:rPr>
          <w:rFonts w:hint="eastAsia"/>
        </w:rPr>
        <w:t>.</w:t>
      </w:r>
      <w:r>
        <w:br/>
      </w:r>
      <w:r w:rsidR="00AB51A6">
        <w:rPr>
          <w:rFonts w:hint="eastAsia"/>
        </w:rPr>
        <w:t>오른쪽에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있는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버튼을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이용하여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등록된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리스트를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자동으로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이름순서대로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정렬할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수</w:t>
      </w:r>
      <w:r w:rsidR="00AB51A6">
        <w:rPr>
          <w:rFonts w:hint="eastAsia"/>
        </w:rPr>
        <w:t xml:space="preserve"> </w:t>
      </w:r>
      <w:r w:rsidR="00AB51A6">
        <w:rPr>
          <w:rFonts w:hint="eastAsia"/>
        </w:rPr>
        <w:t>있습니다</w:t>
      </w:r>
      <w:r>
        <w:br/>
      </w:r>
    </w:p>
    <w:p w14:paraId="20DF9AF7" w14:textId="77777777" w:rsidR="00BD61F1" w:rsidRDefault="00BD61F1" w:rsidP="00AB51A6"/>
    <w:p w14:paraId="351A93DD" w14:textId="5BA679CF" w:rsidR="00AB51A6" w:rsidRDefault="003D2376" w:rsidP="003D2376">
      <w:pPr>
        <w:pStyle w:val="4"/>
        <w:rPr>
          <w:noProof/>
        </w:rPr>
      </w:pPr>
      <w:r w:rsidRPr="007D0198">
        <w:rPr>
          <w:rFonts w:ascii="맑은 고딕" w:hAnsi="맑은 고딕"/>
          <w:noProof/>
        </w:rPr>
        <w:t>4.3.16.</w:t>
      </w:r>
      <w:r>
        <w:rPr>
          <w:rFonts w:ascii="맑은 고딕" w:hAnsi="맑은 고딕"/>
          <w:noProof/>
        </w:rPr>
        <w:t>5</w:t>
      </w:r>
      <w:r w:rsidR="00AB51A6" w:rsidRPr="003857A0">
        <w:rPr>
          <w:rFonts w:hint="eastAsia"/>
          <w:noProof/>
        </w:rPr>
        <w:t xml:space="preserve"> </w:t>
      </w:r>
      <w:r w:rsidR="00AB51A6" w:rsidRPr="003857A0">
        <w:rPr>
          <w:rFonts w:hint="eastAsia"/>
          <w:noProof/>
        </w:rPr>
        <w:t>장치</w:t>
      </w:r>
      <w:r w:rsidR="00AB51A6" w:rsidRPr="003857A0">
        <w:rPr>
          <w:rFonts w:hint="eastAsia"/>
          <w:noProof/>
        </w:rPr>
        <w:t xml:space="preserve"> </w:t>
      </w:r>
      <w:r w:rsidR="00AB51A6" w:rsidRPr="003857A0">
        <w:rPr>
          <w:rFonts w:hint="eastAsia"/>
          <w:noProof/>
        </w:rPr>
        <w:t>리스트</w:t>
      </w:r>
      <w:r w:rsidR="00AB51A6" w:rsidRPr="003857A0">
        <w:rPr>
          <w:rFonts w:hint="eastAsia"/>
          <w:noProof/>
        </w:rPr>
        <w:t xml:space="preserve"> </w:t>
      </w:r>
      <w:r w:rsidR="00AB51A6">
        <w:rPr>
          <w:rFonts w:hint="eastAsia"/>
          <w:noProof/>
        </w:rPr>
        <w:t>검색</w:t>
      </w:r>
    </w:p>
    <w:p w14:paraId="57A75741" w14:textId="745E5F63" w:rsidR="00AB51A6" w:rsidRDefault="007F4050" w:rsidP="00AB51A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781568" behindDoc="1" locked="0" layoutInCell="1" allowOverlap="1" wp14:anchorId="333B1A73" wp14:editId="48FB6E58">
                <wp:simplePos x="0" y="0"/>
                <wp:positionH relativeFrom="margin">
                  <wp:align>center</wp:align>
                </wp:positionH>
                <wp:positionV relativeFrom="paragraph">
                  <wp:posOffset>71755</wp:posOffset>
                </wp:positionV>
                <wp:extent cx="4457700" cy="1310640"/>
                <wp:effectExtent l="0" t="0" r="0" b="3810"/>
                <wp:wrapTight wrapText="bothSides">
                  <wp:wrapPolygon edited="0">
                    <wp:start x="3231" y="0"/>
                    <wp:lineTo x="3046" y="4709"/>
                    <wp:lineTo x="0" y="5023"/>
                    <wp:lineTo x="0" y="21349"/>
                    <wp:lineTo x="7200" y="21349"/>
                    <wp:lineTo x="7200" y="10047"/>
                    <wp:lineTo x="21508" y="9419"/>
                    <wp:lineTo x="21508" y="0"/>
                    <wp:lineTo x="3231" y="0"/>
                  </wp:wrapPolygon>
                </wp:wrapTight>
                <wp:docPr id="47" name="그룹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1310640"/>
                          <a:chOff x="0" y="0"/>
                          <a:chExt cx="4457700" cy="1310978"/>
                        </a:xfrm>
                      </wpg:grpSpPr>
                      <wpg:grpSp>
                        <wpg:cNvPr id="54" name="그룹 54"/>
                        <wpg:cNvGrpSpPr/>
                        <wpg:grpSpPr>
                          <a:xfrm>
                            <a:off x="66148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59" name="타원 59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Text Box 81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17EFE77" w14:textId="77777777" w:rsidR="00733671" w:rsidRPr="003336FB" w:rsidRDefault="00733671" w:rsidP="007F405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1" name="그림 91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6149"/>
                            <a:ext cx="4457700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그림 93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11" y="549613"/>
                            <a:ext cx="1428750" cy="76136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95" name="그룹 95"/>
                        <wpg:cNvGrpSpPr/>
                        <wpg:grpSpPr>
                          <a:xfrm>
                            <a:off x="2582693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96" name="타원 96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8" name="Text Box 98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FF51044" w14:textId="77777777" w:rsidR="00733671" w:rsidRPr="003336FB" w:rsidRDefault="00733671" w:rsidP="007F405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99" name="그룹 99"/>
                        <wpg:cNvGrpSpPr/>
                        <wpg:grpSpPr>
                          <a:xfrm>
                            <a:off x="3827834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103" name="타원 103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" name="Text Box 104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7DF644" w14:textId="77777777" w:rsidR="00733671" w:rsidRPr="003336FB" w:rsidRDefault="00733671" w:rsidP="007F405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5" name="그룹 105"/>
                        <wpg:cNvGrpSpPr/>
                        <wpg:grpSpPr>
                          <a:xfrm>
                            <a:off x="402725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109" name="타원 109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4" name="Text Box 224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65D6852" w14:textId="77777777" w:rsidR="00733671" w:rsidRPr="003336FB" w:rsidRDefault="00733671" w:rsidP="007F405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8" name="그룹 228"/>
                        <wpg:cNvGrpSpPr/>
                        <wpg:grpSpPr>
                          <a:xfrm>
                            <a:off x="4226668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448" name="타원 448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6" name="Text Box 2056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77CE8F" w14:textId="77777777" w:rsidR="00733671" w:rsidRPr="003336FB" w:rsidRDefault="00733671" w:rsidP="007F405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3B1A73" id="그룹 47" o:spid="_x0000_s1329" style="position:absolute;margin-left:0;margin-top:5.65pt;width:351pt;height:103.2pt;z-index:-250534912;mso-position-horizontal:center;mso-position-horizontal-relative:margin" coordsize="44577,13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">
                <v:group id="그룹 54" o:spid="_x0000_s1330" style="position:absolute;left:6614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타원 59" o:spid="_x0000_s1331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" fillcolor="white [3212]" strokecolor="black [3213]" strokeweight="1pt"/>
                  <v:shape id="Text Box 81" o:spid="_x0000_s1332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" filled="f" stroked="f" strokeweight=".5pt">
                    <v:textbox inset="0,0,0,0">
                      <w:txbxContent>
                        <w:p w14:paraId="617EFE77" w14:textId="77777777" w:rsidR="00733671" w:rsidRPr="003336FB" w:rsidRDefault="00733671" w:rsidP="007F405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shape id="그림 91" o:spid="_x0000_s1333" type="#_x0000_t75" style="position:absolute;top:3161;width:44577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">
                  <v:imagedata r:id="rId127" o:title=""/>
                </v:shape>
                <v:shape id="그림 93" o:spid="_x0000_s1334" type="#_x0000_t75" style="position:absolute;left:389;top:5496;width:14287;height:7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">
                  <v:imagedata r:id="rId128" o:title=""/>
                </v:shape>
                <v:group id="그룹 95" o:spid="_x0000_s1335" style="position:absolute;left:2582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oval id="타원 96" o:spid="_x0000_s1336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" fillcolor="white [3212]" strokecolor="black [3213]" strokeweight="1pt"/>
                  <v:shape id="Text Box 98" o:spid="_x0000_s1337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" filled="f" stroked="f" strokeweight=".5pt">
                    <v:textbox inset="0,0,0,0">
                      <w:txbxContent>
                        <w:p w14:paraId="5FF51044" w14:textId="77777777" w:rsidR="00733671" w:rsidRPr="003336FB" w:rsidRDefault="00733671" w:rsidP="007F405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99" o:spid="_x0000_s1338" style="position:absolute;left:38278;width:1860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oval id="타원 103" o:spid="_x0000_s1339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" fillcolor="white [3212]" strokecolor="black [3213]" strokeweight="1pt"/>
                  <v:shape id="Text Box 104" o:spid="_x0000_s1340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" filled="f" stroked="f" strokeweight=".5pt">
                    <v:textbox inset="0,0,0,0">
                      <w:txbxContent>
                        <w:p w14:paraId="577DF644" w14:textId="77777777" w:rsidR="00733671" w:rsidRPr="003336FB" w:rsidRDefault="00733671" w:rsidP="007F405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105" o:spid="_x0000_s1341" style="position:absolute;left:40272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oval id="타원 109" o:spid="_x0000_s1342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" fillcolor="white [3212]" strokecolor="black [3213]" strokeweight="1pt"/>
                  <v:shape id="Text Box 224" o:spid="_x0000_s1343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" filled="f" stroked="f" strokeweight=".5pt">
                    <v:textbox inset="0,0,0,0">
                      <w:txbxContent>
                        <w:p w14:paraId="165D6852" w14:textId="77777777" w:rsidR="00733671" w:rsidRPr="003336FB" w:rsidRDefault="00733671" w:rsidP="007F405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28" o:spid="_x0000_s1344" style="position:absolute;left:4226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oval id="타원 448" o:spid="_x0000_s1345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" fillcolor="white [3212]" strokecolor="black [3213]" strokeweight="1pt"/>
                  <v:shape id="Text Box 2056" o:spid="_x0000_s1346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" filled="f" stroked="f" strokeweight=".5pt">
                    <v:textbox inset="0,0,0,0">
                      <w:txbxContent>
                        <w:p w14:paraId="1877CE8F" w14:textId="77777777" w:rsidR="00733671" w:rsidRPr="003336FB" w:rsidRDefault="00733671" w:rsidP="007F405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51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</w:p>
    <w:p w14:paraId="473C0357" w14:textId="550D5BD2" w:rsidR="007F4050" w:rsidRDefault="007F4050" w:rsidP="007F4050"/>
    <w:p w14:paraId="6458EDB4" w14:textId="6AD47A22" w:rsidR="007F4050" w:rsidRDefault="007F4050" w:rsidP="007F4050">
      <w:pPr>
        <w:rPr>
          <w:noProof/>
        </w:rPr>
      </w:pPr>
    </w:p>
    <w:p w14:paraId="42A40F12" w14:textId="382DE6FD" w:rsidR="007F4050" w:rsidRDefault="007F4050" w:rsidP="007F4050">
      <w:pPr>
        <w:rPr>
          <w:noProof/>
        </w:rPr>
      </w:pPr>
    </w:p>
    <w:p w14:paraId="62DBED5B" w14:textId="19FBD5A5" w:rsidR="007F4050" w:rsidRDefault="007F4050" w:rsidP="007F4050">
      <w:pPr>
        <w:rPr>
          <w:noProof/>
        </w:rPr>
      </w:pPr>
    </w:p>
    <w:p w14:paraId="621131EF" w14:textId="60294F68" w:rsidR="00BD61F1" w:rsidRDefault="00BD61F1"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검색은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안된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t>’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t xml:space="preserve">’ </w:t>
      </w:r>
      <w:r>
        <w:rPr>
          <w:rFonts w:hint="eastAsia"/>
        </w:rPr>
        <w:t>목록</w:t>
      </w:r>
      <w:r>
        <w:rPr>
          <w:rFonts w:hint="eastAsia"/>
        </w:rPr>
        <w:t xml:space="preserve"> </w:t>
      </w:r>
      <w:r>
        <w:rPr>
          <w:rFonts w:hint="eastAsia"/>
        </w:rPr>
        <w:t>하단의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도구를</w:t>
      </w:r>
      <w:r>
        <w:rPr>
          <w:rFonts w:hint="eastAsia"/>
        </w:rPr>
        <w:t xml:space="preserve"> </w:t>
      </w:r>
      <w:r>
        <w:rPr>
          <w:rFonts w:hint="eastAsia"/>
        </w:rPr>
        <w:t>이용합니다</w:t>
      </w:r>
      <w:r>
        <w:rPr>
          <w:rFonts w:hint="eastAsia"/>
        </w:rPr>
        <w:t>.</w:t>
      </w:r>
      <w:r>
        <w:br/>
      </w:r>
      <w:r>
        <w:rPr>
          <w:rFonts w:hint="eastAsia"/>
          <w:noProof/>
        </w:rPr>
        <w:t>위의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그림과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같이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분류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</w:t>
      </w:r>
      <w:r>
        <w:rPr>
          <w:rFonts w:hint="eastAsia"/>
          <w:noProof/>
        </w:rPr>
        <w:t xml:space="preserve">, </w:t>
      </w:r>
      <w:r>
        <w:rPr>
          <w:rFonts w:hint="eastAsia"/>
          <w:noProof/>
        </w:rPr>
        <w:t>입력창</w:t>
      </w:r>
      <w:r>
        <w:rPr>
          <w:noProof/>
        </w:rPr>
        <w:t xml:space="preserve">, </w:t>
      </w:r>
      <w:r>
        <w:rPr>
          <w:rFonts w:hint="eastAsia"/>
          <w:noProof/>
        </w:rPr>
        <w:t>입력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선택창으로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구분합니다</w:t>
      </w:r>
      <w:r>
        <w:rPr>
          <w:rFonts w:hint="eastAsia"/>
          <w:noProof/>
        </w:rPr>
        <w:t>.</w:t>
      </w:r>
      <w:r w:rsidR="007F4050">
        <w:rPr>
          <w:noProof/>
        </w:rPr>
        <w:br/>
      </w:r>
      <w:r w:rsidR="007F4050">
        <w:rPr>
          <w:rFonts w:hint="eastAsia"/>
          <w:noProof/>
        </w:rPr>
        <w:t>각</w:t>
      </w:r>
      <w:r w:rsidR="007F4050">
        <w:rPr>
          <w:rFonts w:hint="eastAsia"/>
          <w:noProof/>
        </w:rPr>
        <w:t xml:space="preserve"> </w:t>
      </w:r>
      <w:r w:rsidR="007F4050">
        <w:rPr>
          <w:rFonts w:hint="eastAsia"/>
          <w:noProof/>
        </w:rPr>
        <w:t>분야의</w:t>
      </w:r>
      <w:r w:rsidR="007F4050">
        <w:rPr>
          <w:rFonts w:hint="eastAsia"/>
          <w:noProof/>
        </w:rPr>
        <w:t xml:space="preserve"> </w:t>
      </w:r>
      <w:r w:rsidR="007F4050">
        <w:rPr>
          <w:rFonts w:hint="eastAsia"/>
          <w:noProof/>
        </w:rPr>
        <w:t>기능은</w:t>
      </w:r>
      <w:r w:rsidR="007F4050">
        <w:rPr>
          <w:rFonts w:hint="eastAsia"/>
          <w:noProof/>
        </w:rPr>
        <w:t xml:space="preserve"> </w:t>
      </w:r>
      <w:r w:rsidR="007F4050">
        <w:rPr>
          <w:rFonts w:hint="eastAsia"/>
          <w:noProof/>
        </w:rPr>
        <w:t>다음과</w:t>
      </w:r>
      <w:r w:rsidR="007F4050">
        <w:rPr>
          <w:rFonts w:hint="eastAsia"/>
          <w:noProof/>
        </w:rPr>
        <w:t xml:space="preserve"> </w:t>
      </w:r>
      <w:r w:rsidR="007F4050">
        <w:rPr>
          <w:rFonts w:hint="eastAsia"/>
          <w:noProof/>
        </w:rPr>
        <w:t>같습니다</w:t>
      </w:r>
      <w:r w:rsidR="007F4050">
        <w:rPr>
          <w:rFonts w:hint="eastAsia"/>
          <w:noProof/>
        </w:rPr>
        <w:t>.</w:t>
      </w:r>
      <w:r w:rsidR="007F4050">
        <w:rPr>
          <w:noProof/>
        </w:rPr>
        <w:br/>
      </w:r>
      <w:r w:rsidR="007F4050">
        <w:rPr>
          <w:rFonts w:hint="eastAsia"/>
        </w:rPr>
        <w:t xml:space="preserve">1 </w:t>
      </w:r>
      <w:r w:rsidR="007F4050">
        <w:rPr>
          <w:rFonts w:hint="eastAsia"/>
        </w:rPr>
        <w:t>용도</w:t>
      </w:r>
      <w:r w:rsidR="007F4050">
        <w:rPr>
          <w:rFonts w:hint="eastAsia"/>
        </w:rPr>
        <w:t xml:space="preserve"> </w:t>
      </w:r>
      <w:proofErr w:type="gramStart"/>
      <w:r w:rsidR="007F4050">
        <w:rPr>
          <w:rFonts w:hint="eastAsia"/>
        </w:rPr>
        <w:t>분류</w:t>
      </w:r>
      <w:r w:rsidR="007F4050">
        <w:rPr>
          <w:rFonts w:hint="eastAsia"/>
        </w:rPr>
        <w:t xml:space="preserve"> :</w:t>
      </w:r>
      <w:proofErr w:type="gramEnd"/>
      <w:r w:rsidR="007F4050">
        <w:rPr>
          <w:rFonts w:hint="eastAsia"/>
        </w:rPr>
        <w:t xml:space="preserve"> </w:t>
      </w:r>
      <w:r w:rsidR="007F4050">
        <w:rPr>
          <w:rFonts w:hint="eastAsia"/>
        </w:rPr>
        <w:t>이름</w:t>
      </w:r>
      <w:r w:rsidR="007F4050">
        <w:rPr>
          <w:rFonts w:hint="eastAsia"/>
        </w:rPr>
        <w:t xml:space="preserve"> / </w:t>
      </w:r>
      <w:r w:rsidR="007F4050">
        <w:rPr>
          <w:rFonts w:hint="eastAsia"/>
        </w:rPr>
        <w:t>주소</w:t>
      </w:r>
      <w:r w:rsidR="007F4050">
        <w:rPr>
          <w:rFonts w:hint="eastAsia"/>
        </w:rPr>
        <w:t xml:space="preserve">, </w:t>
      </w:r>
      <w:r w:rsidR="007F4050">
        <w:rPr>
          <w:rFonts w:hint="eastAsia"/>
        </w:rPr>
        <w:t>모델명</w:t>
      </w:r>
      <w:r w:rsidR="007F4050">
        <w:rPr>
          <w:rFonts w:hint="eastAsia"/>
        </w:rPr>
        <w:t xml:space="preserve">, </w:t>
      </w:r>
      <w:r w:rsidR="007F4050">
        <w:rPr>
          <w:rFonts w:hint="eastAsia"/>
        </w:rPr>
        <w:t>종류</w:t>
      </w:r>
      <w:r w:rsidR="007F4050">
        <w:rPr>
          <w:rFonts w:hint="eastAsia"/>
        </w:rPr>
        <w:t xml:space="preserve">, </w:t>
      </w:r>
      <w:r w:rsidR="007F4050">
        <w:rPr>
          <w:rFonts w:hint="eastAsia"/>
        </w:rPr>
        <w:t>저장분배서버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이름</w:t>
      </w:r>
      <w:r w:rsidR="007F4050">
        <w:rPr>
          <w:rFonts w:hint="eastAsia"/>
        </w:rPr>
        <w:t>,</w:t>
      </w:r>
      <w:r w:rsidR="007F4050">
        <w:t xml:space="preserve"> </w:t>
      </w:r>
      <w:r w:rsidR="007F4050">
        <w:rPr>
          <w:rFonts w:hint="eastAsia"/>
        </w:rPr>
        <w:t>사용유무</w:t>
      </w:r>
      <w:r w:rsidR="007F4050">
        <w:rPr>
          <w:rFonts w:hint="eastAsia"/>
        </w:rPr>
        <w:t>,</w:t>
      </w:r>
      <w:r w:rsidR="007F4050">
        <w:t xml:space="preserve"> </w:t>
      </w:r>
      <w:r w:rsidR="007F4050">
        <w:rPr>
          <w:rFonts w:hint="eastAsia"/>
        </w:rPr>
        <w:t>시설물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용도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등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용도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종류를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선택합니다</w:t>
      </w:r>
      <w:r w:rsidR="007F4050">
        <w:rPr>
          <w:rFonts w:hint="eastAsia"/>
        </w:rPr>
        <w:t>.</w:t>
      </w:r>
      <w:r w:rsidR="007F4050">
        <w:br/>
      </w:r>
      <w:r w:rsidR="007F4050">
        <w:rPr>
          <w:rFonts w:hint="eastAsia"/>
        </w:rPr>
        <w:t xml:space="preserve">2 </w:t>
      </w:r>
      <w:proofErr w:type="spellStart"/>
      <w:r w:rsidR="007F4050">
        <w:rPr>
          <w:rFonts w:hint="eastAsia"/>
        </w:rPr>
        <w:t>입력창</w:t>
      </w:r>
      <w:proofErr w:type="spellEnd"/>
      <w:r w:rsidR="007F4050">
        <w:rPr>
          <w:rFonts w:hint="eastAsia"/>
        </w:rPr>
        <w:t xml:space="preserve"> : </w:t>
      </w:r>
      <w:r w:rsidR="007F4050">
        <w:rPr>
          <w:rFonts w:hint="eastAsia"/>
        </w:rPr>
        <w:t>분류에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대한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내용을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입력합니다</w:t>
      </w:r>
      <w:r w:rsidR="007F4050">
        <w:rPr>
          <w:rFonts w:hint="eastAsia"/>
        </w:rPr>
        <w:t>.</w:t>
      </w:r>
      <w:r w:rsidR="007F4050">
        <w:br/>
      </w:r>
      <w:r w:rsidR="007F4050">
        <w:rPr>
          <w:rFonts w:hint="eastAsia"/>
        </w:rPr>
        <w:t xml:space="preserve">3 </w:t>
      </w:r>
      <w:r w:rsidR="007F4050">
        <w:rPr>
          <w:rFonts w:hint="eastAsia"/>
        </w:rPr>
        <w:t>지우기</w:t>
      </w:r>
      <w:r w:rsidR="007F4050">
        <w:rPr>
          <w:rFonts w:hint="eastAsia"/>
        </w:rPr>
        <w:t xml:space="preserve"> : </w:t>
      </w:r>
      <w:r>
        <w:rPr>
          <w:rFonts w:hint="eastAsia"/>
        </w:rPr>
        <w:t>입력창에</w:t>
      </w:r>
      <w:r>
        <w:rPr>
          <w:rFonts w:hint="eastAsia"/>
        </w:rPr>
        <w:t xml:space="preserve"> </w:t>
      </w:r>
      <w:r w:rsidR="007F4050">
        <w:rPr>
          <w:rFonts w:hint="eastAsia"/>
        </w:rPr>
        <w:t>입력한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내용을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지웁니다</w:t>
      </w:r>
      <w:r w:rsidR="007F4050">
        <w:rPr>
          <w:rFonts w:hint="eastAsia"/>
        </w:rPr>
        <w:t>.</w:t>
      </w:r>
      <w:r w:rsidR="007F4050">
        <w:br/>
      </w:r>
      <w:r w:rsidR="007F4050">
        <w:rPr>
          <w:rFonts w:hint="eastAsia"/>
        </w:rPr>
        <w:t xml:space="preserve">4 </w:t>
      </w:r>
      <w:r w:rsidR="007F4050">
        <w:rPr>
          <w:rFonts w:hint="eastAsia"/>
        </w:rPr>
        <w:t>찾기</w:t>
      </w:r>
      <w:r w:rsidR="007F4050">
        <w:rPr>
          <w:rFonts w:hint="eastAsia"/>
        </w:rPr>
        <w:t xml:space="preserve"> : </w:t>
      </w:r>
      <w:r w:rsidR="007F4050">
        <w:rPr>
          <w:rFonts w:hint="eastAsia"/>
        </w:rPr>
        <w:t>입력한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내용을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찾아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리스트에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반전으로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표시합니다</w:t>
      </w:r>
      <w:r w:rsidR="007F4050">
        <w:rPr>
          <w:rFonts w:hint="eastAsia"/>
        </w:rPr>
        <w:t>.</w:t>
      </w:r>
      <w:r w:rsidR="007F4050">
        <w:br/>
      </w:r>
      <w:r w:rsidR="007F4050">
        <w:rPr>
          <w:rFonts w:hint="eastAsia"/>
        </w:rPr>
        <w:t xml:space="preserve">5 </w:t>
      </w:r>
      <w:r w:rsidR="007F4050">
        <w:rPr>
          <w:rFonts w:hint="eastAsia"/>
        </w:rPr>
        <w:t>필터링</w:t>
      </w:r>
      <w:r w:rsidR="007F4050">
        <w:rPr>
          <w:rFonts w:hint="eastAsia"/>
        </w:rPr>
        <w:t xml:space="preserve"> : </w:t>
      </w:r>
      <w:r w:rsidR="007F4050">
        <w:rPr>
          <w:rFonts w:hint="eastAsia"/>
        </w:rPr>
        <w:t>입력한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내용을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찾아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리스트에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필터링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된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카메라만</w:t>
      </w:r>
      <w:r w:rsidR="007F4050">
        <w:rPr>
          <w:rFonts w:hint="eastAsia"/>
        </w:rPr>
        <w:t xml:space="preserve"> </w:t>
      </w:r>
      <w:r w:rsidR="007F4050">
        <w:rPr>
          <w:rFonts w:hint="eastAsia"/>
        </w:rPr>
        <w:t>표시합니다</w:t>
      </w:r>
      <w:r w:rsidR="007F4050">
        <w:rPr>
          <w:rFonts w:hint="eastAsia"/>
        </w:rPr>
        <w:t>.</w:t>
      </w:r>
      <w:r w:rsidR="007F4050">
        <w:br/>
      </w:r>
      <w:r>
        <w:br w:type="page"/>
      </w:r>
    </w:p>
    <w:p w14:paraId="28928228" w14:textId="77777777" w:rsidR="00142E75" w:rsidRPr="00BD61F1" w:rsidRDefault="00142E75" w:rsidP="00142E75">
      <w:pPr>
        <w:pStyle w:val="2"/>
        <w:rPr>
          <w:rFonts w:ascii="맑은 고딕" w:hAnsi="맑은 고딕"/>
        </w:rPr>
      </w:pPr>
      <w:bookmarkStart w:id="67" w:name="_Toc69819971"/>
      <w:r w:rsidRPr="00BD61F1">
        <w:rPr>
          <w:rFonts w:ascii="맑은 고딕" w:hAnsi="맑은 고딕" w:hint="eastAsia"/>
        </w:rPr>
        <w:lastRenderedPageBreak/>
        <w:t>4.4 연계장치</w:t>
      </w:r>
      <w:bookmarkEnd w:id="32"/>
      <w:bookmarkEnd w:id="67"/>
    </w:p>
    <w:p w14:paraId="1797EE1C" w14:textId="364C6563" w:rsidR="00142E75" w:rsidRDefault="003A6D5E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2783616" behindDoc="1" locked="0" layoutInCell="1" allowOverlap="1" wp14:anchorId="2FE5965C" wp14:editId="70C50D11">
                <wp:simplePos x="0" y="0"/>
                <wp:positionH relativeFrom="margin">
                  <wp:align>right</wp:align>
                </wp:positionH>
                <wp:positionV relativeFrom="paragraph">
                  <wp:posOffset>164856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060" name="그룹 2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061" name="그림 206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062" name="직사각형 2062"/>
                        <wps:cNvSpPr/>
                        <wps:spPr>
                          <a:xfrm>
                            <a:off x="95250" y="1163978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0CC81C" id="그룹 2060" o:spid="_x0000_s1026" style="position:absolute;left:0;text-align:left;margin-left:116.55pt;margin-top:13pt;width:167.75pt;height:235.5pt;z-index:-250532864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">
                <v:shape id="그림 2061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062" o:spid="_x0000_s1028" style="position:absolute;left:952;top:11639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br/>
      </w:r>
      <w:r w:rsidR="00142E75">
        <w:rPr>
          <w:rFonts w:hint="eastAsia"/>
        </w:rPr>
        <w:t>설정에서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연계장치를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연계장치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나옵니다</w:t>
      </w:r>
      <w:r w:rsidR="00142E75">
        <w:rPr>
          <w:rFonts w:hint="eastAsia"/>
        </w:rPr>
        <w:t xml:space="preserve">. </w:t>
      </w:r>
    </w:p>
    <w:p w14:paraId="3A966DC8" w14:textId="274CF913" w:rsidR="00142E75" w:rsidRDefault="00142E75" w:rsidP="00142E75"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연계장치는</w:t>
      </w:r>
      <w:r>
        <w:rPr>
          <w:rFonts w:hint="eastAsia"/>
        </w:rPr>
        <w:t xml:space="preserve"> </w:t>
      </w:r>
      <w:r>
        <w:rPr>
          <w:rFonts w:hint="eastAsia"/>
        </w:rPr>
        <w:t>회사의</w:t>
      </w:r>
      <w:r>
        <w:rPr>
          <w:rFonts w:hint="eastAsia"/>
        </w:rPr>
        <w:t xml:space="preserve"> </w:t>
      </w:r>
      <w:r>
        <w:rPr>
          <w:rFonts w:hint="eastAsia"/>
        </w:rPr>
        <w:t>특수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가진</w:t>
      </w:r>
      <w:r>
        <w:rPr>
          <w:rFonts w:hint="eastAsia"/>
        </w:rPr>
        <w:t xml:space="preserve"> </w:t>
      </w:r>
      <w:r>
        <w:rPr>
          <w:rFonts w:hint="eastAsia"/>
        </w:rPr>
        <w:t>장비와</w:t>
      </w:r>
      <w:r>
        <w:rPr>
          <w:rFonts w:hint="eastAsia"/>
        </w:rPr>
        <w:t xml:space="preserve"> </w:t>
      </w:r>
      <w:r>
        <w:rPr>
          <w:rFonts w:hint="eastAsia"/>
        </w:rPr>
        <w:t>연동하여</w:t>
      </w:r>
      <w:r>
        <w:rPr>
          <w:rFonts w:hint="eastAsia"/>
        </w:rPr>
        <w:t xml:space="preserve"> </w:t>
      </w:r>
      <w:r>
        <w:rPr>
          <w:rFonts w:hint="eastAsia"/>
        </w:rPr>
        <w:t>사용하는</w:t>
      </w:r>
      <w:r>
        <w:rPr>
          <w:rFonts w:hint="eastAsia"/>
        </w:rPr>
        <w:t xml:space="preserve"> </w:t>
      </w:r>
      <w:r>
        <w:rPr>
          <w:rFonts w:hint="eastAsia"/>
        </w:rPr>
        <w:t>것으로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방법</w:t>
      </w:r>
      <w:r>
        <w:rPr>
          <w:rFonts w:hint="eastAsia"/>
        </w:rPr>
        <w:t>만</w:t>
      </w:r>
      <w:r>
        <w:rPr>
          <w:rFonts w:hint="eastAsia"/>
        </w:rPr>
        <w:t xml:space="preserve"> </w:t>
      </w:r>
      <w:r>
        <w:rPr>
          <w:rFonts w:hint="eastAsia"/>
        </w:rPr>
        <w:t>간단</w:t>
      </w:r>
      <w:r w:rsidR="00C94735">
        <w:rPr>
          <w:rFonts w:hint="eastAsia"/>
        </w:rPr>
        <w:t>히</w:t>
      </w:r>
      <w:r>
        <w:rPr>
          <w:rFonts w:hint="eastAsia"/>
        </w:rPr>
        <w:t xml:space="preserve"> </w:t>
      </w:r>
      <w:r>
        <w:rPr>
          <w:rFonts w:hint="eastAsia"/>
        </w:rPr>
        <w:t>설명하고</w:t>
      </w:r>
      <w:r>
        <w:rPr>
          <w:rFonts w:hint="eastAsia"/>
        </w:rPr>
        <w:t xml:space="preserve"> </w:t>
      </w:r>
      <w:r>
        <w:rPr>
          <w:rFonts w:hint="eastAsia"/>
        </w:rPr>
        <w:t>연계장치</w:t>
      </w:r>
      <w:r w:rsidR="00C94735">
        <w:rPr>
          <w:rFonts w:hint="eastAsia"/>
        </w:rPr>
        <w:t>에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있는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리스트별로</w:t>
      </w:r>
      <w:r w:rsidR="00C94735">
        <w:t xml:space="preserve"> </w:t>
      </w:r>
      <w:r w:rsidR="00C94735">
        <w:rPr>
          <w:rFonts w:hint="eastAsia"/>
        </w:rPr>
        <w:t>별도로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설명서를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작성하여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배포하겠습니다</w:t>
      </w:r>
      <w:r w:rsidR="00C94735">
        <w:rPr>
          <w:rFonts w:hint="eastAsia"/>
        </w:rPr>
        <w:t>.</w:t>
      </w:r>
      <w:r w:rsidR="00C94735">
        <w:br/>
        <w:t>(</w:t>
      </w:r>
      <w:r w:rsidR="00C94735">
        <w:rPr>
          <w:rFonts w:hint="eastAsia"/>
        </w:rPr>
        <w:t>필요한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설명서는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이메일로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요청하시면</w:t>
      </w:r>
      <w:r w:rsidR="00C94735">
        <w:rPr>
          <w:rFonts w:hint="eastAsia"/>
        </w:rPr>
        <w:t xml:space="preserve"> </w:t>
      </w:r>
      <w:r w:rsidR="00C94735">
        <w:rPr>
          <w:rFonts w:hint="eastAsia"/>
        </w:rPr>
        <w:t>보내</w:t>
      </w:r>
      <w:r w:rsidR="00130D6B">
        <w:rPr>
          <w:rFonts w:hint="eastAsia"/>
        </w:rPr>
        <w:t xml:space="preserve"> </w:t>
      </w:r>
      <w:r w:rsidR="00C94735">
        <w:rPr>
          <w:rFonts w:hint="eastAsia"/>
        </w:rPr>
        <w:t>드립니다</w:t>
      </w:r>
      <w:r w:rsidR="00C94735">
        <w:rPr>
          <w:rFonts w:hint="eastAsia"/>
        </w:rPr>
        <w:t>.</w:t>
      </w:r>
      <w:r w:rsidR="00C94735">
        <w:t>)</w:t>
      </w:r>
    </w:p>
    <w:p w14:paraId="37FE61AE" w14:textId="77777777" w:rsidR="00142E75" w:rsidRDefault="00142E75" w:rsidP="00142E75"/>
    <w:p w14:paraId="34F629C0" w14:textId="77777777" w:rsidR="00142E75" w:rsidRDefault="00142E75" w:rsidP="00142E75"/>
    <w:p w14:paraId="62AC86E9" w14:textId="77777777" w:rsidR="00142E75" w:rsidRPr="00BD61F1" w:rsidRDefault="00142E75" w:rsidP="00142E75"/>
    <w:p w14:paraId="0FC08285" w14:textId="7CEB9019" w:rsidR="00142E75" w:rsidRDefault="00142E75" w:rsidP="00142E75"/>
    <w:p w14:paraId="2275B2E6" w14:textId="5F962589" w:rsidR="003A6D5E" w:rsidRDefault="003A6D5E" w:rsidP="00142E75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02048" behindDoc="1" locked="0" layoutInCell="1" allowOverlap="1" wp14:anchorId="609D59B6" wp14:editId="529342FB">
                <wp:simplePos x="0" y="0"/>
                <wp:positionH relativeFrom="margin">
                  <wp:align>right</wp:align>
                </wp:positionH>
                <wp:positionV relativeFrom="paragraph">
                  <wp:posOffset>342047</wp:posOffset>
                </wp:positionV>
                <wp:extent cx="5943600" cy="3279140"/>
                <wp:effectExtent l="0" t="0" r="0" b="0"/>
                <wp:wrapTight wrapText="bothSides">
                  <wp:wrapPolygon edited="0">
                    <wp:start x="0" y="0"/>
                    <wp:lineTo x="0" y="21458"/>
                    <wp:lineTo x="2838" y="21458"/>
                    <wp:lineTo x="16477" y="21458"/>
                    <wp:lineTo x="21531" y="21458"/>
                    <wp:lineTo x="21531" y="0"/>
                    <wp:lineTo x="0" y="0"/>
                  </wp:wrapPolygon>
                </wp:wrapTight>
                <wp:docPr id="2159" name="그룹 2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279140"/>
                          <a:chOff x="0" y="0"/>
                          <a:chExt cx="5943600" cy="3345722"/>
                        </a:xfrm>
                      </wpg:grpSpPr>
                      <pic:pic xmlns:pic="http://schemas.openxmlformats.org/drawingml/2006/picture">
                        <pic:nvPicPr>
                          <pic:cNvPr id="266" name="그림 266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204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직사각형 267"/>
                        <wps:cNvSpPr/>
                        <wps:spPr>
                          <a:xfrm>
                            <a:off x="80467" y="153620"/>
                            <a:ext cx="5785547" cy="297020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직사각형 268"/>
                        <wps:cNvSpPr/>
                        <wps:spPr>
                          <a:xfrm>
                            <a:off x="4535424" y="3123591"/>
                            <a:ext cx="1330960" cy="1739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5" name="그룹 2065"/>
                        <wpg:cNvGrpSpPr/>
                        <wpg:grpSpPr>
                          <a:xfrm>
                            <a:off x="2999232" y="1349655"/>
                            <a:ext cx="186055" cy="298941"/>
                            <a:chOff x="42696" y="-231320"/>
                            <a:chExt cx="186055" cy="299008"/>
                          </a:xfrm>
                        </wpg:grpSpPr>
                        <wps:wsp>
                          <wps:cNvPr id="2063" name="타원 2063"/>
                          <wps:cNvSpPr/>
                          <wps:spPr>
                            <a:xfrm>
                              <a:off x="42696" y="-149486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4" name="Text Box 2064"/>
                          <wps:cNvSpPr txBox="1"/>
                          <wps:spPr>
                            <a:xfrm>
                              <a:off x="96066" y="-231320"/>
                              <a:ext cx="130810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34F54453" w14:textId="77777777" w:rsidR="00733671" w:rsidRPr="003336FB" w:rsidRDefault="00733671" w:rsidP="00130D6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74" name="그룹 2074"/>
                        <wpg:cNvGrpSpPr/>
                        <wpg:grpSpPr>
                          <a:xfrm>
                            <a:off x="760781" y="3046781"/>
                            <a:ext cx="186055" cy="298941"/>
                            <a:chOff x="-1515698" y="1006908"/>
                            <a:chExt cx="186055" cy="299008"/>
                          </a:xfrm>
                        </wpg:grpSpPr>
                        <wps:wsp>
                          <wps:cNvPr id="2075" name="타원 2075"/>
                          <wps:cNvSpPr/>
                          <wps:spPr>
                            <a:xfrm>
                              <a:off x="-1515698" y="1088742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6" name="Text Box 2076"/>
                          <wps:cNvSpPr txBox="1"/>
                          <wps:spPr>
                            <a:xfrm>
                              <a:off x="-1462328" y="1006908"/>
                              <a:ext cx="130810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58A8DFEF" w14:textId="75CF47F1" w:rsidR="00733671" w:rsidRPr="003336FB" w:rsidRDefault="00733671" w:rsidP="00130D6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77" name="그룹 2077"/>
                        <wpg:cNvGrpSpPr/>
                        <wpg:grpSpPr>
                          <a:xfrm>
                            <a:off x="4330598" y="3046781"/>
                            <a:ext cx="186055" cy="298941"/>
                            <a:chOff x="1312893" y="964237"/>
                            <a:chExt cx="186055" cy="299008"/>
                          </a:xfrm>
                        </wpg:grpSpPr>
                        <wps:wsp>
                          <wps:cNvPr id="2078" name="타원 2078"/>
                          <wps:cNvSpPr/>
                          <wps:spPr>
                            <a:xfrm>
                              <a:off x="1312893" y="1046072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4" name="Text Box 2084"/>
                          <wps:cNvSpPr txBox="1"/>
                          <wps:spPr>
                            <a:xfrm>
                              <a:off x="1366263" y="964237"/>
                              <a:ext cx="130810" cy="29900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420B47AF" w14:textId="3E30780C" w:rsidR="00733671" w:rsidRPr="003336FB" w:rsidRDefault="00733671" w:rsidP="00130D6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06" name="직사각형 2106"/>
                        <wps:cNvSpPr/>
                        <wps:spPr>
                          <a:xfrm>
                            <a:off x="80467" y="3123591"/>
                            <a:ext cx="661784" cy="17394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9D59B6" id="그룹 2159" o:spid="_x0000_s1347" style="position:absolute;margin-left:416.8pt;margin-top:26.95pt;width:468pt;height:258.2pt;z-index:-250514432;mso-position-horizontal:right;mso-position-horizontal-relative:margin;mso-height-relative:margin" coordsize="59436,334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">
                <v:shape id="그림 266" o:spid="_x0000_s1348" type="#_x0000_t75" style="position:absolute;width:59436;height:3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">
                  <v:imagedata r:id="rId143" o:title=""/>
                </v:shape>
                <v:rect id="직사각형 267" o:spid="_x0000_s1349" style="position:absolute;left:804;top:1536;width:57856;height:29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" filled="f" strokecolor="red" strokeweight="1.25pt"/>
                <v:rect id="직사각형 268" o:spid="_x0000_s1350" style="position:absolute;left:45354;top:31235;width:13309;height:1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" filled="f" strokecolor="red" strokeweight="1.25pt"/>
                <v:group id="그룹 2065" o:spid="_x0000_s1351" style="position:absolute;left:29992;top:13496;width:1860;height:2989" coordorigin="42696,-231320" coordsize="186055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">
                  <v:oval id="타원 2063" o:spid="_x0000_s1352" style="position:absolute;left:42696;top:-149486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" fillcolor="window" strokeweight="1pt"/>
                  <v:shape id="Text Box 2064" o:spid="_x0000_s1353" type="#_x0000_t202" style="position:absolute;left:96066;top:-231320;width:130810;height:299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" filled="f" stroked="f" strokeweight=".5pt">
                    <v:textbox inset="0,0,0,0">
                      <w:txbxContent>
                        <w:p w14:paraId="34F54453" w14:textId="77777777" w:rsidR="00733671" w:rsidRPr="003336FB" w:rsidRDefault="00733671" w:rsidP="00130D6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074" o:spid="_x0000_s1354" style="position:absolute;left:7607;top:30467;width:1861;height:2990" coordorigin="-15156,10069" coordsize="1860,2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WEM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I4WU3i+CU9Arv8AAAD//wMAUEsBAi0AFAAGAAgAAAAhANvh9svuAAAAhQEAABMAAAAAAAAA&#10;AAAAAAAAAAAAAFtDb250ZW50X1R5cGVzXS54bWxQSwECLQAUAAYACAAAACEAWvQsW78AAAAVAQAA&#10;CwAAAAAAAAAAAAAAAAAfAQAAX3JlbHMvLnJlbHNQSwECLQAUAAYACAAAACEAMc1hDMYAAADdAAAA&#10;DwAAAAAAAAAAAAAAAAAHAgAAZHJzL2Rvd25yZXYueG1sUEsFBgAAAAADAAMAtwAAAPoCAAAAAA==&#10;">
                  <v:oval id="타원 2075" o:spid="_x0000_s1355" style="position:absolute;left:-15156;top:10887;width:1860;height:1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" fillcolor="window" strokeweight="1pt"/>
                  <v:shape id="Text Box 2076" o:spid="_x0000_s1356" type="#_x0000_t202" style="position:absolute;left:-14623;top:10069;width:1308;height:2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" filled="f" stroked="f" strokeweight=".5pt">
                    <v:textbox inset="0,0,0,0">
                      <w:txbxContent>
                        <w:p w14:paraId="58A8DFEF" w14:textId="75CF47F1" w:rsidR="00733671" w:rsidRPr="003336FB" w:rsidRDefault="00733671" w:rsidP="00130D6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077" o:spid="_x0000_s1357" style="position:absolute;left:43305;top:30467;width:1861;height:2990" coordorigin="13128,9642" coordsize="1860,2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">
                  <v:oval id="타원 2078" o:spid="_x0000_s1358" style="position:absolute;left:13128;top:10460;width:1861;height:1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" fillcolor="window" strokeweight="1pt"/>
                  <v:shape id="Text Box 2084" o:spid="_x0000_s1359" type="#_x0000_t202" style="position:absolute;left:13662;top:9642;width:1308;height:2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" filled="f" stroked="f" strokeweight=".5pt">
                    <v:textbox inset="0,0,0,0">
                      <w:txbxContent>
                        <w:p w14:paraId="420B47AF" w14:textId="3E30780C" w:rsidR="00733671" w:rsidRPr="003336FB" w:rsidRDefault="00733671" w:rsidP="00130D6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rect id="직사각형 2106" o:spid="_x0000_s1360" style="position:absolute;left:804;top:31235;width:6618;height:1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>연계장치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리스트의</w:t>
      </w:r>
      <w:r w:rsidR="00142E75"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구성을</w:t>
      </w:r>
      <w:r>
        <w:rPr>
          <w:rFonts w:hint="eastAsia"/>
        </w:rPr>
        <w:t xml:space="preserve"> </w:t>
      </w:r>
      <w:r>
        <w:rPr>
          <w:rFonts w:hint="eastAsia"/>
        </w:rPr>
        <w:t>알아봅니다</w:t>
      </w:r>
      <w:r>
        <w:rPr>
          <w:rFonts w:hint="eastAsia"/>
        </w:rPr>
        <w:t>.</w:t>
      </w:r>
      <w:r>
        <w:br/>
      </w:r>
      <w:r w:rsidR="00142E75">
        <w:rPr>
          <w:rFonts w:hint="eastAsia"/>
        </w:rPr>
        <w:t>1</w:t>
      </w:r>
      <w:r w:rsidR="00142E75">
        <w:rPr>
          <w:rFonts w:hint="eastAsia"/>
        </w:rPr>
        <w:t>연계장치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목록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설정한</w:t>
      </w:r>
      <w:r w:rsidR="00142E75">
        <w:rPr>
          <w:rFonts w:hint="eastAsia"/>
        </w:rPr>
        <w:t xml:space="preserve"> </w:t>
      </w:r>
      <w:r>
        <w:rPr>
          <w:rFonts w:hint="eastAsia"/>
        </w:rPr>
        <w:t>연계장치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</w:t>
      </w:r>
      <w:r w:rsidR="006A7A7F">
        <w:rPr>
          <w:rFonts w:hint="eastAsia"/>
        </w:rPr>
        <w:t>와</w:t>
      </w:r>
      <w:r w:rsidR="006A7A7F">
        <w:rPr>
          <w:rFonts w:hint="eastAsia"/>
        </w:rPr>
        <w:t xml:space="preserve"> </w:t>
      </w:r>
      <w:r w:rsidR="006A7A7F">
        <w:rPr>
          <w:rFonts w:hint="eastAsia"/>
        </w:rPr>
        <w:t>상세</w:t>
      </w:r>
      <w:r w:rsidR="006A7A7F">
        <w:rPr>
          <w:rFonts w:hint="eastAsia"/>
        </w:rPr>
        <w:t xml:space="preserve"> </w:t>
      </w:r>
      <w:r w:rsidR="006A7A7F">
        <w:rPr>
          <w:rFonts w:hint="eastAsia"/>
        </w:rPr>
        <w:t>정보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 w:rsidR="00142E75">
        <w:rPr>
          <w:rFonts w:hint="eastAsia"/>
        </w:rPr>
        <w:t>.</w:t>
      </w:r>
      <w:r w:rsidR="006A7A7F">
        <w:br/>
        <w:t xml:space="preserve">                                                 </w:t>
      </w:r>
      <w:r w:rsidR="006A7A7F">
        <w:rPr>
          <w:rFonts w:hint="eastAsia"/>
        </w:rPr>
        <w:t>상세정보는</w:t>
      </w:r>
      <w:r w:rsidR="006A7A7F">
        <w:rPr>
          <w:rFonts w:hint="eastAsia"/>
        </w:rPr>
        <w:t xml:space="preserve"> </w:t>
      </w:r>
      <w:r w:rsidR="006A7A7F">
        <w:rPr>
          <w:rFonts w:hint="eastAsia"/>
        </w:rPr>
        <w:t>이름</w:t>
      </w:r>
      <w:r w:rsidR="006A7A7F">
        <w:rPr>
          <w:rFonts w:hint="eastAsia"/>
        </w:rPr>
        <w:t>,</w:t>
      </w:r>
      <w:r w:rsidR="006A7A7F">
        <w:t xml:space="preserve"> </w:t>
      </w:r>
      <w:r w:rsidR="006A7A7F">
        <w:rPr>
          <w:rFonts w:hint="eastAsia"/>
        </w:rPr>
        <w:t>등록장치</w:t>
      </w:r>
      <w:r w:rsidR="006A7A7F">
        <w:rPr>
          <w:rFonts w:hint="eastAsia"/>
        </w:rPr>
        <w:t>,</w:t>
      </w:r>
      <w:r w:rsidR="006A7A7F">
        <w:t xml:space="preserve"> </w:t>
      </w:r>
      <w:r w:rsidR="006A7A7F">
        <w:rPr>
          <w:rFonts w:hint="eastAsia"/>
        </w:rPr>
        <w:t>상세정보가</w:t>
      </w:r>
      <w:r w:rsidR="006A7A7F">
        <w:rPr>
          <w:rFonts w:hint="eastAsia"/>
        </w:rPr>
        <w:t xml:space="preserve"> </w:t>
      </w:r>
      <w:r w:rsidR="006A7A7F">
        <w:rPr>
          <w:rFonts w:hint="eastAsia"/>
        </w:rPr>
        <w:t>있습니다</w:t>
      </w:r>
      <w:r w:rsidR="006A7A7F">
        <w:rPr>
          <w:rFonts w:hint="eastAsia"/>
        </w:rPr>
        <w:t>.</w:t>
      </w:r>
      <w:r>
        <w:br/>
      </w:r>
      <w:r w:rsidR="00142E75">
        <w:rPr>
          <w:rFonts w:hint="eastAsia"/>
        </w:rPr>
        <w:t xml:space="preserve">2 </w:t>
      </w:r>
      <w:r w:rsidR="00142E75">
        <w:rPr>
          <w:rFonts w:hint="eastAsia"/>
        </w:rPr>
        <w:t>맵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지도와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장치</w:t>
      </w:r>
      <w:r w:rsidR="006A7A7F">
        <w:rPr>
          <w:rFonts w:hint="eastAsia"/>
        </w:rPr>
        <w:t>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>
        <w:br/>
      </w:r>
      <w:r w:rsidR="00142E75">
        <w:rPr>
          <w:rFonts w:hint="eastAsia"/>
        </w:rPr>
        <w:t xml:space="preserve">3 </w:t>
      </w:r>
      <w:r w:rsidR="00142E75">
        <w:rPr>
          <w:rFonts w:hint="eastAsia"/>
        </w:rPr>
        <w:t>추가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수정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모두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연계장치</w:t>
      </w:r>
      <w:r>
        <w:rPr>
          <w:rFonts w:hint="eastAsia"/>
        </w:rPr>
        <w:t xml:space="preserve"> </w:t>
      </w:r>
      <w:r w:rsidR="00142E75">
        <w:rPr>
          <w:rFonts w:hint="eastAsia"/>
        </w:rPr>
        <w:t>추가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수정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지정한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목록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, </w:t>
      </w:r>
      <w:r>
        <w:rPr>
          <w:rFonts w:hint="eastAsia"/>
        </w:rPr>
        <w:t>연계장치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기능입니다</w:t>
      </w:r>
      <w:r w:rsidR="00142E75">
        <w:rPr>
          <w:rFonts w:hint="eastAsia"/>
        </w:rPr>
        <w:t>.</w:t>
      </w:r>
    </w:p>
    <w:p w14:paraId="4EBE40AA" w14:textId="77777777" w:rsidR="003A6D5E" w:rsidRDefault="003A6D5E">
      <w:r>
        <w:br w:type="page"/>
      </w:r>
    </w:p>
    <w:p w14:paraId="406A7748" w14:textId="1F94E738" w:rsidR="00142E75" w:rsidRPr="006A7A7F" w:rsidRDefault="003A6D5E" w:rsidP="003A6D5E">
      <w:pPr>
        <w:pStyle w:val="3"/>
        <w:rPr>
          <w:rFonts w:ascii="맑은 고딕" w:hAnsi="맑은 고딕"/>
        </w:rPr>
      </w:pPr>
      <w:bookmarkStart w:id="68" w:name="_Toc69819972"/>
      <w:r w:rsidRPr="006A7A7F">
        <w:rPr>
          <w:rFonts w:ascii="맑은 고딕" w:hAnsi="맑은 고딕"/>
        </w:rPr>
        <w:lastRenderedPageBreak/>
        <w:t xml:space="preserve">4.4.1 </w:t>
      </w:r>
      <w:r w:rsidR="00142E75" w:rsidRPr="006A7A7F">
        <w:rPr>
          <w:rFonts w:ascii="맑은 고딕" w:hAnsi="맑은 고딕" w:hint="eastAsia"/>
        </w:rPr>
        <w:t>추가</w:t>
      </w:r>
      <w:bookmarkEnd w:id="68"/>
    </w:p>
    <w:p w14:paraId="4F6ECD03" w14:textId="6F5EC0EB" w:rsidR="00142E75" w:rsidRPr="00FF6E3B" w:rsidRDefault="00393213" w:rsidP="00142E7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25600" behindDoc="1" locked="0" layoutInCell="1" allowOverlap="1" wp14:anchorId="0FD25EB3" wp14:editId="767D701F">
                <wp:simplePos x="0" y="0"/>
                <wp:positionH relativeFrom="margin">
                  <wp:align>left</wp:align>
                </wp:positionH>
                <wp:positionV relativeFrom="paragraph">
                  <wp:posOffset>867948</wp:posOffset>
                </wp:positionV>
                <wp:extent cx="5915025" cy="4378325"/>
                <wp:effectExtent l="19050" t="19050" r="28575" b="22225"/>
                <wp:wrapTight wrapText="bothSides">
                  <wp:wrapPolygon edited="0">
                    <wp:start x="-70" y="-94"/>
                    <wp:lineTo x="-70" y="21616"/>
                    <wp:lineTo x="21635" y="21616"/>
                    <wp:lineTo x="21635" y="-94"/>
                    <wp:lineTo x="-70" y="-94"/>
                  </wp:wrapPolygon>
                </wp:wrapTight>
                <wp:docPr id="2178" name="그룹 2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5025" cy="4378509"/>
                          <a:chOff x="0" y="0"/>
                          <a:chExt cx="5931535" cy="4445635"/>
                        </a:xfrm>
                      </wpg:grpSpPr>
                      <pic:pic xmlns:pic="http://schemas.openxmlformats.org/drawingml/2006/picture">
                        <pic:nvPicPr>
                          <pic:cNvPr id="273" name="그림 273"/>
                          <pic:cNvPicPr>
                            <a:picLocks noChangeAspect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535" cy="444563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60" name="타원 2160"/>
                        <wps:cNvSpPr/>
                        <wps:spPr>
                          <a:xfrm>
                            <a:off x="120650" y="422275"/>
                            <a:ext cx="186055" cy="1778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1" name="Text Box 2161"/>
                        <wps:cNvSpPr txBox="1"/>
                        <wps:spPr>
                          <a:xfrm>
                            <a:off x="174625" y="342900"/>
                            <a:ext cx="130810" cy="292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6AA5E1A" w14:textId="5E5007AE" w:rsidR="00733671" w:rsidRPr="003336FB" w:rsidRDefault="00733671" w:rsidP="00FF6E3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2" name="직사각형 2162"/>
                        <wps:cNvSpPr/>
                        <wps:spPr>
                          <a:xfrm>
                            <a:off x="355600" y="317500"/>
                            <a:ext cx="2800350" cy="4064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3" name="타원 2163"/>
                        <wps:cNvSpPr/>
                        <wps:spPr>
                          <a:xfrm>
                            <a:off x="123825" y="1212850"/>
                            <a:ext cx="186055" cy="1778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4" name="Text Box 2164"/>
                        <wps:cNvSpPr txBox="1"/>
                        <wps:spPr>
                          <a:xfrm>
                            <a:off x="177800" y="1133475"/>
                            <a:ext cx="130810" cy="292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455478A" w14:textId="77777777" w:rsidR="00733671" w:rsidRPr="003336FB" w:rsidRDefault="00733671" w:rsidP="00FF6E3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3" name="직사각형 2173"/>
                        <wps:cNvSpPr/>
                        <wps:spPr>
                          <a:xfrm>
                            <a:off x="358775" y="942975"/>
                            <a:ext cx="2800350" cy="7366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4" name="타원 2174"/>
                        <wps:cNvSpPr/>
                        <wps:spPr>
                          <a:xfrm>
                            <a:off x="4479925" y="4216400"/>
                            <a:ext cx="186055" cy="1778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5" name="Text Box 2175"/>
                        <wps:cNvSpPr txBox="1"/>
                        <wps:spPr>
                          <a:xfrm>
                            <a:off x="4533900" y="4137025"/>
                            <a:ext cx="130810" cy="2927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F43902D" w14:textId="4D12A81B" w:rsidR="00733671" w:rsidRPr="003336FB" w:rsidRDefault="00733671" w:rsidP="00FF6E3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6" name="직사각형 2176"/>
                        <wps:cNvSpPr/>
                        <wps:spPr>
                          <a:xfrm>
                            <a:off x="4714875" y="4197350"/>
                            <a:ext cx="1139825" cy="2324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D25EB3" id="그룹 2178" o:spid="_x0000_s1361" style="position:absolute;margin-left:0;margin-top:68.35pt;width:465.75pt;height:344.75pt;z-index:-250490880;mso-position-horizontal:left;mso-position-horizontal-relative:margin;mso-width-relative:margin;mso-height-relative:margin" coordsize="59315,44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">
                <v:shape id="그림 273" o:spid="_x0000_s1362" type="#_x0000_t75" style="position:absolute;width:59315;height:44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" stroked="t" strokecolor="black [3213]" strokeweight="1pt">
                  <v:imagedata r:id="rId145" o:title=""/>
                  <v:path arrowok="t"/>
                </v:shape>
                <v:oval id="타원 2160" o:spid="_x0000_s1363" style="position:absolute;left:1206;top:4222;width:1861;height:17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" fillcolor="window" strokeweight="1pt"/>
                <v:shape id="Text Box 2161" o:spid="_x0000_s1364" type="#_x0000_t202" style="position:absolute;left:1746;top:3429;width:1308;height:2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" filled="f" stroked="f" strokeweight=".5pt">
                  <v:textbox inset="0,0,0,0">
                    <w:txbxContent>
                      <w:p w14:paraId="66AA5E1A" w14:textId="5E5007AE" w:rsidR="00733671" w:rsidRPr="003336FB" w:rsidRDefault="00733671" w:rsidP="00FF6E3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rect id="직사각형 2162" o:spid="_x0000_s1365" style="position:absolute;left:3556;top:3175;width:28003;height:40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" filled="f" strokecolor="red" strokeweight="1.25pt"/>
                <v:oval id="타원 2163" o:spid="_x0000_s1366" style="position:absolute;left:1238;top:12128;width:1860;height:17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" fillcolor="window" strokeweight="1pt"/>
                <v:shape id="Text Box 2164" o:spid="_x0000_s1367" type="#_x0000_t202" style="position:absolute;left:1778;top:11334;width:1308;height:2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" filled="f" stroked="f" strokeweight=".5pt">
                  <v:textbox inset="0,0,0,0">
                    <w:txbxContent>
                      <w:p w14:paraId="4455478A" w14:textId="77777777" w:rsidR="00733671" w:rsidRPr="003336FB" w:rsidRDefault="00733671" w:rsidP="00FF6E3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rect id="직사각형 2173" o:spid="_x0000_s1368" style="position:absolute;left:3587;top:9429;width:28004;height:73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" filled="f" strokecolor="red" strokeweight="1.25pt"/>
                <v:oval id="타원 2174" o:spid="_x0000_s1369" style="position:absolute;left:44799;top:42164;width:1860;height:17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" fillcolor="window" strokeweight="1pt"/>
                <v:shape id="Text Box 2175" o:spid="_x0000_s1370" type="#_x0000_t202" style="position:absolute;left:45339;top:41370;width:1308;height:2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" filled="f" stroked="f" strokeweight=".5pt">
                  <v:textbox inset="0,0,0,0">
                    <w:txbxContent>
                      <w:p w14:paraId="3F43902D" w14:textId="4D12A81B" w:rsidR="00733671" w:rsidRPr="003336FB" w:rsidRDefault="00733671" w:rsidP="00FF6E3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v:rect id="직사각형 2176" o:spid="_x0000_s1371" style="position:absolute;left:47148;top:41973;width:11399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FF6E3B">
        <w:rPr>
          <w:rFonts w:ascii="맑은 고딕" w:hAnsi="맑은 고딕"/>
        </w:rPr>
        <w:br/>
      </w:r>
      <w:r w:rsidR="00142E75" w:rsidRPr="00FF6E3B">
        <w:rPr>
          <w:rFonts w:ascii="맑은 고딕" w:hAnsi="맑은 고딕" w:hint="eastAsia"/>
        </w:rPr>
        <w:t>- 추가 버튼을 클릭하면 아래와 메뉴가 활성화됩니다.</w:t>
      </w:r>
      <w:r w:rsidR="006A7A7F" w:rsidRPr="00FF6E3B">
        <w:rPr>
          <w:rFonts w:ascii="맑은 고딕" w:hAnsi="맑은 고딕"/>
        </w:rPr>
        <w:br/>
        <w:t xml:space="preserve">  (</w:t>
      </w:r>
      <w:r w:rsidR="006A7A7F" w:rsidRPr="00FF6E3B">
        <w:rPr>
          <w:rFonts w:ascii="맑은 고딕" w:hAnsi="맑은 고딕" w:hint="eastAsia"/>
        </w:rPr>
        <w:t>여기에서는 첫 장으로 나오는 경인C</w:t>
      </w:r>
      <w:r w:rsidR="006A7A7F" w:rsidRPr="00FF6E3B">
        <w:rPr>
          <w:rFonts w:ascii="맑은 고딕" w:hAnsi="맑은 고딕"/>
        </w:rPr>
        <w:t>NS</w:t>
      </w:r>
      <w:r w:rsidR="006A7A7F" w:rsidRPr="00FF6E3B">
        <w:rPr>
          <w:rFonts w:ascii="맑은 고딕" w:hAnsi="맑은 고딕" w:hint="eastAsia"/>
        </w:rPr>
        <w:t xml:space="preserve">의 </w:t>
      </w:r>
      <w:proofErr w:type="spellStart"/>
      <w:r w:rsidR="006A7A7F" w:rsidRPr="00FF6E3B">
        <w:rPr>
          <w:rFonts w:ascii="맑은 고딕" w:hAnsi="맑은 고딕"/>
        </w:rPr>
        <w:t>NetGuard</w:t>
      </w:r>
      <w:proofErr w:type="spellEnd"/>
      <w:r w:rsidR="006A7A7F" w:rsidRPr="00FF6E3B">
        <w:rPr>
          <w:rFonts w:ascii="맑은 고딕" w:hAnsi="맑은 고딕"/>
        </w:rPr>
        <w:t xml:space="preserve"> </w:t>
      </w:r>
      <w:r w:rsidR="006A7A7F" w:rsidRPr="00FF6E3B">
        <w:rPr>
          <w:rFonts w:ascii="맑은 고딕" w:hAnsi="맑은 고딕" w:hint="eastAsia"/>
        </w:rPr>
        <w:t>추가 방법을 알아봅니다.</w:t>
      </w:r>
      <w:r w:rsidR="006A7A7F" w:rsidRPr="00FF6E3B">
        <w:rPr>
          <w:rFonts w:ascii="맑은 고딕" w:hAnsi="맑은 고딕"/>
        </w:rPr>
        <w:t>)</w:t>
      </w:r>
    </w:p>
    <w:p w14:paraId="7F7BBB50" w14:textId="3D5579CF" w:rsidR="00FF6E3B" w:rsidRPr="00FF6E3B" w:rsidRDefault="00FF6E3B">
      <w:pPr>
        <w:rPr>
          <w:rFonts w:ascii="맑은 고딕" w:hAnsi="맑은 고딕"/>
        </w:rPr>
      </w:pPr>
      <w:r>
        <w:rPr>
          <w:rFonts w:ascii="맑은 고딕" w:hAnsi="맑은 고딕"/>
        </w:rPr>
        <w:t>1</w:t>
      </w:r>
      <w:r>
        <w:rPr>
          <w:rFonts w:ascii="맑은 고딕" w:hAnsi="맑은 고딕" w:hint="eastAsia"/>
        </w:rPr>
        <w:t xml:space="preserve"> </w:t>
      </w:r>
      <w:r w:rsidRPr="00FF6E3B">
        <w:rPr>
          <w:rFonts w:ascii="맑은 고딕" w:hAnsi="맑은 고딕" w:hint="eastAsia"/>
        </w:rPr>
        <w:t xml:space="preserve">기본 </w:t>
      </w:r>
      <w:proofErr w:type="gramStart"/>
      <w:r w:rsidRPr="00FF6E3B">
        <w:rPr>
          <w:rFonts w:ascii="맑은 고딕" w:hAnsi="맑은 고딕" w:hint="eastAsia"/>
        </w:rPr>
        <w:t xml:space="preserve">설정 </w:t>
      </w:r>
      <w:r w:rsidRPr="00FF6E3B">
        <w:rPr>
          <w:rFonts w:ascii="맑은 고딕" w:hAnsi="맑은 고딕"/>
        </w:rPr>
        <w:t>:</w:t>
      </w:r>
      <w:proofErr w:type="gramEnd"/>
      <w:r w:rsidRPr="00FF6E3B">
        <w:rPr>
          <w:rFonts w:ascii="맑은 고딕" w:hAnsi="맑은 고딕"/>
        </w:rPr>
        <w:t xml:space="preserve"> </w:t>
      </w:r>
      <w:r w:rsidRPr="00FF6E3B">
        <w:rPr>
          <w:rFonts w:ascii="맑은 고딕" w:hAnsi="맑은 고딕" w:hint="eastAsia"/>
        </w:rPr>
        <w:t>연계장치 기본으로 입력합니다.</w:t>
      </w:r>
      <w:r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>-</w:t>
      </w:r>
      <w:r w:rsidR="00142E75" w:rsidRPr="00FF6E3B">
        <w:rPr>
          <w:rFonts w:ascii="맑은 고딕" w:hAnsi="맑은 고딕" w:hint="eastAsia"/>
        </w:rPr>
        <w:t xml:space="preserve"> 이름 : 등록할 장치의 이름을 입력합니다.</w:t>
      </w:r>
      <w:r w:rsidR="006A7A7F"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 w:rsidR="00142E75" w:rsidRPr="00FF6E3B">
        <w:rPr>
          <w:rFonts w:ascii="맑은 고딕" w:hAnsi="맑은 고딕" w:hint="eastAsia"/>
        </w:rPr>
        <w:t>연계장치 : 연계할 장비를 선택합니다.</w:t>
      </w:r>
      <w:r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2 </w:t>
      </w:r>
      <w:r w:rsidRPr="00FF6E3B">
        <w:rPr>
          <w:rFonts w:ascii="맑은 고딕" w:hAnsi="맑은 고딕" w:hint="eastAsia"/>
        </w:rPr>
        <w:t xml:space="preserve">변동 설정 </w:t>
      </w:r>
      <w:r w:rsidRPr="00FF6E3B">
        <w:rPr>
          <w:rFonts w:ascii="맑은 고딕" w:hAnsi="맑은 고딕"/>
        </w:rPr>
        <w:t xml:space="preserve">: </w:t>
      </w:r>
      <w:r w:rsidRPr="00FF6E3B">
        <w:rPr>
          <w:rFonts w:ascii="맑은 고딕" w:hAnsi="맑은 고딕" w:hint="eastAsia"/>
        </w:rPr>
        <w:t>연계장치에 따라 입력란이 바뀝니다.</w:t>
      </w:r>
      <w:r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 w:rsidR="00142E75" w:rsidRPr="00FF6E3B">
        <w:rPr>
          <w:rFonts w:ascii="맑은 고딕" w:hAnsi="맑은 고딕" w:hint="eastAsia"/>
        </w:rPr>
        <w:t>주소 : 등록할 장치의 IP주소를 입력합니다.</w:t>
      </w:r>
      <w:r w:rsidR="006A7A7F"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>-</w:t>
      </w:r>
      <w:r w:rsidR="00142E75" w:rsidRPr="00FF6E3B">
        <w:rPr>
          <w:rFonts w:ascii="맑은 고딕" w:hAnsi="맑은 고딕" w:hint="eastAsia"/>
        </w:rPr>
        <w:t xml:space="preserve"> 포트 : 장치와 통신할 포트를 입력합니다.</w:t>
      </w:r>
      <w:r w:rsidR="006A7A7F" w:rsidRPr="00FF6E3B">
        <w:rPr>
          <w:rFonts w:ascii="맑은 고딕" w:hAnsi="맑은 고딕"/>
        </w:rPr>
        <w:t xml:space="preserve"> (</w:t>
      </w:r>
      <w:r w:rsidR="006A7A7F" w:rsidRPr="00FF6E3B">
        <w:rPr>
          <w:rFonts w:ascii="맑은 고딕" w:hAnsi="맑은 고딕" w:hint="eastAsia"/>
        </w:rPr>
        <w:t xml:space="preserve">기본 </w:t>
      </w:r>
      <w:r w:rsidR="006A7A7F" w:rsidRPr="00FF6E3B">
        <w:rPr>
          <w:rFonts w:ascii="맑은 고딕" w:hAnsi="맑은 고딕"/>
        </w:rPr>
        <w:t>30333)</w:t>
      </w:r>
      <w:r w:rsidR="006A7A7F"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>-</w:t>
      </w:r>
      <w:r w:rsidR="00142E75" w:rsidRPr="00FF6E3B">
        <w:rPr>
          <w:rFonts w:ascii="맑은 고딕" w:hAnsi="맑은 고딕" w:hint="eastAsia"/>
        </w:rPr>
        <w:t xml:space="preserve"> 아이디, </w:t>
      </w:r>
      <w:proofErr w:type="gramStart"/>
      <w:r w:rsidR="00142E75" w:rsidRPr="00FF6E3B">
        <w:rPr>
          <w:rFonts w:ascii="맑은 고딕" w:hAnsi="맑은 고딕" w:hint="eastAsia"/>
        </w:rPr>
        <w:t>비밀번호 :</w:t>
      </w:r>
      <w:proofErr w:type="gramEnd"/>
      <w:r w:rsidR="00142E75" w:rsidRPr="00FF6E3B">
        <w:rPr>
          <w:rFonts w:ascii="맑은 고딕" w:hAnsi="맑은 고딕" w:hint="eastAsia"/>
        </w:rPr>
        <w:t xml:space="preserve"> 장치의 아이디 및 비밀번호를 입력합니다.</w:t>
      </w:r>
      <w:r w:rsidR="006A7A7F" w:rsidRPr="00FF6E3B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3 </w:t>
      </w:r>
      <w:r>
        <w:rPr>
          <w:rFonts w:ascii="맑은 고딕" w:hAnsi="맑은 고딕" w:hint="eastAsia"/>
        </w:rPr>
        <w:t>추</w:t>
      </w:r>
      <w:r w:rsidR="00142E75" w:rsidRPr="00FF6E3B">
        <w:rPr>
          <w:rFonts w:ascii="맑은 고딕" w:hAnsi="맑은 고딕" w:hint="eastAsia"/>
        </w:rPr>
        <w:t xml:space="preserve">가, 닫기 : </w:t>
      </w:r>
      <w:r w:rsidR="006A7A7F" w:rsidRPr="00FF6E3B">
        <w:rPr>
          <w:rFonts w:ascii="맑은 고딕" w:hAnsi="맑은 고딕" w:hint="eastAsia"/>
        </w:rPr>
        <w:t xml:space="preserve">연계장치를 설정이 끝나면 </w:t>
      </w:r>
      <w:r w:rsidR="00142E75" w:rsidRPr="00FF6E3B">
        <w:rPr>
          <w:rFonts w:ascii="맑은 고딕" w:hAnsi="맑은 고딕"/>
        </w:rPr>
        <w:t>‘</w:t>
      </w:r>
      <w:r w:rsidR="00142E75" w:rsidRPr="00FF6E3B">
        <w:rPr>
          <w:rFonts w:ascii="맑은 고딕" w:hAnsi="맑은 고딕" w:hint="eastAsia"/>
        </w:rPr>
        <w:t>추가</w:t>
      </w:r>
      <w:r w:rsidR="00142E75" w:rsidRPr="00FF6E3B">
        <w:rPr>
          <w:rFonts w:ascii="맑은 고딕" w:hAnsi="맑은 고딕"/>
        </w:rPr>
        <w:t>’</w:t>
      </w:r>
      <w:r w:rsidRPr="00FF6E3B">
        <w:rPr>
          <w:rFonts w:ascii="맑은 고딕" w:hAnsi="맑은 고딕" w:hint="eastAsia"/>
        </w:rPr>
        <w:t>을</w:t>
      </w:r>
      <w:r w:rsidR="00142E75" w:rsidRPr="00FF6E3B">
        <w:rPr>
          <w:rFonts w:ascii="맑은 고딕" w:hAnsi="맑은 고딕" w:hint="eastAsia"/>
        </w:rPr>
        <w:t xml:space="preserve"> 취소 하려면 </w:t>
      </w:r>
      <w:r w:rsidR="00142E75" w:rsidRPr="00FF6E3B">
        <w:rPr>
          <w:rFonts w:ascii="맑은 고딕" w:hAnsi="맑은 고딕"/>
        </w:rPr>
        <w:t>‘</w:t>
      </w:r>
      <w:r w:rsidR="00142E75" w:rsidRPr="00FF6E3B">
        <w:rPr>
          <w:rFonts w:ascii="맑은 고딕" w:hAnsi="맑은 고딕" w:hint="eastAsia"/>
        </w:rPr>
        <w:t>닫기</w:t>
      </w:r>
      <w:r w:rsidR="00142E75" w:rsidRPr="00FF6E3B">
        <w:rPr>
          <w:rFonts w:ascii="맑은 고딕" w:hAnsi="맑은 고딕"/>
        </w:rPr>
        <w:t>’</w:t>
      </w:r>
      <w:r w:rsidRPr="00FF6E3B">
        <w:rPr>
          <w:rFonts w:ascii="맑은 고딕" w:hAnsi="맑은 고딕" w:hint="eastAsia"/>
        </w:rPr>
        <w:t>을</w:t>
      </w:r>
      <w:r w:rsidR="00142E75" w:rsidRPr="00FF6E3B">
        <w:rPr>
          <w:rFonts w:ascii="맑은 고딕" w:hAnsi="맑은 고딕" w:hint="eastAsia"/>
        </w:rPr>
        <w:t xml:space="preserve"> 클릭</w:t>
      </w:r>
      <w:r w:rsidRPr="00FF6E3B">
        <w:rPr>
          <w:rFonts w:ascii="맑은 고딕" w:hAnsi="맑은 고딕" w:hint="eastAsia"/>
        </w:rPr>
        <w:t>합</w:t>
      </w:r>
      <w:r w:rsidR="00142E75" w:rsidRPr="00FF6E3B">
        <w:rPr>
          <w:rFonts w:ascii="맑은 고딕" w:hAnsi="맑은 고딕" w:hint="eastAsia"/>
        </w:rPr>
        <w:t>니다.</w:t>
      </w:r>
      <w:r w:rsidR="00BF128F">
        <w:rPr>
          <w:rFonts w:ascii="맑은 고딕" w:hAnsi="맑은 고딕"/>
        </w:rPr>
        <w:br/>
      </w:r>
      <w:r w:rsidRPr="00FF6E3B">
        <w:rPr>
          <w:rFonts w:ascii="맑은 고딕" w:hAnsi="맑은 고딕"/>
        </w:rPr>
        <w:br w:type="page"/>
      </w:r>
    </w:p>
    <w:p w14:paraId="48CDED17" w14:textId="75A26FBE" w:rsidR="00142E75" w:rsidRPr="00393213" w:rsidRDefault="00FF6E3B" w:rsidP="00393213">
      <w:pPr>
        <w:pStyle w:val="3"/>
        <w:rPr>
          <w:rFonts w:ascii="맑은 고딕" w:hAnsi="맑은 고딕"/>
        </w:rPr>
      </w:pPr>
      <w:bookmarkStart w:id="69" w:name="_Toc69819973"/>
      <w:r w:rsidRPr="00393213">
        <w:rPr>
          <w:rFonts w:ascii="맑은 고딕" w:hAnsi="맑은 고딕"/>
        </w:rPr>
        <w:lastRenderedPageBreak/>
        <w:t>4.4.</w:t>
      </w:r>
      <w:r w:rsidR="00393213">
        <w:rPr>
          <w:rFonts w:ascii="맑은 고딕" w:hAnsi="맑은 고딕"/>
        </w:rPr>
        <w:t>2</w:t>
      </w:r>
      <w:r w:rsidRPr="00393213">
        <w:rPr>
          <w:rFonts w:ascii="맑은 고딕" w:hAnsi="맑은 고딕"/>
        </w:rPr>
        <w:t xml:space="preserve"> </w:t>
      </w:r>
      <w:r w:rsidR="00142E75" w:rsidRPr="00393213">
        <w:rPr>
          <w:rFonts w:ascii="맑은 고딕" w:hAnsi="맑은 고딕" w:hint="eastAsia"/>
        </w:rPr>
        <w:t>수정</w:t>
      </w:r>
      <w:bookmarkEnd w:id="69"/>
      <w:r w:rsidR="00142E75" w:rsidRPr="00393213">
        <w:rPr>
          <w:rFonts w:ascii="맑은 고딕" w:hAnsi="맑은 고딕" w:hint="eastAsia"/>
        </w:rPr>
        <w:t xml:space="preserve"> </w:t>
      </w:r>
    </w:p>
    <w:p w14:paraId="1F0D5D1B" w14:textId="375D9FBD" w:rsidR="00142E75" w:rsidRPr="00FF6E3B" w:rsidRDefault="00393213" w:rsidP="00393213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 w:rsidR="00142E75" w:rsidRPr="00FF6E3B">
        <w:rPr>
          <w:rFonts w:ascii="맑은 고딕" w:hAnsi="맑은 고딕" w:hint="eastAsia"/>
        </w:rPr>
        <w:t xml:space="preserve">- </w:t>
      </w:r>
      <w:r>
        <w:rPr>
          <w:rFonts w:ascii="맑은 고딕" w:hAnsi="맑은 고딕" w:hint="eastAsia"/>
        </w:rPr>
        <w:t xml:space="preserve">입력된 연계장치를 선택하고 </w:t>
      </w:r>
      <w:r w:rsidR="00142E75" w:rsidRPr="00FF6E3B">
        <w:rPr>
          <w:rFonts w:ascii="맑은 고딕" w:hAnsi="맑은 고딕" w:hint="eastAsia"/>
        </w:rPr>
        <w:t>수정</w:t>
      </w:r>
      <w:r>
        <w:rPr>
          <w:rFonts w:ascii="맑은 고딕" w:hAnsi="맑은 고딕" w:hint="eastAsia"/>
        </w:rPr>
        <w:t xml:space="preserve"> 버튼</w:t>
      </w:r>
      <w:r w:rsidR="00142E75" w:rsidRPr="00FF6E3B">
        <w:rPr>
          <w:rFonts w:ascii="맑은 고딕" w:hAnsi="맑은 고딕" w:hint="eastAsia"/>
        </w:rPr>
        <w:t xml:space="preserve">을 클릭하면 </w:t>
      </w:r>
      <w:r>
        <w:rPr>
          <w:rFonts w:ascii="맑은 고딕" w:hAnsi="맑은 고딕" w:hint="eastAsia"/>
        </w:rPr>
        <w:t>수정창이</w:t>
      </w:r>
      <w:r w:rsidR="00142E75" w:rsidRPr="00FF6E3B">
        <w:rPr>
          <w:rFonts w:ascii="맑은 고딕" w:hAnsi="맑은 고딕" w:hint="eastAsia"/>
        </w:rPr>
        <w:t xml:space="preserve"> 활성화</w:t>
      </w:r>
      <w:r>
        <w:rPr>
          <w:rFonts w:ascii="맑은 고딕" w:hAnsi="맑은 고딕" w:hint="eastAsia"/>
        </w:rPr>
        <w:t>됩니다.</w:t>
      </w:r>
      <w:r>
        <w:rPr>
          <w:rFonts w:ascii="맑은 고딕" w:hAnsi="맑은 고딕"/>
        </w:rPr>
        <w:br/>
        <w:t xml:space="preserve">- </w:t>
      </w:r>
      <w:r w:rsidR="00142E75" w:rsidRPr="00FF6E3B">
        <w:rPr>
          <w:rFonts w:ascii="맑은 고딕" w:hAnsi="맑은 고딕" w:hint="eastAsia"/>
        </w:rPr>
        <w:t>수정할 항목을 선택하</w:t>
      </w:r>
      <w:r w:rsidR="00772BF2">
        <w:rPr>
          <w:rFonts w:ascii="맑은 고딕" w:hAnsi="맑은 고딕" w:hint="eastAsia"/>
        </w:rPr>
        <w:t>고</w:t>
      </w:r>
      <w:r w:rsidR="00142E75" w:rsidRPr="00FF6E3B">
        <w:rPr>
          <w:rFonts w:ascii="맑은 고딕" w:hAnsi="맑은 고딕" w:hint="eastAsia"/>
        </w:rPr>
        <w:t xml:space="preserve"> 수정</w:t>
      </w:r>
      <w:r w:rsidR="00772BF2">
        <w:rPr>
          <w:rFonts w:ascii="맑은 고딕" w:hAnsi="맑은 고딕" w:hint="eastAsia"/>
        </w:rPr>
        <w:t>합니다.</w:t>
      </w:r>
      <w:r w:rsidR="00772BF2">
        <w:rPr>
          <w:rFonts w:ascii="맑은 고딕" w:hAnsi="맑은 고딕"/>
        </w:rPr>
        <w:br/>
        <w:t>-</w:t>
      </w:r>
      <w:r w:rsidR="00142E75" w:rsidRPr="00FF6E3B">
        <w:rPr>
          <w:rFonts w:ascii="맑은 고딕" w:hAnsi="맑은 고딕" w:hint="eastAsia"/>
        </w:rPr>
        <w:t xml:space="preserve"> </w:t>
      </w:r>
      <w:r w:rsidR="00772BF2">
        <w:rPr>
          <w:rFonts w:ascii="맑은 고딕" w:hAnsi="맑은 고딕" w:hint="eastAsia"/>
        </w:rPr>
        <w:t xml:space="preserve">수정이 </w:t>
      </w:r>
      <w:r w:rsidR="00142E75" w:rsidRPr="00FF6E3B">
        <w:rPr>
          <w:rFonts w:ascii="맑은 고딕" w:hAnsi="맑은 고딕" w:hint="eastAsia"/>
        </w:rPr>
        <w:t xml:space="preserve">완료되면 </w:t>
      </w:r>
      <w:r w:rsidR="00142E75" w:rsidRPr="00FF6E3B">
        <w:rPr>
          <w:rFonts w:ascii="맑은 고딕" w:hAnsi="맑은 고딕"/>
        </w:rPr>
        <w:t>‘</w:t>
      </w:r>
      <w:r w:rsidR="00142E75" w:rsidRPr="00FF6E3B">
        <w:rPr>
          <w:rFonts w:ascii="맑은 고딕" w:hAnsi="맑은 고딕" w:hint="eastAsia"/>
        </w:rPr>
        <w:t>수정</w:t>
      </w:r>
      <w:r w:rsidR="00142E75" w:rsidRPr="00FF6E3B">
        <w:rPr>
          <w:rFonts w:ascii="맑은 고딕" w:hAnsi="맑은 고딕"/>
        </w:rPr>
        <w:t>’</w:t>
      </w:r>
      <w:r w:rsidR="00142E75" w:rsidRPr="00FF6E3B">
        <w:rPr>
          <w:rFonts w:ascii="맑은 고딕" w:hAnsi="맑은 고딕" w:hint="eastAsia"/>
        </w:rPr>
        <w:t xml:space="preserve">을 클릭하고 취소하려면 </w:t>
      </w:r>
      <w:r w:rsidR="00142E75" w:rsidRPr="00FF6E3B">
        <w:rPr>
          <w:rFonts w:ascii="맑은 고딕" w:hAnsi="맑은 고딕"/>
        </w:rPr>
        <w:t>‘</w:t>
      </w:r>
      <w:r w:rsidR="00142E75" w:rsidRPr="00FF6E3B">
        <w:rPr>
          <w:rFonts w:ascii="맑은 고딕" w:hAnsi="맑은 고딕" w:hint="eastAsia"/>
        </w:rPr>
        <w:t>닫기</w:t>
      </w:r>
      <w:r w:rsidR="00142E75" w:rsidRPr="00FF6E3B">
        <w:rPr>
          <w:rFonts w:ascii="맑은 고딕" w:hAnsi="맑은 고딕"/>
        </w:rPr>
        <w:t>’</w:t>
      </w:r>
      <w:r w:rsidR="00772BF2">
        <w:rPr>
          <w:rFonts w:ascii="맑은 고딕" w:hAnsi="맑은 고딕" w:hint="eastAsia"/>
        </w:rPr>
        <w:t>을</w:t>
      </w:r>
      <w:r w:rsidR="00142E75" w:rsidRPr="00FF6E3B">
        <w:rPr>
          <w:rFonts w:ascii="맑은 고딕" w:hAnsi="맑은 고딕" w:hint="eastAsia"/>
        </w:rPr>
        <w:t xml:space="preserve"> 클릭</w:t>
      </w:r>
      <w:r w:rsidR="00772BF2">
        <w:rPr>
          <w:rFonts w:ascii="맑은 고딕" w:hAnsi="맑은 고딕" w:hint="eastAsia"/>
        </w:rPr>
        <w:t>합</w:t>
      </w:r>
      <w:r w:rsidR="00142E75" w:rsidRPr="00FF6E3B">
        <w:rPr>
          <w:rFonts w:ascii="맑은 고딕" w:hAnsi="맑은 고딕" w:hint="eastAsia"/>
        </w:rPr>
        <w:t>니다.</w:t>
      </w:r>
    </w:p>
    <w:p w14:paraId="5EB98ECD" w14:textId="77777777" w:rsidR="00142E75" w:rsidRPr="00FF6E3B" w:rsidRDefault="00142E75" w:rsidP="00142E75">
      <w:pPr>
        <w:ind w:left="200" w:hangingChars="100" w:hanging="200"/>
        <w:rPr>
          <w:rFonts w:ascii="맑은 고딕" w:hAnsi="맑은 고딕"/>
        </w:rPr>
      </w:pPr>
    </w:p>
    <w:p w14:paraId="0FA83EF1" w14:textId="36F548B8" w:rsidR="00142E75" w:rsidRPr="00393213" w:rsidRDefault="00FF6E3B" w:rsidP="00393213">
      <w:pPr>
        <w:pStyle w:val="3"/>
        <w:rPr>
          <w:rFonts w:ascii="맑은 고딕" w:hAnsi="맑은 고딕"/>
        </w:rPr>
      </w:pPr>
      <w:bookmarkStart w:id="70" w:name="_Toc69819974"/>
      <w:r w:rsidRPr="00393213">
        <w:rPr>
          <w:rFonts w:ascii="맑은 고딕" w:hAnsi="맑은 고딕"/>
        </w:rPr>
        <w:t>4.4.</w:t>
      </w:r>
      <w:r w:rsidR="00393213" w:rsidRPr="00393213">
        <w:rPr>
          <w:rFonts w:ascii="맑은 고딕" w:hAnsi="맑은 고딕"/>
        </w:rPr>
        <w:t>3</w:t>
      </w:r>
      <w:r w:rsidRPr="00393213">
        <w:rPr>
          <w:rFonts w:ascii="맑은 고딕" w:hAnsi="맑은 고딕"/>
        </w:rPr>
        <w:t xml:space="preserve"> </w:t>
      </w:r>
      <w:r w:rsidR="00142E75" w:rsidRPr="00393213">
        <w:rPr>
          <w:rFonts w:ascii="맑은 고딕" w:hAnsi="맑은 고딕" w:hint="eastAsia"/>
        </w:rPr>
        <w:t>삭제</w:t>
      </w:r>
      <w:bookmarkEnd w:id="70"/>
    </w:p>
    <w:p w14:paraId="44836FAE" w14:textId="0A6AF724" w:rsidR="00142E75" w:rsidRPr="00FF6E3B" w:rsidRDefault="00393213" w:rsidP="00142E75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 w:rsidR="00142E75" w:rsidRPr="00FF6E3B">
        <w:rPr>
          <w:rFonts w:ascii="맑은 고딕" w:hAnsi="맑은 고딕" w:hint="eastAsia"/>
        </w:rPr>
        <w:t>- 선택한 리스트 한 개를 삭제하는데 사용합니다.</w:t>
      </w:r>
    </w:p>
    <w:p w14:paraId="01602EAC" w14:textId="77777777" w:rsidR="00142E75" w:rsidRPr="00FF6E3B" w:rsidRDefault="00142E75" w:rsidP="00142E75">
      <w:pPr>
        <w:rPr>
          <w:rFonts w:ascii="맑은 고딕" w:hAnsi="맑은 고딕"/>
          <w:b/>
        </w:rPr>
      </w:pPr>
    </w:p>
    <w:p w14:paraId="61EB2265" w14:textId="6D7950CC" w:rsidR="00142E75" w:rsidRPr="00393213" w:rsidRDefault="00FF6E3B" w:rsidP="00393213">
      <w:pPr>
        <w:pStyle w:val="3"/>
        <w:rPr>
          <w:rFonts w:ascii="맑은 고딕" w:hAnsi="맑은 고딕"/>
        </w:rPr>
      </w:pPr>
      <w:bookmarkStart w:id="71" w:name="_Toc69819975"/>
      <w:r w:rsidRPr="00393213">
        <w:rPr>
          <w:rFonts w:ascii="맑은 고딕" w:hAnsi="맑은 고딕"/>
        </w:rPr>
        <w:t>4.4.</w:t>
      </w:r>
      <w:r w:rsidR="00393213" w:rsidRPr="00393213">
        <w:rPr>
          <w:rFonts w:ascii="맑은 고딕" w:hAnsi="맑은 고딕"/>
        </w:rPr>
        <w:t>4</w:t>
      </w:r>
      <w:r w:rsidRPr="00393213">
        <w:rPr>
          <w:rFonts w:ascii="맑은 고딕" w:hAnsi="맑은 고딕"/>
        </w:rPr>
        <w:t xml:space="preserve"> </w:t>
      </w:r>
      <w:r w:rsidR="00142E75" w:rsidRPr="00393213">
        <w:rPr>
          <w:rFonts w:ascii="맑은 고딕" w:hAnsi="맑은 고딕" w:hint="eastAsia"/>
        </w:rPr>
        <w:t>모두 삭제</w:t>
      </w:r>
      <w:bookmarkEnd w:id="71"/>
    </w:p>
    <w:p w14:paraId="73BF7404" w14:textId="3B1C3D92" w:rsidR="00142E75" w:rsidRPr="00173074" w:rsidRDefault="00173074" w:rsidP="00142E75">
      <w:r>
        <w:rPr>
          <w:noProof/>
        </w:rPr>
        <w:drawing>
          <wp:anchor distT="0" distB="0" distL="114300" distR="114300" simplePos="0" relativeHeight="252829696" behindDoc="1" locked="0" layoutInCell="1" allowOverlap="1" wp14:anchorId="0A3EB1D3" wp14:editId="45434667">
            <wp:simplePos x="0" y="0"/>
            <wp:positionH relativeFrom="margin">
              <wp:align>center</wp:align>
            </wp:positionH>
            <wp:positionV relativeFrom="paragraph">
              <wp:posOffset>1190338</wp:posOffset>
            </wp:positionV>
            <wp:extent cx="2019582" cy="1381318"/>
            <wp:effectExtent l="19050" t="19050" r="19050" b="28575"/>
            <wp:wrapTight wrapText="bothSides">
              <wp:wrapPolygon edited="0">
                <wp:start x="-204" y="-298"/>
                <wp:lineTo x="-204" y="21749"/>
                <wp:lineTo x="21600" y="21749"/>
                <wp:lineTo x="21600" y="-298"/>
                <wp:lineTo x="-204" y="-298"/>
              </wp:wrapPolygon>
            </wp:wrapTight>
            <wp:docPr id="2180" name="그림 2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" name="그림 269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38131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3213">
        <w:rPr>
          <w:rFonts w:ascii="맑은 고딕" w:hAnsi="맑은 고딕"/>
        </w:rPr>
        <w:br/>
      </w:r>
      <w:r w:rsidR="00772BF2">
        <w:t xml:space="preserve">- </w:t>
      </w:r>
      <w:r w:rsidR="00772BF2">
        <w:rPr>
          <w:rFonts w:hint="eastAsia"/>
        </w:rPr>
        <w:t>입력한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연계장치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모두를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삭제하려면</w:t>
      </w:r>
      <w:r w:rsidR="00772BF2">
        <w:rPr>
          <w:rFonts w:hint="eastAsia"/>
        </w:rPr>
        <w:t xml:space="preserve"> </w:t>
      </w:r>
      <w:r>
        <w:t>‘</w:t>
      </w:r>
      <w:r w:rsidR="00772BF2">
        <w:rPr>
          <w:rFonts w:hint="eastAsia"/>
        </w:rPr>
        <w:t>모두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삭제</w:t>
      </w:r>
      <w:r>
        <w:t>’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버튼을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클릭합니다</w:t>
      </w:r>
      <w:r w:rsidR="00772BF2">
        <w:rPr>
          <w:rFonts w:hint="eastAsia"/>
        </w:rPr>
        <w:t>.</w:t>
      </w:r>
      <w:r w:rsidR="00772BF2">
        <w:br/>
        <w:t>-</w:t>
      </w:r>
      <w:r w:rsidR="00772BF2">
        <w:rPr>
          <w:rFonts w:hint="eastAsia"/>
        </w:rPr>
        <w:t xml:space="preserve"> </w:t>
      </w:r>
      <w:r>
        <w:rPr>
          <w:rFonts w:hint="eastAsia"/>
        </w:rPr>
        <w:t>연계장치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전체를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삭제할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것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인가를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물어보는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창이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활성화됩니다</w:t>
      </w:r>
      <w:r w:rsidR="00772BF2">
        <w:rPr>
          <w:rFonts w:hint="eastAsia"/>
        </w:rPr>
        <w:t>.</w:t>
      </w:r>
      <w:r w:rsidR="00772BF2">
        <w:br/>
      </w:r>
      <w:r>
        <w:rPr>
          <w:rFonts w:hint="eastAsia"/>
        </w:rPr>
        <w:t xml:space="preserve">- </w:t>
      </w:r>
      <w:r w:rsidR="00772BF2">
        <w:rPr>
          <w:rFonts w:hint="eastAsia"/>
        </w:rPr>
        <w:t>모두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삭제하려면</w:t>
      </w:r>
      <w:r w:rsidR="00772BF2">
        <w:rPr>
          <w:rFonts w:hint="eastAsia"/>
        </w:rPr>
        <w:t xml:space="preserve"> </w:t>
      </w:r>
      <w:r w:rsidR="00772BF2">
        <w:t>‘</w:t>
      </w:r>
      <w:r w:rsidR="00772BF2">
        <w:rPr>
          <w:rFonts w:hint="eastAsia"/>
        </w:rPr>
        <w:t>예</w:t>
      </w:r>
      <w:r w:rsidR="00772BF2">
        <w:t>’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아니면</w:t>
      </w:r>
      <w:r w:rsidR="00772BF2">
        <w:rPr>
          <w:rFonts w:hint="eastAsia"/>
        </w:rPr>
        <w:t xml:space="preserve"> </w:t>
      </w:r>
      <w:r w:rsidR="00772BF2">
        <w:t>‘</w:t>
      </w:r>
      <w:r w:rsidR="00772BF2">
        <w:rPr>
          <w:rFonts w:hint="eastAsia"/>
        </w:rPr>
        <w:t>아니요</w:t>
      </w:r>
      <w:r w:rsidR="00772BF2">
        <w:t>’</w:t>
      </w:r>
      <w:r w:rsidR="00772BF2">
        <w:rPr>
          <w:rFonts w:hint="eastAsia"/>
        </w:rPr>
        <w:t>을</w:t>
      </w:r>
      <w:r w:rsidR="00772BF2">
        <w:rPr>
          <w:rFonts w:hint="eastAsia"/>
        </w:rPr>
        <w:t xml:space="preserve"> </w:t>
      </w:r>
      <w:r w:rsidR="00772BF2">
        <w:rPr>
          <w:rFonts w:hint="eastAsia"/>
        </w:rPr>
        <w:t>클릭합니다</w:t>
      </w:r>
      <w:r w:rsidR="00772BF2">
        <w:rPr>
          <w:rFonts w:hint="eastAsia"/>
        </w:rPr>
        <w:t>.</w:t>
      </w:r>
      <w:r w:rsidR="00772BF2">
        <w:br/>
      </w:r>
      <w:r w:rsidR="00142E75" w:rsidRPr="00FF6E3B">
        <w:rPr>
          <w:rFonts w:ascii="맑은 고딕" w:hAnsi="맑은 고딕"/>
        </w:rPr>
        <w:br w:type="page"/>
      </w:r>
    </w:p>
    <w:p w14:paraId="12D2A4B5" w14:textId="77777777" w:rsidR="00142E75" w:rsidRPr="00173074" w:rsidRDefault="00142E75" w:rsidP="00142E75">
      <w:pPr>
        <w:pStyle w:val="2"/>
        <w:rPr>
          <w:rFonts w:ascii="맑은 고딕" w:hAnsi="맑은 고딕"/>
        </w:rPr>
      </w:pPr>
      <w:bookmarkStart w:id="72" w:name="_Toc17460759"/>
      <w:bookmarkStart w:id="73" w:name="_Toc69819976"/>
      <w:r w:rsidRPr="00173074">
        <w:rPr>
          <w:rFonts w:ascii="맑은 고딕" w:hAnsi="맑은 고딕" w:hint="eastAsia"/>
        </w:rPr>
        <w:lastRenderedPageBreak/>
        <w:t>4.5 사용자</w:t>
      </w:r>
      <w:bookmarkEnd w:id="72"/>
      <w:bookmarkEnd w:id="73"/>
    </w:p>
    <w:p w14:paraId="636D3336" w14:textId="470A80A9" w:rsidR="00173074" w:rsidRPr="00173074" w:rsidRDefault="00173074" w:rsidP="00142E75">
      <w:pPr>
        <w:rPr>
          <w:rFonts w:ascii="맑은 고딕" w:hAnsi="맑은 고딕"/>
        </w:rPr>
      </w:pPr>
      <w:r w:rsidRPr="00173074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31744" behindDoc="1" locked="0" layoutInCell="1" allowOverlap="1" wp14:anchorId="7AF85D92" wp14:editId="40F0C20C">
                <wp:simplePos x="0" y="0"/>
                <wp:positionH relativeFrom="margin">
                  <wp:align>right</wp:align>
                </wp:positionH>
                <wp:positionV relativeFrom="paragraph">
                  <wp:posOffset>133253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181" name="그룹 2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182" name="그림 2182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83" name="직사각형 2183"/>
                        <wps:cNvSpPr/>
                        <wps:spPr>
                          <a:xfrm>
                            <a:off x="95250" y="1376778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60DD11" id="그룹 2181" o:spid="_x0000_s1026" style="position:absolute;left:0;text-align:left;margin-left:116.55pt;margin-top:10.5pt;width:167.75pt;height:235.5pt;z-index:-250484736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">
                <v:shape id="그림 2182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183" o:spid="_x0000_s1028" style="position:absolute;left:952;top:13767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360572EB" w14:textId="6C09979E" w:rsidR="00142E75" w:rsidRPr="00173074" w:rsidRDefault="00ED2522" w:rsidP="00142E75">
      <w:pPr>
        <w:rPr>
          <w:rFonts w:ascii="맑은 고딕" w:hAnsi="맑은 고딕"/>
        </w:rPr>
      </w:pPr>
      <w:r w:rsidRPr="00173074">
        <w:rPr>
          <w:rFonts w:ascii="맑은 고딕" w:hAnsi="맑은 고딕" w:hint="eastAsia"/>
        </w:rPr>
        <w:t>V</w:t>
      </w:r>
      <w:r w:rsidRPr="00173074">
        <w:rPr>
          <w:rFonts w:ascii="맑은 고딕" w:hAnsi="맑은 고딕"/>
        </w:rPr>
        <w:t>MS</w:t>
      </w:r>
      <w:r w:rsidRPr="00173074">
        <w:rPr>
          <w:rFonts w:ascii="맑은 고딕" w:hAnsi="맑은 고딕" w:hint="eastAsia"/>
        </w:rPr>
        <w:t>는</w:t>
      </w:r>
      <w:r w:rsidR="00142E75" w:rsidRPr="00173074">
        <w:rPr>
          <w:rFonts w:ascii="맑은 고딕" w:hAnsi="맑은 고딕" w:hint="eastAsia"/>
        </w:rPr>
        <w:t xml:space="preserve"> 각각의 사용자마다 다른 권한을 부여하여 제한적 운영을 할 수 있습니다.</w:t>
      </w:r>
    </w:p>
    <w:p w14:paraId="0A167FEF" w14:textId="0549319E" w:rsidR="00142E75" w:rsidRPr="00173074" w:rsidRDefault="00142E75" w:rsidP="00142E75">
      <w:pPr>
        <w:rPr>
          <w:rFonts w:ascii="맑은 고딕" w:hAnsi="맑은 고딕"/>
        </w:rPr>
      </w:pPr>
    </w:p>
    <w:p w14:paraId="1C36B025" w14:textId="7D99324F" w:rsidR="00142E75" w:rsidRPr="00173074" w:rsidRDefault="00142E75" w:rsidP="00142E75">
      <w:pPr>
        <w:rPr>
          <w:rFonts w:ascii="맑은 고딕" w:hAnsi="맑은 고딕"/>
        </w:rPr>
      </w:pPr>
    </w:p>
    <w:p w14:paraId="7E29906D" w14:textId="77777777" w:rsidR="00142E75" w:rsidRPr="00173074" w:rsidRDefault="00142E75" w:rsidP="00142E75">
      <w:pPr>
        <w:rPr>
          <w:rFonts w:ascii="맑은 고딕" w:hAnsi="맑은 고딕"/>
        </w:rPr>
      </w:pPr>
    </w:p>
    <w:p w14:paraId="1B96A01C" w14:textId="77777777" w:rsidR="00142E75" w:rsidRPr="00173074" w:rsidRDefault="00142E75" w:rsidP="00142E75">
      <w:pPr>
        <w:rPr>
          <w:rFonts w:ascii="맑은 고딕" w:hAnsi="맑은 고딕"/>
        </w:rPr>
      </w:pPr>
      <w:r w:rsidRPr="00173074">
        <w:rPr>
          <w:rFonts w:ascii="맑은 고딕" w:hAnsi="맑은 고딕" w:hint="eastAsia"/>
        </w:rPr>
        <w:t>설정에서 사용자를 선택합니다.</w:t>
      </w:r>
    </w:p>
    <w:p w14:paraId="2F938403" w14:textId="6B4CD843" w:rsidR="00142E75" w:rsidRPr="00173074" w:rsidRDefault="00142E75" w:rsidP="00142E75">
      <w:pPr>
        <w:rPr>
          <w:rFonts w:ascii="맑은 고딕" w:hAnsi="맑은 고딕"/>
        </w:rPr>
      </w:pPr>
      <w:r w:rsidRPr="00173074">
        <w:rPr>
          <w:rFonts w:ascii="맑은 고딕" w:hAnsi="맑은 고딕" w:hint="eastAsia"/>
        </w:rPr>
        <w:t>사용자 메인 화면 구성</w:t>
      </w:r>
    </w:p>
    <w:p w14:paraId="493C3B3C" w14:textId="3708B9B2" w:rsidR="00142E75" w:rsidRPr="00173074" w:rsidRDefault="005975AB" w:rsidP="00142E7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40960" behindDoc="1" locked="0" layoutInCell="1" allowOverlap="1" wp14:anchorId="4B0C538A" wp14:editId="6F511E06">
                <wp:simplePos x="0" y="0"/>
                <wp:positionH relativeFrom="column">
                  <wp:posOffset>0</wp:posOffset>
                </wp:positionH>
                <wp:positionV relativeFrom="paragraph">
                  <wp:posOffset>375781</wp:posOffset>
                </wp:positionV>
                <wp:extent cx="5943600" cy="3309350"/>
                <wp:effectExtent l="19050" t="19050" r="19050" b="24765"/>
                <wp:wrapTight wrapText="bothSides">
                  <wp:wrapPolygon edited="0">
                    <wp:start x="-69" y="-124"/>
                    <wp:lineTo x="-69" y="21637"/>
                    <wp:lineTo x="21600" y="21637"/>
                    <wp:lineTo x="21600" y="-124"/>
                    <wp:lineTo x="-69" y="-124"/>
                  </wp:wrapPolygon>
                </wp:wrapTight>
                <wp:docPr id="2193" name="그룹 2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09350"/>
                          <a:chOff x="0" y="0"/>
                          <a:chExt cx="5943600" cy="3309350"/>
                        </a:xfrm>
                      </wpg:grpSpPr>
                      <pic:pic xmlns:pic="http://schemas.openxmlformats.org/drawingml/2006/picture">
                        <pic:nvPicPr>
                          <pic:cNvPr id="290" name="그림 290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24" y="4175"/>
                            <a:ext cx="5943352" cy="330517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91" name="직사각형 291"/>
                        <wps:cNvSpPr/>
                        <wps:spPr>
                          <a:xfrm>
                            <a:off x="0" y="0"/>
                            <a:ext cx="5943600" cy="106680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직사각형 292"/>
                        <wps:cNvSpPr/>
                        <wps:spPr>
                          <a:xfrm>
                            <a:off x="0" y="1144044"/>
                            <a:ext cx="2924175" cy="216217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직사각형 293"/>
                        <wps:cNvSpPr/>
                        <wps:spPr>
                          <a:xfrm>
                            <a:off x="3018773" y="1144044"/>
                            <a:ext cx="2924175" cy="216217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86" name="그룹 2186"/>
                        <wpg:cNvGrpSpPr/>
                        <wpg:grpSpPr>
                          <a:xfrm>
                            <a:off x="2876811" y="321501"/>
                            <a:ext cx="185537" cy="288315"/>
                            <a:chOff x="0" y="0"/>
                            <a:chExt cx="185537" cy="288315"/>
                          </a:xfrm>
                        </wpg:grpSpPr>
                        <wps:wsp>
                          <wps:cNvPr id="2184" name="타원 2184"/>
                          <wps:cNvSpPr/>
                          <wps:spPr>
                            <a:xfrm>
                              <a:off x="0" y="77002"/>
                              <a:ext cx="185537" cy="17511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85" name="Text Box 2185"/>
                          <wps:cNvSpPr txBox="1"/>
                          <wps:spPr>
                            <a:xfrm>
                              <a:off x="52939" y="0"/>
                              <a:ext cx="130446" cy="2883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C45A73C" w14:textId="77777777" w:rsidR="00733671" w:rsidRPr="003336FB" w:rsidRDefault="00733671" w:rsidP="005975A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87" name="그룹 2187"/>
                        <wpg:cNvGrpSpPr/>
                        <wpg:grpSpPr>
                          <a:xfrm>
                            <a:off x="1365337" y="1816274"/>
                            <a:ext cx="185537" cy="288315"/>
                            <a:chOff x="0" y="0"/>
                            <a:chExt cx="185537" cy="288315"/>
                          </a:xfrm>
                        </wpg:grpSpPr>
                        <wps:wsp>
                          <wps:cNvPr id="2188" name="타원 2188"/>
                          <wps:cNvSpPr/>
                          <wps:spPr>
                            <a:xfrm>
                              <a:off x="0" y="77002"/>
                              <a:ext cx="185537" cy="17511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89" name="Text Box 2189"/>
                          <wps:cNvSpPr txBox="1"/>
                          <wps:spPr>
                            <a:xfrm>
                              <a:off x="52939" y="0"/>
                              <a:ext cx="130446" cy="2883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0066838" w14:textId="511A52AC" w:rsidR="00733671" w:rsidRPr="003336FB" w:rsidRDefault="00733671" w:rsidP="005975A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90" name="그룹 2190"/>
                        <wpg:cNvGrpSpPr/>
                        <wpg:grpSpPr>
                          <a:xfrm>
                            <a:off x="4388285" y="1812098"/>
                            <a:ext cx="185537" cy="288315"/>
                            <a:chOff x="0" y="0"/>
                            <a:chExt cx="185537" cy="288315"/>
                          </a:xfrm>
                        </wpg:grpSpPr>
                        <wps:wsp>
                          <wps:cNvPr id="2191" name="타원 2191"/>
                          <wps:cNvSpPr/>
                          <wps:spPr>
                            <a:xfrm>
                              <a:off x="0" y="77002"/>
                              <a:ext cx="185537" cy="17511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92" name="Text Box 2192"/>
                          <wps:cNvSpPr txBox="1"/>
                          <wps:spPr>
                            <a:xfrm>
                              <a:off x="52939" y="0"/>
                              <a:ext cx="130446" cy="2883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79E26C32" w14:textId="13ED6092" w:rsidR="00733671" w:rsidRPr="003336FB" w:rsidRDefault="00733671" w:rsidP="005975A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B0C538A" id="그룹 2193" o:spid="_x0000_s1372" style="position:absolute;margin-left:0;margin-top:29.6pt;width:468pt;height:260.6pt;z-index:-250475520" coordsize="59436,33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SpW&#10;di0AAAAAAADgMPgeqwJ7LtpCnZjB2jGDtZv9DM5vgHzo/Hi9j4Ko/IjKj6j8iMqPqPxOM6pdzG9E&#10;++N8VlSsCnjPascM1o4ZrN3sZ3B+A+RD58frfRRE5UdUfkTlR1R+ROV3mlHtYn4j2h/ns6JiVcB7&#10;VjtmsHbMYO1mP4PzGyAfOj9e76MgKj+i8iMqP6LyIyq/04xqF/Mb0f44nxUVqwLes9oxg7VjBms3&#10;+xmc3wD50Pnxeh8FUfkRlR9R+RGVH1H5nWZUu5jfiPbH+ayoWBXwntWO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ylWxsmsBAAAAAAAA&#10;h8H3WBXYc9EW6sQM1o4ZrN3sZ3B+A+RD58frfRRE5UdUfkTlR1R+ROV3mlHtYn4j2h/ns6JiVcB7&#10;VjtmsHbMYO1mP4PzGyAfOj9e76MgKj+i8iMqP6LyIyq/04xqF/Mb0f44nxUVqwLes9oxg7VjBms3&#10;+xmc3wD50Pnxeh8FUfkRlR9R+RGVH1H5nWZUu5jfiPbH+ayoWBXwntWO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q6KlV0LAAAAAAAAOAy+x6rAnou2&#10;UCdmsHbMYO1mP4PzGyAfOj9e76MgKj+i8iMqP6LyIyq/04xqF/Mb0f44nxUVqwLes9oxg7VjBms3&#10;+xmc3wD50Pnxeh8FUfkRlR9R+RGVH1H5nWZUu5jfiPbH+ayoWBXwntWO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lSsCnjPascM1o4ZrN3sZ3B+A+RD&#10;58frfRRE5UdUfkTlR1R+ROV3mlHtYn4j2h/ns3JVrOxaAAAAAAAAwGHwPVYF9ly0hToxg7VjBms3&#10;+xmc3wD50Pnxeh8FUfkRlR9R+RGVH1H5nWZUu5jfiPbH+ayoWBXwntWO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lSsCnjPascM1o4ZrN3sZ3B+A+RD&#10;58frfRRE5UdUfkTlR1R+ROV3mlHtYn4j2h/ns6JiVcB7VjtmsHbMYO1mP4PzGyAfOj9e76MgKj+i&#10;8iMqP6LyIyq/04xqF/Mb0f44n5WrYmXXAgAAAAAAAA6D77EqsOeiLdSJGawdM1i72c/g/AbIh86P&#10;1/soiMqPqPyIyo+o/IjK7zSj2sX8RrQ/zmdFxaqA96x2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lSsCnjPascM1o4ZrN3sZ3B+A+RD&#10;58frfRRE5UdUfkTlR1R+ROV3mlHtYn4j2h/ns6JiVcB7VjtmsHbMYO1mP4PzGyAfOj9e76MgKj+i&#10;8iMqP6LyIyq/04xqF/Mb0f44nxUVqwLes9oxg7VjBms3+xmc3wD50Pnxeh8FUfkRlR9R+RGVH1H5&#10;nWZUu5jfiPbH+axcFSu7FgAAAAAAAHAYfI9VgT0XbaFOzGDtmMHazX4G5zdAPnR+vN5HQVR+ROVH&#10;VH5E5UdUfqcZ1S7mN6L9cT4rKlYFvGe1Yw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">
                <v:shape id="그림 290" o:spid="_x0000_s1373" type="#_x0000_t75" style="position:absolute;left:1;top:41;width:59433;height:33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" stroked="t" strokecolor="black [3213]" strokeweight="1pt">
                  <v:imagedata r:id="rId147" o:title=""/>
                  <v:path arrowok="t"/>
                </v:shape>
                <v:rect id="직사각형 291" o:spid="_x0000_s1374" style="position:absolute;width:59436;height:10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" filled="f" strokecolor="red" strokeweight="1.25pt"/>
                <v:rect id="직사각형 292" o:spid="_x0000_s1375" style="position:absolute;top:11440;width:29241;height:216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" filled="f" strokecolor="red" strokeweight="1.25pt"/>
                <v:rect id="직사각형 293" o:spid="_x0000_s1376" style="position:absolute;left:30187;top:11440;width:29242;height:216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" filled="f" strokecolor="red" strokeweight="1.25pt"/>
                <v:group id="그룹 2186" o:spid="_x0000_s1377" style="position:absolute;left:28768;top:3215;width:1855;height:2883" coordsize="185537,288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">
                  <v:oval id="타원 2184" o:spid="_x0000_s1378" style="position:absolute;top:77002;width:185537;height:175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" fillcolor="window" strokeweight="1pt"/>
                  <v:shape id="Text Box 2185" o:spid="_x0000_s1379" type="#_x0000_t202" style="position:absolute;left:52939;width:130446;height:2883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" filled="f" stroked="f" strokeweight=".5pt">
                    <v:textbox inset="0,0,0,0">
                      <w:txbxContent>
                        <w:p w14:paraId="2C45A73C" w14:textId="77777777" w:rsidR="00733671" w:rsidRPr="003336FB" w:rsidRDefault="00733671" w:rsidP="005975A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187" o:spid="_x0000_s1380" style="position:absolute;left:13653;top:18162;width:1855;height:2883" coordsize="185537,288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4DB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mE8ncDzTXgCcvEAAAD//wMAUEsBAi0AFAAGAAgAAAAhANvh9svuAAAAhQEAABMAAAAAAAAA&#10;AAAAAAAAAAAAAFtDb250ZW50X1R5cGVzXS54bWxQSwECLQAUAAYACAAAACEAWvQsW78AAAAVAQAA&#10;CwAAAAAAAAAAAAAAAAAfAQAAX3JlbHMvLnJlbHNQSwECLQAUAAYACAAAACEAgiuAwcYAAADdAAAA&#10;DwAAAAAAAAAAAAAAAAAHAgAAZHJzL2Rvd25yZXYueG1sUEsFBgAAAAADAAMAtwAAAPoCAAAAAA==&#10;">
                  <v:oval id="타원 2188" o:spid="_x0000_s1381" style="position:absolute;top:77002;width:185537;height:175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" fillcolor="window" strokeweight="1pt"/>
                  <v:shape id="Text Box 2189" o:spid="_x0000_s1382" type="#_x0000_t202" style="position:absolute;left:52939;width:130446;height:2883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" filled="f" stroked="f" strokeweight=".5pt">
                    <v:textbox inset="0,0,0,0">
                      <w:txbxContent>
                        <w:p w14:paraId="20066838" w14:textId="511A52AC" w:rsidR="00733671" w:rsidRPr="003336FB" w:rsidRDefault="00733671" w:rsidP="005975A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190" o:spid="_x0000_s1383" style="position:absolute;left:43882;top:18120;width:1856;height:2884" coordsize="185537,288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45o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jiZdgf3oQnIDe/AAAA//8DAFBLAQItABQABgAIAAAAIQDb4fbL7gAAAIUBAAATAAAAAAAAAAAA&#10;AAAAAAAAAABbQ29udGVudF9UeXBlc10ueG1sUEsBAi0AFAAGAAgAAAAhAFr0LFu/AAAAFQEAAAsA&#10;AAAAAAAAAAAAAAAAHwEAAF9yZWxzLy5yZWxzUEsBAi0AFAAGAAgAAAAhAIgbjmjEAAAA3QAAAA8A&#10;AAAAAAAAAAAAAAAABwIAAGRycy9kb3ducmV2LnhtbFBLBQYAAAAAAwADALcAAAD4AgAAAAA=&#10;">
                  <v:oval id="타원 2191" o:spid="_x0000_s1384" style="position:absolute;top:77002;width:185537;height:175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" fillcolor="window" strokeweight="1pt"/>
                  <v:shape id="Text Box 2192" o:spid="_x0000_s1385" type="#_x0000_t202" style="position:absolute;left:52939;width:130446;height:2883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" filled="f" stroked="f" strokeweight=".5pt">
                    <v:textbox inset="0,0,0,0">
                      <w:txbxContent>
                        <w:p w14:paraId="79E26C32" w14:textId="13ED6092" w:rsidR="00733671" w:rsidRPr="003336FB" w:rsidRDefault="00733671" w:rsidP="005975A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/>
              </v:group>
            </w:pict>
          </mc:Fallback>
        </mc:AlternateContent>
      </w:r>
    </w:p>
    <w:p w14:paraId="7C3E5B74" w14:textId="53AA9DD1" w:rsidR="00193356" w:rsidRDefault="00142E75">
      <w:r>
        <w:rPr>
          <w:rFonts w:hint="eastAsia"/>
        </w:rPr>
        <w:t xml:space="preserve">1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리스트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5975AB"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리스트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 w:rsidR="005975AB">
        <w:rPr>
          <w:rFonts w:hint="eastAsia"/>
        </w:rPr>
        <w:t>보여주고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추가</w:t>
      </w:r>
      <w:r w:rsidR="005975AB">
        <w:rPr>
          <w:rFonts w:hint="eastAsia"/>
        </w:rPr>
        <w:t xml:space="preserve">, </w:t>
      </w:r>
      <w:r w:rsidR="005975AB">
        <w:rPr>
          <w:rFonts w:hint="eastAsia"/>
        </w:rPr>
        <w:t>수정</w:t>
      </w:r>
      <w:r w:rsidR="005975AB">
        <w:rPr>
          <w:rFonts w:hint="eastAsia"/>
        </w:rPr>
        <w:t>,</w:t>
      </w:r>
      <w:r w:rsidR="005975AB">
        <w:t xml:space="preserve"> </w:t>
      </w:r>
      <w:r w:rsidR="005975AB">
        <w:rPr>
          <w:rFonts w:hint="eastAsia"/>
        </w:rPr>
        <w:t>삭제를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합니다</w:t>
      </w:r>
      <w:r w:rsidR="005975AB">
        <w:rPr>
          <w:rFonts w:hint="eastAsia"/>
        </w:rPr>
        <w:t>.</w:t>
      </w:r>
      <w:r w:rsidR="005975AB">
        <w:br/>
      </w:r>
      <w:r>
        <w:rPr>
          <w:rFonts w:hint="eastAsia"/>
        </w:rPr>
        <w:t xml:space="preserve">2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: </w:t>
      </w:r>
      <w:r w:rsidR="005975AB">
        <w:rPr>
          <w:rFonts w:hint="eastAsia"/>
        </w:rPr>
        <w:t>등록된</w:t>
      </w:r>
      <w:r w:rsidR="005975AB">
        <w:rPr>
          <w:rFonts w:hint="eastAsia"/>
        </w:rPr>
        <w:t xml:space="preserve"> </w:t>
      </w:r>
      <w:r>
        <w:rPr>
          <w:rFonts w:hint="eastAsia"/>
        </w:rPr>
        <w:t>사용자</w:t>
      </w:r>
      <w:r w:rsidR="005975AB">
        <w:rPr>
          <w:rFonts w:hint="eastAsia"/>
        </w:rPr>
        <w:t>의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권한을</w:t>
      </w:r>
      <w:r>
        <w:rPr>
          <w:rFonts w:hint="eastAsia"/>
        </w:rPr>
        <w:t xml:space="preserve"> </w:t>
      </w:r>
      <w:r>
        <w:rPr>
          <w:rFonts w:hint="eastAsia"/>
        </w:rPr>
        <w:t>부여합니다</w:t>
      </w:r>
      <w:r>
        <w:rPr>
          <w:rFonts w:hint="eastAsia"/>
        </w:rPr>
        <w:t>.</w:t>
      </w:r>
      <w:r w:rsidR="005975AB">
        <w:br/>
      </w:r>
      <w:r>
        <w:rPr>
          <w:rFonts w:hint="eastAsia"/>
        </w:rPr>
        <w:t xml:space="preserve">3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: </w:t>
      </w:r>
      <w:r w:rsidR="005975AB">
        <w:rPr>
          <w:rFonts w:hint="eastAsia"/>
        </w:rPr>
        <w:t>등록된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사용자의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장치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그룹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사용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권한을</w:t>
      </w:r>
      <w:r w:rsidR="005975AB">
        <w:rPr>
          <w:rFonts w:hint="eastAsia"/>
        </w:rPr>
        <w:t xml:space="preserve"> </w:t>
      </w:r>
      <w:r w:rsidR="005975AB">
        <w:rPr>
          <w:rFonts w:hint="eastAsia"/>
        </w:rPr>
        <w:t>부여합니다</w:t>
      </w:r>
      <w:r>
        <w:rPr>
          <w:rFonts w:hint="eastAsia"/>
        </w:rPr>
        <w:t>.</w:t>
      </w:r>
      <w:r w:rsidR="005975AB">
        <w:br/>
      </w:r>
      <w:bookmarkStart w:id="74" w:name="_Toc17460760"/>
      <w:r w:rsidR="00193356">
        <w:br w:type="page"/>
      </w:r>
    </w:p>
    <w:p w14:paraId="7F475BFC" w14:textId="01402974" w:rsidR="00193356" w:rsidRPr="005975AB" w:rsidRDefault="00193356" w:rsidP="005975AB">
      <w:pPr>
        <w:pStyle w:val="3"/>
        <w:rPr>
          <w:rFonts w:ascii="맑은 고딕" w:hAnsi="맑은 고딕"/>
        </w:rPr>
      </w:pPr>
      <w:bookmarkStart w:id="75" w:name="_Toc69819977"/>
      <w:r w:rsidRPr="005975AB">
        <w:rPr>
          <w:rFonts w:ascii="맑은 고딕" w:hAnsi="맑은 고딕" w:hint="eastAsia"/>
        </w:rPr>
        <w:lastRenderedPageBreak/>
        <w:t xml:space="preserve">4.5.1 사용자 </w:t>
      </w:r>
      <w:bookmarkEnd w:id="74"/>
      <w:r>
        <w:rPr>
          <w:rFonts w:ascii="맑은 고딕" w:hAnsi="맑은 고딕" w:hint="eastAsia"/>
        </w:rPr>
        <w:t>리스트</w:t>
      </w:r>
      <w:bookmarkEnd w:id="75"/>
    </w:p>
    <w:p w14:paraId="1622D648" w14:textId="6FA0D3A5" w:rsidR="00193356" w:rsidRDefault="00193356" w:rsidP="00142E75"/>
    <w:p w14:paraId="791F6177" w14:textId="64E5129B" w:rsidR="009C40F7" w:rsidRDefault="00193356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44032" behindDoc="1" locked="0" layoutInCell="1" allowOverlap="1" wp14:anchorId="0304500B" wp14:editId="15F9B9F4">
                <wp:simplePos x="0" y="0"/>
                <wp:positionH relativeFrom="margin">
                  <wp:align>right</wp:align>
                </wp:positionH>
                <wp:positionV relativeFrom="paragraph">
                  <wp:posOffset>334298</wp:posOffset>
                </wp:positionV>
                <wp:extent cx="5943600" cy="1085850"/>
                <wp:effectExtent l="19050" t="19050" r="19050" b="19050"/>
                <wp:wrapTight wrapText="bothSides">
                  <wp:wrapPolygon edited="0">
                    <wp:start x="-69" y="-379"/>
                    <wp:lineTo x="-69" y="21600"/>
                    <wp:lineTo x="21600" y="21600"/>
                    <wp:lineTo x="21600" y="-379"/>
                    <wp:lineTo x="-69" y="-379"/>
                  </wp:wrapPolygon>
                </wp:wrapTight>
                <wp:docPr id="2195" name="그룹 2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073875"/>
                          <a:chOff x="0" y="5987"/>
                          <a:chExt cx="5943600" cy="1073875"/>
                        </a:xfrm>
                      </wpg:grpSpPr>
                      <pic:pic xmlns:pic="http://schemas.openxmlformats.org/drawingml/2006/picture">
                        <pic:nvPicPr>
                          <pic:cNvPr id="298" name="그림 298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5987"/>
                            <a:ext cx="5943600" cy="107387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94" name="직사각형 2194"/>
                        <wps:cNvSpPr/>
                        <wps:spPr>
                          <a:xfrm>
                            <a:off x="17715" y="87363"/>
                            <a:ext cx="5905499" cy="832861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672DC3" id="그룹 2195" o:spid="_x0000_s1026" style="position:absolute;left:0;text-align:left;margin-left:416.8pt;margin-top:26.3pt;width:468pt;height:85.5pt;z-index:-250472448;mso-position-horizontal:right;mso-position-horizontal-relative:margin" coordorigin=",59" coordsize="59436,10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">
                <v:shape id="그림 298" o:spid="_x0000_s1027" type="#_x0000_t75" style="position:absolute;top:59;width:59436;height:10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" stroked="t" strokecolor="black [3213]" strokeweight="1pt">
                  <v:imagedata r:id="rId149" o:title=""/>
                  <v:path arrowok="t"/>
                </v:shape>
                <v:rect id="직사각형 2194" o:spid="_x0000_s1028" style="position:absolute;left:177;top:873;width:59055;height:8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142E75" w:rsidRPr="004C73A1">
        <w:rPr>
          <w:rFonts w:hint="eastAsia"/>
        </w:rPr>
        <w:t>사용자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기본으로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최고</w:t>
      </w:r>
      <w:r>
        <w:rPr>
          <w:rFonts w:hint="eastAsia"/>
        </w:rPr>
        <w:t xml:space="preserve"> </w:t>
      </w:r>
      <w:r>
        <w:rPr>
          <w:rFonts w:hint="eastAsia"/>
        </w:rPr>
        <w:t>관리자가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최고</w:t>
      </w:r>
      <w:r>
        <w:rPr>
          <w:rFonts w:hint="eastAsia"/>
        </w:rPr>
        <w:t xml:space="preserve"> </w:t>
      </w:r>
      <w:r>
        <w:rPr>
          <w:rFonts w:hint="eastAsia"/>
        </w:rPr>
        <w:t>관리자</w:t>
      </w:r>
      <w:r w:rsidR="00142E75" w:rsidRPr="004C73A1">
        <w:rPr>
          <w:rFonts w:hint="eastAsia"/>
        </w:rPr>
        <w:t>인</w:t>
      </w:r>
      <w:r w:rsidR="00142E75" w:rsidRPr="004C73A1">
        <w:rPr>
          <w:rFonts w:hint="eastAsia"/>
        </w:rPr>
        <w:t xml:space="preserve"> </w:t>
      </w:r>
      <w:r w:rsidR="00142E75" w:rsidRPr="004C73A1">
        <w:t>‘admin’</w:t>
      </w:r>
      <w:r w:rsidR="00142E75" w:rsidRPr="004C73A1">
        <w:rPr>
          <w:rFonts w:hint="eastAsia"/>
        </w:rPr>
        <w:t>은</w:t>
      </w:r>
      <w:r w:rsidR="00142E75" w:rsidRPr="004C73A1">
        <w:rPr>
          <w:rFonts w:hint="eastAsia"/>
        </w:rPr>
        <w:t xml:space="preserve"> </w:t>
      </w:r>
      <w:r w:rsidR="00142E75">
        <w:rPr>
          <w:rFonts w:hint="eastAsia"/>
        </w:rPr>
        <w:t>수정은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가능하나</w:t>
      </w:r>
      <w:r w:rsidR="00142E75">
        <w:rPr>
          <w:rFonts w:hint="eastAsia"/>
        </w:rPr>
        <w:t xml:space="preserve"> </w:t>
      </w:r>
      <w:r>
        <w:rPr>
          <w:rFonts w:hint="eastAsia"/>
        </w:rPr>
        <w:t>최고</w:t>
      </w:r>
      <w:r>
        <w:rPr>
          <w:rFonts w:hint="eastAsia"/>
        </w:rPr>
        <w:t xml:space="preserve"> </w:t>
      </w:r>
      <w:r>
        <w:rPr>
          <w:rFonts w:hint="eastAsia"/>
        </w:rPr>
        <w:t>관리자</w:t>
      </w:r>
      <w:r>
        <w:rPr>
          <w:rFonts w:hint="eastAsia"/>
        </w:rPr>
        <w:t xml:space="preserve"> </w:t>
      </w:r>
      <w:r w:rsidR="00142E75">
        <w:rPr>
          <w:rFonts w:hint="eastAsia"/>
        </w:rPr>
        <w:t>1</w:t>
      </w:r>
      <w:r w:rsidR="00142E75">
        <w:rPr>
          <w:rFonts w:hint="eastAsia"/>
        </w:rPr>
        <w:t>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경우</w:t>
      </w:r>
      <w:r w:rsidR="00142E75">
        <w:rPr>
          <w:rFonts w:hint="eastAsia"/>
        </w:rPr>
        <w:t xml:space="preserve"> </w:t>
      </w:r>
      <w:r>
        <w:rPr>
          <w:rFonts w:hint="eastAsia"/>
        </w:rPr>
        <w:t>위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142E75" w:rsidRPr="004C73A1">
        <w:rPr>
          <w:rFonts w:hint="eastAsia"/>
        </w:rPr>
        <w:t>삭제가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불가</w:t>
      </w:r>
      <w:r>
        <w:rPr>
          <w:rFonts w:hint="eastAsia"/>
        </w:rPr>
        <w:t>하며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삭제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버튼이</w:t>
      </w:r>
      <w:r>
        <w:rPr>
          <w:rFonts w:hint="eastAsia"/>
        </w:rPr>
        <w:t xml:space="preserve"> </w:t>
      </w:r>
      <w:r>
        <w:rPr>
          <w:rFonts w:hint="eastAsia"/>
        </w:rPr>
        <w:t>비활성화되어</w:t>
      </w:r>
      <w:r>
        <w:rPr>
          <w:rFonts w:hint="eastAsia"/>
        </w:rPr>
        <w:t xml:space="preserve"> </w:t>
      </w:r>
      <w:r>
        <w:rPr>
          <w:rFonts w:hint="eastAsia"/>
        </w:rPr>
        <w:t>있습</w:t>
      </w:r>
      <w:r w:rsidR="00142E75" w:rsidRPr="004C73A1">
        <w:rPr>
          <w:rFonts w:hint="eastAsia"/>
        </w:rPr>
        <w:t>니다</w:t>
      </w:r>
      <w:r w:rsidR="00142E75" w:rsidRPr="004C73A1">
        <w:rPr>
          <w:rFonts w:hint="eastAsia"/>
        </w:rPr>
        <w:t>.</w:t>
      </w:r>
      <w:r>
        <w:br/>
      </w:r>
      <w:r>
        <w:rPr>
          <w:rFonts w:hint="eastAsia"/>
        </w:rPr>
        <w:t>리스트에서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사용자정보를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br/>
        <w:t xml:space="preserve">- </w:t>
      </w:r>
      <w:proofErr w:type="gramStart"/>
      <w:r>
        <w:rPr>
          <w:rFonts w:hint="eastAsia"/>
        </w:rPr>
        <w:t>아이디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사용자의</w:t>
      </w:r>
      <w:r>
        <w:rPr>
          <w:rFonts w:hint="eastAsia"/>
        </w:rP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사용자의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권한</w:t>
      </w:r>
      <w:r>
        <w:rPr>
          <w:rFonts w:hint="eastAsia"/>
        </w:rPr>
        <w:t xml:space="preserve"> </w:t>
      </w:r>
      <w:r>
        <w:rPr>
          <w:rFonts w:hint="eastAsia"/>
        </w:rPr>
        <w:t>우선</w:t>
      </w:r>
      <w:r>
        <w:rPr>
          <w:rFonts w:hint="eastAsia"/>
        </w:rPr>
        <w:t xml:space="preserve"> </w:t>
      </w:r>
      <w:r>
        <w:rPr>
          <w:rFonts w:hint="eastAsia"/>
        </w:rPr>
        <w:t>순위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사용자의</w:t>
      </w:r>
      <w:r>
        <w:rPr>
          <w:rFonts w:hint="eastAsia"/>
        </w:rPr>
        <w:t xml:space="preserve"> </w:t>
      </w:r>
      <w:r>
        <w:rPr>
          <w:rFonts w:hint="eastAsia"/>
        </w:rPr>
        <w:t>우선순위를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t xml:space="preserve"> </w:t>
      </w:r>
      <w:r w:rsidR="009C40F7">
        <w:t>1 ~ 100</w:t>
      </w:r>
      <w:r w:rsidR="009C40F7">
        <w:rPr>
          <w:rFonts w:hint="eastAsia"/>
        </w:rPr>
        <w:t>까지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선택할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수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있습니다</w:t>
      </w:r>
      <w:r w:rsidR="009C40F7">
        <w:rPr>
          <w:rFonts w:hint="eastAsia"/>
        </w:rPr>
        <w:t>.</w:t>
      </w:r>
      <w:r w:rsidR="009C40F7">
        <w:t xml:space="preserve"> </w:t>
      </w:r>
      <w:r>
        <w:t>(</w:t>
      </w:r>
      <w:r>
        <w:rPr>
          <w:rFonts w:hint="eastAsia"/>
        </w:rPr>
        <w:t>기본</w:t>
      </w:r>
      <w:r w:rsidR="009C40F7">
        <w:rPr>
          <w:rFonts w:hint="eastAsia"/>
        </w:rPr>
        <w:t xml:space="preserve"> </w:t>
      </w:r>
      <w:r w:rsidR="009C40F7">
        <w:t>1)</w:t>
      </w:r>
      <w:r w:rsidR="009C40F7">
        <w:br/>
        <w:t xml:space="preserve">- </w:t>
      </w:r>
      <w:r w:rsidR="009C40F7">
        <w:rPr>
          <w:rFonts w:hint="eastAsia"/>
        </w:rPr>
        <w:t>연락처</w:t>
      </w:r>
      <w:r w:rsidR="009C40F7">
        <w:rPr>
          <w:rFonts w:hint="eastAsia"/>
        </w:rPr>
        <w:t xml:space="preserve"> </w:t>
      </w:r>
      <w:r w:rsidR="009C40F7">
        <w:t xml:space="preserve">1, </w:t>
      </w:r>
      <w:proofErr w:type="gramStart"/>
      <w:r w:rsidR="009C40F7">
        <w:t>2 :</w:t>
      </w:r>
      <w:proofErr w:type="gramEnd"/>
      <w:r w:rsidR="009C40F7">
        <w:t xml:space="preserve"> </w:t>
      </w:r>
      <w:r w:rsidR="009C40F7">
        <w:rPr>
          <w:rFonts w:hint="eastAsia"/>
        </w:rPr>
        <w:t>사용자의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연락처</w:t>
      </w:r>
      <w:r w:rsidR="009C40F7">
        <w:rPr>
          <w:rFonts w:hint="eastAsia"/>
        </w:rPr>
        <w:t xml:space="preserve"> </w:t>
      </w:r>
      <w:r w:rsidR="009C40F7">
        <w:t>2</w:t>
      </w:r>
      <w:r w:rsidR="009C40F7">
        <w:rPr>
          <w:rFonts w:hint="eastAsia"/>
        </w:rPr>
        <w:t>개를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br/>
        <w:t xml:space="preserve">- </w:t>
      </w:r>
      <w:r w:rsidR="009C40F7">
        <w:rPr>
          <w:rFonts w:hint="eastAsia"/>
        </w:rPr>
        <w:t>휴대폰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번호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사용자의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휴대폰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번호를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br/>
        <w:t xml:space="preserve">- </w:t>
      </w:r>
      <w:r w:rsidR="009C40F7">
        <w:rPr>
          <w:rFonts w:hint="eastAsia"/>
        </w:rPr>
        <w:t>설명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사용자에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대한</w:t>
      </w:r>
      <w:r w:rsidR="009C40F7">
        <w:rPr>
          <w:rFonts w:hint="eastAsia"/>
        </w:rPr>
        <w:t xml:space="preserve"> </w:t>
      </w:r>
      <w:r w:rsidR="009C40F7">
        <w:t xml:space="preserve"> </w:t>
      </w:r>
      <w:r w:rsidR="009C40F7">
        <w:rPr>
          <w:rFonts w:hint="eastAsia"/>
        </w:rPr>
        <w:t>설명을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br/>
        <w:t xml:space="preserve">- </w:t>
      </w:r>
      <w:r w:rsidR="009C40F7">
        <w:rPr>
          <w:rFonts w:hint="eastAsia"/>
        </w:rPr>
        <w:t>설정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카메라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설정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재생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카메라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영상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재생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검색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백업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재생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영상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백업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라이브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라이브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영상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관제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P</w:t>
      </w:r>
      <w:r w:rsidR="009C40F7">
        <w:t xml:space="preserve">TZ </w:t>
      </w:r>
      <w:r w:rsidR="009C40F7">
        <w:rPr>
          <w:rFonts w:hint="eastAsia"/>
        </w:rPr>
        <w:t>제어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회전형</w:t>
      </w:r>
      <w:r w:rsidR="009C40F7">
        <w:t xml:space="preserve"> </w:t>
      </w:r>
      <w:r w:rsidR="009C40F7">
        <w:rPr>
          <w:rFonts w:hint="eastAsia"/>
        </w:rPr>
        <w:t>카메라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제어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방송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카메라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방송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포맷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9C40F7">
        <w:rPr>
          <w:rFonts w:hint="eastAsia"/>
        </w:rPr>
        <w:t>저장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스토리지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포맷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권한을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보여줍니다</w:t>
      </w:r>
      <w:r w:rsidR="009C40F7">
        <w:rPr>
          <w:rFonts w:hint="eastAsia"/>
        </w:rPr>
        <w:t>.</w:t>
      </w:r>
      <w:r w:rsidR="009C40F7">
        <w:t xml:space="preserve"> (</w:t>
      </w:r>
      <w:proofErr w:type="gramStart"/>
      <w:r w:rsidR="009C40F7">
        <w:t>O :</w:t>
      </w:r>
      <w:proofErr w:type="gramEnd"/>
      <w:r w:rsidR="009C40F7">
        <w:t xml:space="preserve"> </w:t>
      </w:r>
      <w:r w:rsidR="009C40F7">
        <w:rPr>
          <w:rFonts w:hint="eastAsia"/>
        </w:rPr>
        <w:t>가능</w:t>
      </w:r>
      <w:r w:rsidR="009C40F7">
        <w:t xml:space="preserve">, X : </w:t>
      </w:r>
      <w:r w:rsidR="009C40F7">
        <w:rPr>
          <w:rFonts w:hint="eastAsia"/>
        </w:rPr>
        <w:t>불능</w:t>
      </w:r>
      <w:r w:rsidR="009C40F7">
        <w:t>)</w:t>
      </w:r>
      <w:r w:rsidR="009C40F7">
        <w:br/>
        <w:t xml:space="preserve">- </w:t>
      </w:r>
      <w:r w:rsidR="009C40F7">
        <w:rPr>
          <w:rFonts w:hint="eastAsia"/>
        </w:rPr>
        <w:t>사용자</w:t>
      </w:r>
      <w:r w:rsidR="009C40F7">
        <w:rPr>
          <w:rFonts w:hint="eastAsia"/>
        </w:rPr>
        <w:t xml:space="preserve"> </w:t>
      </w:r>
      <w:r w:rsidR="009C40F7">
        <w:rPr>
          <w:rFonts w:hint="eastAsia"/>
        </w:rPr>
        <w:t>설정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280C18">
        <w:rPr>
          <w:rFonts w:hint="eastAsia"/>
        </w:rPr>
        <w:t>사용자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설정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권한을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보여줍니다</w:t>
      </w:r>
      <w:r w:rsidR="00280C18">
        <w:rPr>
          <w:rFonts w:hint="eastAsia"/>
        </w:rPr>
        <w:t>.</w:t>
      </w:r>
      <w:r w:rsidR="00280C18">
        <w:t xml:space="preserve"> (</w:t>
      </w:r>
      <w:proofErr w:type="gramStart"/>
      <w:r w:rsidR="00280C18">
        <w:t>O :</w:t>
      </w:r>
      <w:proofErr w:type="gramEnd"/>
      <w:r w:rsidR="00280C18">
        <w:t xml:space="preserve"> </w:t>
      </w:r>
      <w:r w:rsidR="00280C18">
        <w:rPr>
          <w:rFonts w:hint="eastAsia"/>
        </w:rPr>
        <w:t>가능</w:t>
      </w:r>
      <w:r w:rsidR="00280C18">
        <w:t xml:space="preserve">, X : </w:t>
      </w:r>
      <w:r w:rsidR="00280C18">
        <w:rPr>
          <w:rFonts w:hint="eastAsia"/>
        </w:rPr>
        <w:t>불능</w:t>
      </w:r>
      <w:r w:rsidR="00280C18">
        <w:t>)</w:t>
      </w:r>
      <w:r w:rsidR="009C40F7">
        <w:br/>
        <w:t xml:space="preserve">- </w:t>
      </w:r>
      <w:proofErr w:type="spellStart"/>
      <w:r w:rsidR="009C40F7">
        <w:rPr>
          <w:rFonts w:hint="eastAsia"/>
        </w:rPr>
        <w:t>화면캡쳐</w:t>
      </w:r>
      <w:proofErr w:type="spellEnd"/>
      <w:r w:rsidR="009C40F7">
        <w:rPr>
          <w:rFonts w:hint="eastAsia"/>
        </w:rPr>
        <w:t xml:space="preserve"> </w:t>
      </w:r>
      <w:r w:rsidR="009C40F7">
        <w:t xml:space="preserve">: </w:t>
      </w:r>
      <w:r w:rsidR="00280C18">
        <w:rPr>
          <w:rFonts w:hint="eastAsia"/>
        </w:rPr>
        <w:t>영상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캡쳐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백업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권한을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보여줍니다</w:t>
      </w:r>
      <w:r w:rsidR="00280C18">
        <w:rPr>
          <w:rFonts w:hint="eastAsia"/>
        </w:rPr>
        <w:t>.</w:t>
      </w:r>
      <w:r w:rsidR="00280C18">
        <w:t xml:space="preserve"> (</w:t>
      </w:r>
      <w:proofErr w:type="gramStart"/>
      <w:r w:rsidR="00280C18">
        <w:t>O :</w:t>
      </w:r>
      <w:proofErr w:type="gramEnd"/>
      <w:r w:rsidR="00280C18">
        <w:t xml:space="preserve"> </w:t>
      </w:r>
      <w:r w:rsidR="00280C18">
        <w:rPr>
          <w:rFonts w:hint="eastAsia"/>
        </w:rPr>
        <w:t>가능</w:t>
      </w:r>
      <w:r w:rsidR="00280C18">
        <w:t xml:space="preserve">, X : </w:t>
      </w:r>
      <w:r w:rsidR="00280C18">
        <w:rPr>
          <w:rFonts w:hint="eastAsia"/>
        </w:rPr>
        <w:t>불능</w:t>
      </w:r>
      <w:r w:rsidR="00280C18">
        <w:t>)</w:t>
      </w:r>
      <w:r w:rsidR="009C40F7">
        <w:br/>
        <w:t xml:space="preserve">- </w:t>
      </w:r>
      <w:r w:rsidR="009C40F7">
        <w:rPr>
          <w:rFonts w:hint="eastAsia"/>
        </w:rPr>
        <w:t>로그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280C18">
        <w:rPr>
          <w:rFonts w:hint="eastAsia"/>
        </w:rPr>
        <w:t>로그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검색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권한을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보여줍니다</w:t>
      </w:r>
      <w:r w:rsidR="00280C18">
        <w:rPr>
          <w:rFonts w:hint="eastAsia"/>
        </w:rPr>
        <w:t>.</w:t>
      </w:r>
      <w:r w:rsidR="00280C18">
        <w:t xml:space="preserve"> (</w:t>
      </w:r>
      <w:proofErr w:type="gramStart"/>
      <w:r w:rsidR="00280C18">
        <w:t>O :</w:t>
      </w:r>
      <w:proofErr w:type="gramEnd"/>
      <w:r w:rsidR="00280C18">
        <w:t xml:space="preserve"> </w:t>
      </w:r>
      <w:r w:rsidR="00280C18">
        <w:rPr>
          <w:rFonts w:hint="eastAsia"/>
        </w:rPr>
        <w:t>가능</w:t>
      </w:r>
      <w:r w:rsidR="00280C18">
        <w:t xml:space="preserve">, X : </w:t>
      </w:r>
      <w:r w:rsidR="00280C18">
        <w:rPr>
          <w:rFonts w:hint="eastAsia"/>
        </w:rPr>
        <w:t>불능</w:t>
      </w:r>
      <w:r w:rsidR="00280C18">
        <w:t>)</w:t>
      </w:r>
      <w:r w:rsidR="009C40F7">
        <w:br/>
        <w:t xml:space="preserve">- </w:t>
      </w:r>
      <w:r w:rsidR="009C40F7">
        <w:rPr>
          <w:rFonts w:hint="eastAsia"/>
        </w:rPr>
        <w:t>주차관제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280C18">
        <w:rPr>
          <w:rFonts w:hint="eastAsia"/>
        </w:rPr>
        <w:t>주차관제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권한을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보여줍니다</w:t>
      </w:r>
      <w:r w:rsidR="00280C18">
        <w:rPr>
          <w:rFonts w:hint="eastAsia"/>
        </w:rPr>
        <w:t>.</w:t>
      </w:r>
      <w:r w:rsidR="00280C18">
        <w:t xml:space="preserve"> (</w:t>
      </w:r>
      <w:proofErr w:type="gramStart"/>
      <w:r w:rsidR="00280C18">
        <w:t>O :</w:t>
      </w:r>
      <w:proofErr w:type="gramEnd"/>
      <w:r w:rsidR="00280C18">
        <w:t xml:space="preserve"> </w:t>
      </w:r>
      <w:r w:rsidR="00280C18">
        <w:rPr>
          <w:rFonts w:hint="eastAsia"/>
        </w:rPr>
        <w:t>가능</w:t>
      </w:r>
      <w:r w:rsidR="00280C18">
        <w:t xml:space="preserve">, X : </w:t>
      </w:r>
      <w:r w:rsidR="00280C18">
        <w:rPr>
          <w:rFonts w:hint="eastAsia"/>
        </w:rPr>
        <w:t>불능</w:t>
      </w:r>
      <w:r w:rsidR="00280C18">
        <w:t>)</w:t>
      </w:r>
      <w:r w:rsidR="009C40F7">
        <w:br/>
        <w:t xml:space="preserve">- </w:t>
      </w:r>
      <w:r w:rsidR="009C40F7">
        <w:rPr>
          <w:rFonts w:hint="eastAsia"/>
        </w:rPr>
        <w:t>상태</w:t>
      </w:r>
      <w:r w:rsidR="009C40F7">
        <w:rPr>
          <w:rFonts w:hint="eastAsia"/>
        </w:rPr>
        <w:t xml:space="preserve"> </w:t>
      </w:r>
      <w:r w:rsidR="009C40F7">
        <w:t xml:space="preserve">: </w:t>
      </w:r>
      <w:r w:rsidR="00280C18">
        <w:rPr>
          <w:rFonts w:hint="eastAsia"/>
        </w:rPr>
        <w:t>사용자의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상태를</w:t>
      </w:r>
      <w:r w:rsidR="00280C18">
        <w:rPr>
          <w:rFonts w:hint="eastAsia"/>
        </w:rPr>
        <w:t xml:space="preserve"> </w:t>
      </w:r>
      <w:r w:rsidR="00280C18">
        <w:rPr>
          <w:rFonts w:hint="eastAsia"/>
        </w:rPr>
        <w:t>보여줍니다</w:t>
      </w:r>
      <w:r w:rsidR="00280C18">
        <w:rPr>
          <w:rFonts w:hint="eastAsia"/>
        </w:rPr>
        <w:t>.</w:t>
      </w:r>
      <w:r w:rsidR="00280C18">
        <w:t xml:space="preserve"> (</w:t>
      </w:r>
      <w:r w:rsidR="00280C18">
        <w:rPr>
          <w:rFonts w:hint="eastAsia"/>
        </w:rPr>
        <w:t>정상</w:t>
      </w:r>
      <w:r w:rsidR="00280C18">
        <w:rPr>
          <w:rFonts w:hint="eastAsia"/>
        </w:rPr>
        <w:t>,</w:t>
      </w:r>
      <w:r w:rsidR="00280C18">
        <w:t xml:space="preserve"> </w:t>
      </w:r>
      <w:r w:rsidR="00280C18">
        <w:rPr>
          <w:rFonts w:hint="eastAsia"/>
        </w:rPr>
        <w:t>차단</w:t>
      </w:r>
      <w:r w:rsidR="00280C18">
        <w:rPr>
          <w:rFonts w:hint="eastAsia"/>
        </w:rPr>
        <w:t>)</w:t>
      </w:r>
      <w:r w:rsidR="00E0566C">
        <w:br/>
        <w:t xml:space="preserve">- </w:t>
      </w:r>
      <w:r w:rsidR="00E0566C">
        <w:rPr>
          <w:rFonts w:hint="eastAsia"/>
        </w:rPr>
        <w:t>암호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만료</w:t>
      </w:r>
      <w:r w:rsidR="00E0566C">
        <w:rPr>
          <w:rFonts w:hint="eastAsia"/>
        </w:rPr>
        <w:t xml:space="preserve"> </w:t>
      </w:r>
      <w:proofErr w:type="gramStart"/>
      <w:r w:rsidR="00E0566C">
        <w:rPr>
          <w:rFonts w:hint="eastAsia"/>
        </w:rPr>
        <w:t>날짜</w:t>
      </w:r>
      <w:r w:rsidR="00E0566C">
        <w:rPr>
          <w:rFonts w:hint="eastAsia"/>
        </w:rPr>
        <w:t xml:space="preserve"> </w:t>
      </w:r>
      <w:r w:rsidR="00E0566C">
        <w:t>:</w:t>
      </w:r>
      <w:proofErr w:type="gramEnd"/>
      <w:r w:rsidR="00E0566C">
        <w:t xml:space="preserve"> </w:t>
      </w:r>
      <w:r w:rsidR="00E0566C">
        <w:rPr>
          <w:rFonts w:hint="eastAsia"/>
        </w:rPr>
        <w:t>사용자의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기간을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제한하여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남은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날짜를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보여줍니다</w:t>
      </w:r>
      <w:r w:rsidR="00E0566C">
        <w:rPr>
          <w:rFonts w:hint="eastAsia"/>
        </w:rPr>
        <w:t>.</w:t>
      </w:r>
      <w:r w:rsidR="009C40F7">
        <w:br/>
      </w:r>
      <w:r w:rsidR="009C40F7">
        <w:br w:type="page"/>
      </w:r>
    </w:p>
    <w:p w14:paraId="4BA3F86F" w14:textId="16C71C0A" w:rsidR="00193356" w:rsidRPr="005975AB" w:rsidRDefault="00193356" w:rsidP="00193356">
      <w:pPr>
        <w:pStyle w:val="3"/>
        <w:rPr>
          <w:rFonts w:ascii="맑은 고딕" w:hAnsi="맑은 고딕"/>
        </w:rPr>
      </w:pPr>
      <w:bookmarkStart w:id="76" w:name="_Toc69819978"/>
      <w:r w:rsidRPr="005975AB">
        <w:rPr>
          <w:rFonts w:ascii="맑은 고딕" w:hAnsi="맑은 고딕" w:hint="eastAsia"/>
        </w:rPr>
        <w:lastRenderedPageBreak/>
        <w:t>4.5.</w:t>
      </w:r>
      <w:r>
        <w:rPr>
          <w:rFonts w:ascii="맑은 고딕" w:hAnsi="맑은 고딕"/>
        </w:rPr>
        <w:t>2</w:t>
      </w:r>
      <w:r w:rsidRPr="005975AB">
        <w:rPr>
          <w:rFonts w:ascii="맑은 고딕" w:hAnsi="맑은 고딕" w:hint="eastAsia"/>
        </w:rPr>
        <w:t xml:space="preserve"> 사용자 추가</w:t>
      </w:r>
      <w:bookmarkEnd w:id="76"/>
    </w:p>
    <w:p w14:paraId="7478E8E9" w14:textId="220C072A" w:rsidR="007C235E" w:rsidRDefault="004D317A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78848" behindDoc="1" locked="0" layoutInCell="1" allowOverlap="1" wp14:anchorId="262FDABE" wp14:editId="285F7D2A">
                <wp:simplePos x="0" y="0"/>
                <wp:positionH relativeFrom="column">
                  <wp:posOffset>3028950</wp:posOffset>
                </wp:positionH>
                <wp:positionV relativeFrom="paragraph">
                  <wp:posOffset>2010093</wp:posOffset>
                </wp:positionV>
                <wp:extent cx="2896553" cy="4230370"/>
                <wp:effectExtent l="0" t="19050" r="18415" b="17780"/>
                <wp:wrapTight wrapText="bothSides">
                  <wp:wrapPolygon edited="0">
                    <wp:start x="0" y="-97"/>
                    <wp:lineTo x="0" y="21594"/>
                    <wp:lineTo x="21595" y="21594"/>
                    <wp:lineTo x="21595" y="-97"/>
                    <wp:lineTo x="0" y="-97"/>
                  </wp:wrapPolygon>
                </wp:wrapTight>
                <wp:docPr id="2772" name="그룹 2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6553" cy="4230370"/>
                          <a:chOff x="0" y="0"/>
                          <a:chExt cx="2896553" cy="4230370"/>
                        </a:xfrm>
                      </wpg:grpSpPr>
                      <pic:pic xmlns:pic="http://schemas.openxmlformats.org/drawingml/2006/picture">
                        <pic:nvPicPr>
                          <pic:cNvPr id="301" name="그림 301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813" y="0"/>
                            <a:ext cx="2872740" cy="42303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40" name="직사각형 2240"/>
                        <wps:cNvSpPr/>
                        <wps:spPr>
                          <a:xfrm>
                            <a:off x="200025" y="1123950"/>
                            <a:ext cx="1945040" cy="17642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1" name="직사각형 2241"/>
                        <wps:cNvSpPr/>
                        <wps:spPr>
                          <a:xfrm>
                            <a:off x="209550" y="2057400"/>
                            <a:ext cx="1944867" cy="178179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4" name="직사각형 2244"/>
                        <wps:cNvSpPr/>
                        <wps:spPr>
                          <a:xfrm>
                            <a:off x="209550" y="2238375"/>
                            <a:ext cx="1944867" cy="19336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47" name="그룹 2247"/>
                        <wpg:cNvGrpSpPr/>
                        <wpg:grpSpPr>
                          <a:xfrm>
                            <a:off x="0" y="1038225"/>
                            <a:ext cx="185407" cy="281486"/>
                            <a:chOff x="0" y="0"/>
                            <a:chExt cx="185420" cy="287655"/>
                          </a:xfrm>
                        </wpg:grpSpPr>
                        <wps:wsp>
                          <wps:cNvPr id="2245" name="타원 2245"/>
                          <wps:cNvSpPr/>
                          <wps:spPr>
                            <a:xfrm>
                              <a:off x="0" y="89855"/>
                              <a:ext cx="185420" cy="17462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46" name="Text Box 2246"/>
                          <wps:cNvSpPr txBox="1"/>
                          <wps:spPr>
                            <a:xfrm>
                              <a:off x="52855" y="0"/>
                              <a:ext cx="130175" cy="2876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6BD6BE8E" w14:textId="3195B121" w:rsidR="00733671" w:rsidRPr="003336FB" w:rsidRDefault="00733671" w:rsidP="00865442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50" name="그룹 2250"/>
                        <wpg:cNvGrpSpPr/>
                        <wpg:grpSpPr>
                          <a:xfrm>
                            <a:off x="0" y="1962150"/>
                            <a:ext cx="185407" cy="281486"/>
                            <a:chOff x="0" y="0"/>
                            <a:chExt cx="185420" cy="287655"/>
                          </a:xfrm>
                        </wpg:grpSpPr>
                        <wps:wsp>
                          <wps:cNvPr id="2251" name="타원 2251"/>
                          <wps:cNvSpPr/>
                          <wps:spPr>
                            <a:xfrm>
                              <a:off x="0" y="89855"/>
                              <a:ext cx="185420" cy="17462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52" name="Text Box 2252"/>
                          <wps:cNvSpPr txBox="1"/>
                          <wps:spPr>
                            <a:xfrm>
                              <a:off x="52855" y="0"/>
                              <a:ext cx="130175" cy="2876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B8680B4" w14:textId="685B4C8B" w:rsidR="00733671" w:rsidRPr="003336FB" w:rsidRDefault="00733671" w:rsidP="00865442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53" name="그룹 2253"/>
                        <wpg:cNvGrpSpPr/>
                        <wpg:grpSpPr>
                          <a:xfrm>
                            <a:off x="0" y="2162175"/>
                            <a:ext cx="185407" cy="281486"/>
                            <a:chOff x="0" y="0"/>
                            <a:chExt cx="185420" cy="287655"/>
                          </a:xfrm>
                        </wpg:grpSpPr>
                        <wps:wsp>
                          <wps:cNvPr id="2254" name="타원 2254"/>
                          <wps:cNvSpPr/>
                          <wps:spPr>
                            <a:xfrm>
                              <a:off x="0" y="89855"/>
                              <a:ext cx="185420" cy="174625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55" name="Text Box 2255"/>
                          <wps:cNvSpPr txBox="1"/>
                          <wps:spPr>
                            <a:xfrm>
                              <a:off x="52855" y="0"/>
                              <a:ext cx="130175" cy="2876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6E745E63" w14:textId="056403D6" w:rsidR="00733671" w:rsidRPr="003336FB" w:rsidRDefault="00733671" w:rsidP="00865442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" name="직사각형 10"/>
                        <wps:cNvSpPr/>
                        <wps:spPr>
                          <a:xfrm>
                            <a:off x="209550" y="2557462"/>
                            <a:ext cx="1944370" cy="1252408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4" name="타원 2764"/>
                        <wps:cNvSpPr/>
                        <wps:spPr>
                          <a:xfrm>
                            <a:off x="0" y="2571750"/>
                            <a:ext cx="184785" cy="170815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8" name="Text Box 2768"/>
                        <wps:cNvSpPr txBox="1"/>
                        <wps:spPr>
                          <a:xfrm>
                            <a:off x="52388" y="2486025"/>
                            <a:ext cx="130166" cy="2814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150A59B" w14:textId="5AA34058" w:rsidR="00733671" w:rsidRPr="003336FB" w:rsidRDefault="00733671" w:rsidP="00E542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2FDABE" id="그룹 2772" o:spid="_x0000_s1386" style="position:absolute;margin-left:238.5pt;margin-top:158.3pt;width:228.1pt;height:333.1pt;z-index:-250437632" coordsize="28965,423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">
                <v:shape id="그림 301" o:spid="_x0000_s1387" type="#_x0000_t75" style="position:absolute;left:238;width:28727;height:42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" stroked="t" strokecolor="black [3213]" strokeweight="1pt">
                  <v:imagedata r:id="rId151" o:title=""/>
                  <v:path arrowok="t"/>
                </v:shape>
                <v:rect id="직사각형 2240" o:spid="_x0000_s1388" style="position:absolute;left:2000;top:11239;width:19450;height:17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" filled="f" strokecolor="red" strokeweight="1.25pt"/>
                <v:rect id="직사각형 2241" o:spid="_x0000_s1389" style="position:absolute;left:2095;top:20574;width:19449;height:1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" filled="f" strokecolor="red" strokeweight="1.25pt"/>
                <v:rect id="직사각형 2244" o:spid="_x0000_s1390" style="position:absolute;left:2095;top:22383;width:19449;height:1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" filled="f" strokecolor="red" strokeweight="1.25pt"/>
                <v:group id="그룹 2247" o:spid="_x0000_s1391" style="position:absolute;top:10382;width:1854;height:2815" coordsize="185420,287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1sn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iR5/4THm/AE5PwOAAD//wMAUEsBAi0AFAAGAAgAAAAhANvh9svuAAAAhQEAABMAAAAAAAAA&#10;AAAAAAAAAAAAAFtDb250ZW50X1R5cGVzXS54bWxQSwECLQAUAAYACAAAACEAWvQsW78AAAAVAQAA&#10;CwAAAAAAAAAAAAAAAAAfAQAAX3JlbHMvLnJlbHNQSwECLQAUAAYACAAAACEAordbJ8YAAADdAAAA&#10;DwAAAAAAAAAAAAAAAAAHAgAAZHJzL2Rvd25yZXYueG1sUEsFBgAAAAADAAMAtwAAAPoCAAAAAA==&#10;">
                  <v:oval id="타원 2245" o:spid="_x0000_s1392" style="position:absolute;top:89855;width:185420;height:1746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" fillcolor="window" strokeweight="1pt"/>
                  <v:shape id="Text Box 2246" o:spid="_x0000_s1393" type="#_x0000_t202" style="position:absolute;left:52855;width:130175;height:287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" filled="f" stroked="f" strokeweight=".5pt">
                    <v:textbox inset="0,0,0,0">
                      <w:txbxContent>
                        <w:p w14:paraId="6BD6BE8E" w14:textId="3195B121" w:rsidR="00733671" w:rsidRPr="003336FB" w:rsidRDefault="00733671" w:rsidP="00865442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250" o:spid="_x0000_s1394" style="position:absolute;top:19621;width:1854;height:2815" coordsize="185420,287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">
                  <v:oval id="타원 2251" o:spid="_x0000_s1395" style="position:absolute;top:89855;width:185420;height:1746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" fillcolor="window" strokeweight="1pt"/>
                  <v:shape id="Text Box 2252" o:spid="_x0000_s1396" type="#_x0000_t202" style="position:absolute;left:52855;width:130175;height:287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" filled="f" stroked="f" strokeweight=".5pt">
                    <v:textbox inset="0,0,0,0">
                      <w:txbxContent>
                        <w:p w14:paraId="2B8680B4" w14:textId="685B4C8B" w:rsidR="00733671" w:rsidRPr="003336FB" w:rsidRDefault="00733671" w:rsidP="00865442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253" o:spid="_x0000_s1397" style="position:absolute;top:21621;width:1854;height:2815" coordsize="185420,287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cv5xQAAAN0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">
                  <v:oval id="타원 2254" o:spid="_x0000_s1398" style="position:absolute;top:89855;width:185420;height:1746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" fillcolor="window" strokeweight="1pt"/>
                  <v:shape id="Text Box 2255" o:spid="_x0000_s1399" type="#_x0000_t202" style="position:absolute;left:52855;width:130175;height:287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" filled="f" stroked="f" strokeweight=".5pt">
                    <v:textbox inset="0,0,0,0">
                      <w:txbxContent>
                        <w:p w14:paraId="6E745E63" w14:textId="056403D6" w:rsidR="00733671" w:rsidRPr="003336FB" w:rsidRDefault="00733671" w:rsidP="00865442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rect id="직사각형 10" o:spid="_x0000_s1400" style="position:absolute;left:2095;top:25574;width:19444;height:12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" filled="f" strokecolor="red" strokeweight="1.25pt"/>
                <v:oval id="타원 2764" o:spid="_x0000_s1401" style="position:absolute;top:25717;width:184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" fillcolor="window" strokeweight="1pt"/>
                <v:shape id="Text Box 2768" o:spid="_x0000_s1402" type="#_x0000_t202" style="position:absolute;left:523;top:24860;width:1302;height:28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" filled="f" stroked="f" strokeweight=".5pt">
                  <v:textbox inset="0,0,0,0">
                    <w:txbxContent>
                      <w:p w14:paraId="7150A59B" w14:textId="5AA34058" w:rsidR="00733671" w:rsidRPr="003336FB" w:rsidRDefault="00733671" w:rsidP="00E5427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E0566C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46080" behindDoc="1" locked="0" layoutInCell="1" allowOverlap="1" wp14:anchorId="4EA80532" wp14:editId="72517E95">
                <wp:simplePos x="0" y="0"/>
                <wp:positionH relativeFrom="margin">
                  <wp:align>center</wp:align>
                </wp:positionH>
                <wp:positionV relativeFrom="paragraph">
                  <wp:posOffset>811530</wp:posOffset>
                </wp:positionV>
                <wp:extent cx="5943600" cy="1085850"/>
                <wp:effectExtent l="19050" t="19050" r="19050" b="19050"/>
                <wp:wrapTight wrapText="bothSides">
                  <wp:wrapPolygon edited="0">
                    <wp:start x="-69" y="-379"/>
                    <wp:lineTo x="-69" y="21600"/>
                    <wp:lineTo x="21600" y="21600"/>
                    <wp:lineTo x="21600" y="-379"/>
                    <wp:lineTo x="-69" y="-379"/>
                  </wp:wrapPolygon>
                </wp:wrapTight>
                <wp:docPr id="2196" name="그룹 2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085850"/>
                          <a:chOff x="0" y="5987"/>
                          <a:chExt cx="5943600" cy="1073875"/>
                        </a:xfrm>
                      </wpg:grpSpPr>
                      <pic:pic xmlns:pic="http://schemas.openxmlformats.org/drawingml/2006/picture">
                        <pic:nvPicPr>
                          <pic:cNvPr id="2197" name="그림 2197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5987"/>
                            <a:ext cx="5943600" cy="10738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98" name="직사각형 2198"/>
                        <wps:cNvSpPr/>
                        <wps:spPr>
                          <a:xfrm>
                            <a:off x="4301147" y="926048"/>
                            <a:ext cx="413517" cy="133957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008867" id="그룹 2196" o:spid="_x0000_s1026" style="position:absolute;left:0;text-align:left;margin-left:0;margin-top:63.9pt;width:468pt;height:85.5pt;z-index:-250470400;mso-position-horizontal:center;mso-position-horizontal-relative:margin" coordorigin=",59" coordsize="59436,10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">
                <v:shape id="그림 2197" o:spid="_x0000_s1027" type="#_x0000_t75" style="position:absolute;top:59;width:59436;height:10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" stroked="t" strokecolor="black [3213]" strokeweight="1pt">
                  <v:imagedata r:id="rId149" o:title=""/>
                  <v:path arrowok="t"/>
                </v:shape>
                <v:rect id="직사각형 2198" o:spid="_x0000_s1028" style="position:absolute;left:43011;top:9260;width:4135;height:1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E0566C">
        <w:br/>
      </w:r>
      <w:r w:rsidR="00193356" w:rsidRPr="004C73A1">
        <w:rPr>
          <w:rFonts w:hint="eastAsia"/>
        </w:rPr>
        <w:t>사용자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권한을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다르게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부여하고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운영하려면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새로운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사용자를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추가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등록하십시오</w:t>
      </w:r>
      <w:r w:rsidR="00193356" w:rsidRPr="004C73A1">
        <w:rPr>
          <w:rFonts w:hint="eastAsia"/>
        </w:rPr>
        <w:t>.</w:t>
      </w:r>
      <w:r w:rsidR="00E0566C">
        <w:br/>
      </w:r>
      <w:r w:rsidR="00193356" w:rsidRPr="004C73A1">
        <w:rPr>
          <w:rFonts w:hint="eastAsia"/>
        </w:rPr>
        <w:t>사용자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리스트에서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등록된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사용자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정보를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확인할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수</w:t>
      </w:r>
      <w:r w:rsidR="00193356" w:rsidRPr="004C73A1">
        <w:rPr>
          <w:rFonts w:hint="eastAsia"/>
        </w:rPr>
        <w:t xml:space="preserve"> </w:t>
      </w:r>
      <w:r w:rsidR="00193356" w:rsidRPr="004C73A1">
        <w:rPr>
          <w:rFonts w:hint="eastAsia"/>
        </w:rPr>
        <w:t>있습니다</w:t>
      </w:r>
      <w:r w:rsidR="00193356" w:rsidRPr="004C73A1">
        <w:rPr>
          <w:rFonts w:hint="eastAsia"/>
        </w:rPr>
        <w:t>.</w:t>
      </w:r>
      <w:r w:rsidR="00E0566C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사용자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오른쪽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하단에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E0566C">
        <w:t>‘</w:t>
      </w:r>
      <w:r w:rsidR="00142E75">
        <w:rPr>
          <w:rFonts w:hint="eastAsia"/>
        </w:rPr>
        <w:t>추가</w:t>
      </w:r>
      <w:r w:rsidR="00E0566C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클릭하세요</w:t>
      </w:r>
      <w:r w:rsidR="00142E75">
        <w:rPr>
          <w:rFonts w:hint="eastAsia"/>
        </w:rPr>
        <w:t>.</w:t>
      </w:r>
      <w:r w:rsidR="00142E75" w:rsidRPr="00DA7523">
        <w:rPr>
          <w:noProof/>
        </w:rPr>
        <w:t xml:space="preserve"> </w:t>
      </w:r>
      <w:r w:rsidR="00E0566C">
        <w:rPr>
          <w:noProof/>
        </w:rPr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우측</w:t>
      </w:r>
      <w:r w:rsidR="00142E75">
        <w:rPr>
          <w:rFonts w:hint="eastAsia"/>
        </w:rPr>
        <w:t xml:space="preserve"> </w:t>
      </w:r>
      <w:r w:rsidR="00E0566C">
        <w:rPr>
          <w:rFonts w:hint="eastAsia"/>
        </w:rPr>
        <w:t>그림과</w:t>
      </w:r>
      <w:r w:rsidR="00E0566C">
        <w:rPr>
          <w:rFonts w:hint="eastAsia"/>
        </w:rPr>
        <w:t xml:space="preserve"> </w:t>
      </w:r>
      <w:r w:rsidR="00142E75">
        <w:rPr>
          <w:rFonts w:hint="eastAsia"/>
        </w:rPr>
        <w:t>같이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메뉴가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활성화됩니다</w:t>
      </w:r>
      <w:r w:rsidR="00142E75">
        <w:rPr>
          <w:rFonts w:hint="eastAsia"/>
        </w:rPr>
        <w:t>.</w:t>
      </w:r>
      <w:r w:rsidR="00E0566C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사용할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아이디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비밀번호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비밀번호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확인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사용자이름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권한우선순위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사용자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정보</w:t>
      </w:r>
      <w:r w:rsidR="00142E75">
        <w:rPr>
          <w:rFonts w:hint="eastAsia"/>
        </w:rPr>
        <w:t xml:space="preserve">, </w:t>
      </w:r>
      <w:r w:rsidR="00E0566C">
        <w:rPr>
          <w:rFonts w:hint="eastAsia"/>
        </w:rPr>
        <w:t>암호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만료</w:t>
      </w:r>
      <w:r w:rsidR="00E0566C">
        <w:rPr>
          <w:rFonts w:hint="eastAsia"/>
        </w:rPr>
        <w:t xml:space="preserve"> </w:t>
      </w:r>
      <w:r w:rsidR="00E0566C">
        <w:rPr>
          <w:rFonts w:hint="eastAsia"/>
        </w:rPr>
        <w:t>정책</w:t>
      </w:r>
      <w:r w:rsidR="00E0566C">
        <w:rPr>
          <w:rFonts w:hint="eastAsia"/>
        </w:rPr>
        <w:t>,</w:t>
      </w:r>
      <w:r w:rsidR="00E0566C">
        <w:t xml:space="preserve"> </w:t>
      </w:r>
      <w:r w:rsidR="00535A0E">
        <w:rPr>
          <w:rFonts w:hint="eastAsia"/>
        </w:rPr>
        <w:t>사용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유무</w:t>
      </w:r>
      <w:r w:rsidR="00535A0E">
        <w:rPr>
          <w:rFonts w:hint="eastAsia"/>
        </w:rPr>
        <w:t>,</w:t>
      </w:r>
      <w:r w:rsidR="00535A0E">
        <w:t xml:space="preserve"> </w:t>
      </w:r>
      <w:r w:rsidR="00142E75">
        <w:rPr>
          <w:rFonts w:hint="eastAsia"/>
        </w:rPr>
        <w:t>사용권한을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입력하고</w:t>
      </w:r>
      <w:r w:rsidR="00142E75">
        <w:rPr>
          <w:rFonts w:hint="eastAsia"/>
        </w:rPr>
        <w:t xml:space="preserve"> </w:t>
      </w:r>
      <w:r w:rsidR="00535A0E">
        <w:t>‘</w:t>
      </w:r>
      <w:r w:rsidR="00142E75">
        <w:rPr>
          <w:rFonts w:hint="eastAsia"/>
        </w:rPr>
        <w:t>확인</w:t>
      </w:r>
      <w:r w:rsidR="00535A0E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클릭하시면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추가가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완료됩니다</w:t>
      </w:r>
      <w:r w:rsidR="00142E75">
        <w:rPr>
          <w:rFonts w:hint="eastAsia"/>
        </w:rPr>
        <w:t>.</w:t>
      </w:r>
      <w:r w:rsidR="00535A0E">
        <w:br/>
      </w:r>
      <w:r w:rsidR="007C235E">
        <w:t>1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권한순위는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낮은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권한자가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있어도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높은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권한자가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제어를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낮은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권한자는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제어를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없습니다</w:t>
      </w:r>
      <w:r w:rsidR="00142E75">
        <w:rPr>
          <w:rFonts w:hint="eastAsia"/>
        </w:rPr>
        <w:t>. (</w:t>
      </w:r>
      <w:r w:rsidR="00142E75">
        <w:rPr>
          <w:rFonts w:hint="eastAsia"/>
        </w:rPr>
        <w:t>숫자는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낮을수록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높음</w:t>
      </w:r>
      <w:r w:rsidR="00142E75">
        <w:rPr>
          <w:rFonts w:hint="eastAsia"/>
        </w:rPr>
        <w:t>)</w:t>
      </w:r>
      <w:r w:rsidR="00E54270">
        <w:br/>
      </w:r>
      <w:r w:rsidR="00535A0E">
        <w:br/>
      </w:r>
      <w:r w:rsidR="007C235E">
        <w:t>2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사용자의</w:t>
      </w:r>
      <w:r w:rsidR="00142E75">
        <w:rPr>
          <w:rFonts w:hint="eastAsia"/>
        </w:rPr>
        <w:t xml:space="preserve"> </w:t>
      </w:r>
      <w:r w:rsidR="006925B4">
        <w:rPr>
          <w:rFonts w:hint="eastAsia"/>
        </w:rPr>
        <w:t>암호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사용</w:t>
      </w:r>
      <w:r w:rsidR="006925B4">
        <w:rPr>
          <w:rFonts w:hint="eastAsia"/>
        </w:rPr>
        <w:t xml:space="preserve"> </w:t>
      </w:r>
      <w:r w:rsidR="00142E75">
        <w:rPr>
          <w:rFonts w:hint="eastAsia"/>
        </w:rPr>
        <w:t>기간을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제한하려면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암호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만료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정책에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체크를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하시고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좌측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하단의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옵션에서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암호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만료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정책에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기간과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안내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알람을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입력하시면</w:t>
      </w:r>
      <w:r w:rsidR="00535A0E">
        <w:t xml:space="preserve"> </w:t>
      </w:r>
      <w:r w:rsidR="00142E75">
        <w:rPr>
          <w:rFonts w:hint="eastAsia"/>
        </w:rPr>
        <w:t>됩니다</w:t>
      </w:r>
      <w:r w:rsidR="00142E75">
        <w:rPr>
          <w:rFonts w:hint="eastAsia"/>
        </w:rPr>
        <w:t>.</w:t>
      </w:r>
      <w:r w:rsidR="00535A0E">
        <w:t xml:space="preserve"> </w:t>
      </w:r>
      <w:r w:rsidR="00142E75">
        <w:rPr>
          <w:rFonts w:hint="eastAsia"/>
        </w:rPr>
        <w:t>(</w:t>
      </w:r>
      <w:r w:rsidR="00535A0E">
        <w:rPr>
          <w:rFonts w:hint="eastAsia"/>
        </w:rPr>
        <w:t>평상시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메뉴는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숨어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있으며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사용하시려면</w:t>
      </w:r>
      <w:r w:rsidR="00535A0E">
        <w:rPr>
          <w:rFonts w:hint="eastAsia"/>
        </w:rPr>
        <w:t xml:space="preserve"> </w:t>
      </w:r>
      <w:r w:rsidR="006925B4">
        <w:rPr>
          <w:rFonts w:hint="eastAsia"/>
        </w:rPr>
        <w:t>제조회사</w:t>
      </w:r>
      <w:r w:rsidR="00535A0E">
        <w:rPr>
          <w:rFonts w:hint="eastAsia"/>
        </w:rPr>
        <w:t>에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연락주시면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활</w:t>
      </w:r>
      <w:r w:rsidR="006925B4">
        <w:rPr>
          <w:rFonts w:hint="eastAsia"/>
        </w:rPr>
        <w:t>성화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방법을</w:t>
      </w:r>
      <w:r w:rsidR="00535A0E">
        <w:rPr>
          <w:rFonts w:hint="eastAsia"/>
        </w:rPr>
        <w:t xml:space="preserve"> </w:t>
      </w:r>
      <w:r w:rsidR="00535A0E">
        <w:rPr>
          <w:rFonts w:hint="eastAsia"/>
        </w:rPr>
        <w:t>알려드립니다</w:t>
      </w:r>
      <w:r w:rsidR="00535A0E">
        <w:rPr>
          <w:rFonts w:hint="eastAsia"/>
        </w:rPr>
        <w:t>.</w:t>
      </w:r>
      <w:r w:rsidR="00142E75">
        <w:rPr>
          <w:rFonts w:hint="eastAsia"/>
        </w:rPr>
        <w:t>)</w:t>
      </w:r>
      <w:r w:rsidR="00E54270">
        <w:br/>
      </w:r>
      <w:r w:rsidR="00535A0E">
        <w:br/>
      </w:r>
      <w:r w:rsidR="007C235E">
        <w:t>3</w:t>
      </w:r>
      <w:r w:rsidR="00142E75">
        <w:rPr>
          <w:rFonts w:hint="eastAsia"/>
        </w:rPr>
        <w:t xml:space="preserve"> </w:t>
      </w:r>
      <w:r w:rsidR="00142E75" w:rsidRPr="004C73A1">
        <w:rPr>
          <w:rFonts w:hint="eastAsia"/>
        </w:rPr>
        <w:t>추가한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사용자에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대해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아이디의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사용유무를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설정할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수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있습니다</w:t>
      </w:r>
      <w:r w:rsidR="00142E75" w:rsidRPr="004C73A1">
        <w:rPr>
          <w:rFonts w:hint="eastAsia"/>
        </w:rPr>
        <w:t>.</w:t>
      </w:r>
      <w:r w:rsidR="007C235E">
        <w:br/>
      </w:r>
      <w:r w:rsidR="007C235E">
        <w:rPr>
          <w:rFonts w:hint="eastAsia"/>
        </w:rPr>
        <w:t>-</w:t>
      </w:r>
      <w:r w:rsidR="007C235E">
        <w:t xml:space="preserve"> </w:t>
      </w:r>
      <w:proofErr w:type="gramStart"/>
      <w:r w:rsidR="00142E75" w:rsidRPr="004C73A1">
        <w:rPr>
          <w:rFonts w:hint="eastAsia"/>
        </w:rPr>
        <w:t>사용함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로그인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하여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사용권한에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따른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기능을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사용할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수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있습니다</w:t>
      </w:r>
      <w:r w:rsidR="00142E75" w:rsidRPr="004C73A1">
        <w:rPr>
          <w:rFonts w:hint="eastAsia"/>
        </w:rPr>
        <w:t>.</w:t>
      </w:r>
      <w:r w:rsidR="007C235E">
        <w:br/>
      </w:r>
      <w:r w:rsidR="007C235E">
        <w:rPr>
          <w:rFonts w:hint="eastAsia"/>
        </w:rPr>
        <w:t xml:space="preserve">- </w:t>
      </w:r>
      <w:r w:rsidR="00142E75" w:rsidRPr="004C73A1">
        <w:rPr>
          <w:rFonts w:hint="eastAsia"/>
        </w:rPr>
        <w:t>사용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안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함</w:t>
      </w:r>
      <w:r w:rsidR="00142E75">
        <w:rPr>
          <w:rFonts w:hint="eastAsia"/>
        </w:rPr>
        <w:t xml:space="preserve"> </w:t>
      </w:r>
      <w:r w:rsidR="00142E75">
        <w:t xml:space="preserve">: </w:t>
      </w:r>
      <w:r w:rsidR="00142E75" w:rsidRPr="004C73A1">
        <w:rPr>
          <w:rFonts w:hint="eastAsia"/>
        </w:rPr>
        <w:t>해당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계정으로는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로그인이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불가능</w:t>
      </w:r>
      <w:r w:rsidR="00142E75" w:rsidRPr="004C73A1">
        <w:rPr>
          <w:rFonts w:hint="eastAsia"/>
        </w:rPr>
        <w:t xml:space="preserve"> </w:t>
      </w:r>
      <w:r w:rsidR="00142E75" w:rsidRPr="004C73A1">
        <w:rPr>
          <w:rFonts w:hint="eastAsia"/>
        </w:rPr>
        <w:t>합니다</w:t>
      </w:r>
      <w:r w:rsidR="00142E75" w:rsidRPr="004C73A1">
        <w:rPr>
          <w:rFonts w:hint="eastAsia"/>
        </w:rPr>
        <w:t>.</w:t>
      </w:r>
      <w:r w:rsidR="007C235E">
        <w:br/>
      </w:r>
      <w:r w:rsidR="007C235E">
        <w:rPr>
          <w:rFonts w:hint="eastAsia"/>
        </w:rPr>
        <w:t>(</w:t>
      </w:r>
      <w:r w:rsidR="007C235E" w:rsidRPr="004C73A1">
        <w:rPr>
          <w:rFonts w:hint="eastAsia"/>
        </w:rPr>
        <w:t>사용</w:t>
      </w:r>
      <w:r w:rsidR="007C235E" w:rsidRPr="004C73A1">
        <w:rPr>
          <w:rFonts w:hint="eastAsia"/>
        </w:rPr>
        <w:t xml:space="preserve"> </w:t>
      </w:r>
      <w:r w:rsidR="007C235E" w:rsidRPr="004C73A1">
        <w:rPr>
          <w:rFonts w:hint="eastAsia"/>
        </w:rPr>
        <w:t>안</w:t>
      </w:r>
      <w:r w:rsidR="007C235E" w:rsidRPr="004C73A1">
        <w:rPr>
          <w:rFonts w:hint="eastAsia"/>
        </w:rPr>
        <w:t xml:space="preserve"> </w:t>
      </w:r>
      <w:r w:rsidR="007C235E" w:rsidRPr="004C73A1">
        <w:rPr>
          <w:rFonts w:hint="eastAsia"/>
        </w:rPr>
        <w:t>함으로</w:t>
      </w:r>
      <w:r w:rsidR="007C235E" w:rsidRPr="004C73A1">
        <w:rPr>
          <w:rFonts w:hint="eastAsia"/>
        </w:rPr>
        <w:t xml:space="preserve"> </w:t>
      </w:r>
      <w:r w:rsidR="007C235E" w:rsidRPr="004C73A1">
        <w:rPr>
          <w:rFonts w:hint="eastAsia"/>
        </w:rPr>
        <w:t>설정했을</w:t>
      </w:r>
      <w:r w:rsidR="007C235E" w:rsidRPr="004C73A1">
        <w:rPr>
          <w:rFonts w:hint="eastAsia"/>
        </w:rPr>
        <w:t xml:space="preserve"> </w:t>
      </w:r>
      <w:r w:rsidR="007C235E" w:rsidRPr="004C73A1">
        <w:rPr>
          <w:rFonts w:hint="eastAsia"/>
        </w:rPr>
        <w:t>때</w:t>
      </w:r>
      <w:r w:rsidR="007C235E" w:rsidRPr="004C73A1">
        <w:rPr>
          <w:rFonts w:hint="eastAsia"/>
        </w:rPr>
        <w:t xml:space="preserve"> </w:t>
      </w:r>
      <w:r w:rsidR="007C235E">
        <w:rPr>
          <w:rFonts w:hint="eastAsia"/>
        </w:rPr>
        <w:t>사용자</w:t>
      </w:r>
      <w:r w:rsidR="007C235E">
        <w:rPr>
          <w:rFonts w:hint="eastAsia"/>
        </w:rPr>
        <w:t xml:space="preserve"> </w:t>
      </w:r>
      <w:r w:rsidR="007C235E">
        <w:rPr>
          <w:rFonts w:hint="eastAsia"/>
        </w:rPr>
        <w:t>리스트</w:t>
      </w:r>
      <w:r w:rsidR="007C235E">
        <w:rPr>
          <w:rFonts w:hint="eastAsia"/>
        </w:rPr>
        <w:t xml:space="preserve"> </w:t>
      </w:r>
      <w:r w:rsidR="007C235E">
        <w:t>‘</w:t>
      </w:r>
      <w:r w:rsidR="007C235E">
        <w:rPr>
          <w:rFonts w:hint="eastAsia"/>
        </w:rPr>
        <w:t>상태</w:t>
      </w:r>
      <w:r w:rsidR="007C235E">
        <w:t>’</w:t>
      </w:r>
      <w:r w:rsidR="007C235E">
        <w:rPr>
          <w:rFonts w:hint="eastAsia"/>
        </w:rPr>
        <w:t xml:space="preserve"> </w:t>
      </w:r>
      <w:r w:rsidR="007C235E">
        <w:rPr>
          <w:rFonts w:hint="eastAsia"/>
        </w:rPr>
        <w:t>란에</w:t>
      </w:r>
      <w:r w:rsidR="007C235E">
        <w:rPr>
          <w:rFonts w:hint="eastAsia"/>
        </w:rPr>
        <w:t xml:space="preserve"> </w:t>
      </w:r>
      <w:r w:rsidR="007C235E">
        <w:t>‘</w:t>
      </w:r>
      <w:r w:rsidR="007C235E">
        <w:rPr>
          <w:rFonts w:hint="eastAsia"/>
        </w:rPr>
        <w:t>차단</w:t>
      </w:r>
      <w:r w:rsidR="007C235E">
        <w:t>’</w:t>
      </w:r>
      <w:r w:rsidR="007C235E">
        <w:rPr>
          <w:rFonts w:hint="eastAsia"/>
        </w:rPr>
        <w:t>이라고</w:t>
      </w:r>
      <w:r w:rsidR="007C235E">
        <w:rPr>
          <w:rFonts w:hint="eastAsia"/>
        </w:rPr>
        <w:t xml:space="preserve"> </w:t>
      </w:r>
      <w:r w:rsidR="007C235E">
        <w:rPr>
          <w:rFonts w:hint="eastAsia"/>
        </w:rPr>
        <w:t>나타납니다</w:t>
      </w:r>
      <w:r w:rsidR="007C235E">
        <w:rPr>
          <w:rFonts w:hint="eastAsia"/>
        </w:rPr>
        <w:t>.</w:t>
      </w:r>
      <w:r w:rsidR="007C235E">
        <w:t>)</w:t>
      </w:r>
      <w:r w:rsidR="00E54270">
        <w:br/>
      </w:r>
      <w:r w:rsidR="007C235E">
        <w:br w:type="page"/>
      </w:r>
    </w:p>
    <w:p w14:paraId="7E8640AE" w14:textId="63D0AB4C" w:rsidR="00142E75" w:rsidRDefault="00C70E64" w:rsidP="00142E75">
      <w:r>
        <w:rPr>
          <w:noProof/>
        </w:rPr>
        <w:lastRenderedPageBreak/>
        <w:drawing>
          <wp:anchor distT="0" distB="0" distL="114300" distR="114300" simplePos="0" relativeHeight="252879872" behindDoc="1" locked="0" layoutInCell="1" allowOverlap="1" wp14:anchorId="438531DC" wp14:editId="3B722186">
            <wp:simplePos x="0" y="0"/>
            <wp:positionH relativeFrom="margin">
              <wp:posOffset>3046412</wp:posOffset>
            </wp:positionH>
            <wp:positionV relativeFrom="paragraph">
              <wp:posOffset>345440</wp:posOffset>
            </wp:positionV>
            <wp:extent cx="2879725" cy="1450340"/>
            <wp:effectExtent l="19050" t="19050" r="15875" b="16510"/>
            <wp:wrapTight wrapText="bothSides">
              <wp:wrapPolygon edited="0">
                <wp:start x="-143" y="-284"/>
                <wp:lineTo x="-143" y="21562"/>
                <wp:lineTo x="21576" y="21562"/>
                <wp:lineTo x="21576" y="-284"/>
                <wp:lineTo x="-143" y="-284"/>
              </wp:wrapPolygon>
            </wp:wrapTight>
            <wp:docPr id="2769" name="그림 2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9" name="그림 2769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45034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270">
        <w:t>4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</w:t>
      </w:r>
      <w:r w:rsidR="00E54270">
        <w:rPr>
          <w:rFonts w:hint="eastAsia"/>
        </w:rPr>
        <w:t xml:space="preserve"> </w:t>
      </w:r>
      <w:r w:rsidR="00142E75">
        <w:rPr>
          <w:rFonts w:hint="eastAsia"/>
        </w:rPr>
        <w:t>권한</w:t>
      </w:r>
      <w:r w:rsidR="00E54270">
        <w:rPr>
          <w:rFonts w:hint="eastAsia"/>
        </w:rPr>
        <w:t xml:space="preserve"> </w:t>
      </w:r>
      <w:r w:rsidR="00E54270">
        <w:rPr>
          <w:rFonts w:hint="eastAsia"/>
        </w:rPr>
        <w:t>설정</w:t>
      </w:r>
      <w:r w:rsidR="00E54270">
        <w:br/>
      </w:r>
      <w:r w:rsidR="00E54270">
        <w:br/>
      </w:r>
      <w:r w:rsidR="00142E75">
        <w:rPr>
          <w:rFonts w:hint="eastAsia"/>
        </w:rPr>
        <w:t>추가한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사용자의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권한을</w:t>
      </w:r>
      <w:r w:rsidR="00142E75">
        <w:rPr>
          <w:rFonts w:hint="eastAsia"/>
        </w:rPr>
        <w:t xml:space="preserve"> </w:t>
      </w:r>
      <w:r w:rsidR="00B27139">
        <w:rPr>
          <w:rFonts w:hint="eastAsia"/>
        </w:rPr>
        <w:t>설정</w:t>
      </w:r>
      <w:r w:rsidR="00142E75">
        <w:rPr>
          <w:rFonts w:hint="eastAsia"/>
        </w:rPr>
        <w:t>하기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위한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수단으로</w:t>
      </w:r>
      <w:r w:rsidR="00142E75">
        <w:rPr>
          <w:rFonts w:hint="eastAsia"/>
        </w:rPr>
        <w:t xml:space="preserve"> </w:t>
      </w:r>
      <w:r w:rsidR="00B27139">
        <w:rPr>
          <w:rFonts w:hint="eastAsia"/>
        </w:rPr>
        <w:t>우측</w:t>
      </w:r>
      <w:r w:rsidR="00B27139">
        <w:rPr>
          <w:rFonts w:hint="eastAsia"/>
        </w:rPr>
        <w:t xml:space="preserve"> </w:t>
      </w:r>
      <w:r w:rsidR="00B27139">
        <w:rPr>
          <w:rFonts w:hint="eastAsia"/>
        </w:rPr>
        <w:t>그림과</w:t>
      </w:r>
      <w:r w:rsidR="00B27139">
        <w:rPr>
          <w:rFonts w:hint="eastAsia"/>
        </w:rPr>
        <w:t xml:space="preserve"> </w:t>
      </w:r>
      <w:r w:rsidR="00B27139">
        <w:rPr>
          <w:rFonts w:hint="eastAsia"/>
        </w:rPr>
        <w:t>같이</w:t>
      </w:r>
      <w:r w:rsidR="00B27139">
        <w:rPr>
          <w:rFonts w:hint="eastAsia"/>
        </w:rPr>
        <w:t xml:space="preserve"> </w:t>
      </w:r>
      <w:r w:rsidR="00142E75">
        <w:rPr>
          <w:rFonts w:hint="eastAsia"/>
        </w:rPr>
        <w:t>체크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유무에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따라</w:t>
      </w:r>
      <w:r w:rsidR="00142E75"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 w:rsidR="00B27139">
        <w:rPr>
          <w:rFonts w:hint="eastAsia"/>
        </w:rPr>
        <w:t>권한</w:t>
      </w:r>
      <w:r w:rsidR="00142E75">
        <w:rPr>
          <w:rFonts w:hint="eastAsia"/>
        </w:rPr>
        <w:t>을</w:t>
      </w:r>
      <w:r w:rsidR="00142E75">
        <w:rPr>
          <w:rFonts w:hint="eastAsia"/>
        </w:rPr>
        <w:t xml:space="preserve"> </w:t>
      </w:r>
      <w:r>
        <w:rPr>
          <w:rFonts w:hint="eastAsia"/>
        </w:rPr>
        <w:t>제한할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 xml:space="preserve">. </w:t>
      </w:r>
      <w:r>
        <w:br/>
      </w:r>
      <w:r>
        <w:rPr>
          <w:rFonts w:hint="eastAsia"/>
        </w:rPr>
        <w:t>(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권한은</w:t>
      </w:r>
      <w:r>
        <w:rPr>
          <w:rFonts w:hint="eastAsia"/>
        </w:rPr>
        <w:t xml:space="preserve"> </w:t>
      </w:r>
      <w:r>
        <w:rPr>
          <w:rFonts w:hint="eastAsia"/>
        </w:rPr>
        <w:t>버전에</w:t>
      </w:r>
      <w:r>
        <w:rPr>
          <w:rFonts w:hint="eastAsia"/>
        </w:rPr>
        <w:t xml:space="preserve"> </w:t>
      </w:r>
      <w:r>
        <w:rPr>
          <w:rFonts w:hint="eastAsia"/>
        </w:rPr>
        <w:t>따라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r>
        <w:rPr>
          <w:rFonts w:hint="eastAsia"/>
        </w:rPr>
        <w:t>수량이</w:t>
      </w:r>
      <w:r>
        <w:rPr>
          <w:rFonts w:hint="eastAsia"/>
        </w:rPr>
        <w:t xml:space="preserve"> </w:t>
      </w:r>
      <w:r>
        <w:rPr>
          <w:rFonts w:hint="eastAsia"/>
        </w:rPr>
        <w:t>바뀝니다</w:t>
      </w:r>
      <w:r>
        <w:rPr>
          <w:rFonts w:hint="eastAsia"/>
        </w:rPr>
        <w:t>.</w:t>
      </w:r>
      <w:r>
        <w:t>)</w:t>
      </w:r>
    </w:p>
    <w:p w14:paraId="5771480B" w14:textId="77777777" w:rsidR="00C70E64" w:rsidRDefault="00C70E64" w:rsidP="00142E75"/>
    <w:p w14:paraId="7F6C4EFD" w14:textId="6C03DCC0" w:rsidR="00142E75" w:rsidRDefault="00C70E64" w:rsidP="00142E75">
      <w:r>
        <w:rPr>
          <w:noProof/>
        </w:rPr>
        <w:drawing>
          <wp:anchor distT="0" distB="0" distL="114300" distR="114300" simplePos="0" relativeHeight="252881920" behindDoc="1" locked="0" layoutInCell="1" allowOverlap="1" wp14:anchorId="09AADF32" wp14:editId="247CF436">
            <wp:simplePos x="0" y="0"/>
            <wp:positionH relativeFrom="margin">
              <wp:align>center</wp:align>
            </wp:positionH>
            <wp:positionV relativeFrom="paragraph">
              <wp:posOffset>40958</wp:posOffset>
            </wp:positionV>
            <wp:extent cx="1914792" cy="1381318"/>
            <wp:effectExtent l="19050" t="19050" r="9525" b="28575"/>
            <wp:wrapTight wrapText="bothSides">
              <wp:wrapPolygon edited="0">
                <wp:start x="-215" y="-298"/>
                <wp:lineTo x="-215" y="21749"/>
                <wp:lineTo x="21493" y="21749"/>
                <wp:lineTo x="21493" y="-298"/>
                <wp:lineTo x="-215" y="-298"/>
              </wp:wrapPolygon>
            </wp:wrapTight>
            <wp:docPr id="2771" name="그림 2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1" name="그림 2771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792" cy="138131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880896" behindDoc="1" locked="0" layoutInCell="1" allowOverlap="1" wp14:anchorId="20BDDB21" wp14:editId="68B18FFC">
            <wp:simplePos x="0" y="0"/>
            <wp:positionH relativeFrom="margin">
              <wp:posOffset>4014470</wp:posOffset>
            </wp:positionH>
            <wp:positionV relativeFrom="paragraph">
              <wp:posOffset>34290</wp:posOffset>
            </wp:positionV>
            <wp:extent cx="1914525" cy="1381125"/>
            <wp:effectExtent l="19050" t="19050" r="28575" b="28575"/>
            <wp:wrapTight wrapText="bothSides">
              <wp:wrapPolygon edited="0">
                <wp:start x="-215" y="-298"/>
                <wp:lineTo x="-215" y="21749"/>
                <wp:lineTo x="21707" y="21749"/>
                <wp:lineTo x="21707" y="-298"/>
                <wp:lineTo x="-215" y="-298"/>
              </wp:wrapPolygon>
            </wp:wrapTight>
            <wp:docPr id="2770" name="그림 2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0" name="그림 2770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811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E75">
        <w:rPr>
          <w:rFonts w:hint="eastAsia"/>
        </w:rPr>
        <w:t>권한이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없는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상태에서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실행을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하면</w:t>
      </w:r>
      <w:r w:rsidR="00142E75">
        <w:rPr>
          <w:rFonts w:hint="eastAsia"/>
        </w:rPr>
        <w:t xml:space="preserve"> </w:t>
      </w:r>
      <w:r w:rsidR="004D317A">
        <w:rPr>
          <w:rFonts w:hint="eastAsia"/>
        </w:rPr>
        <w:t>우측</w:t>
      </w:r>
      <w:r w:rsidR="004D317A">
        <w:rPr>
          <w:rFonts w:hint="eastAsia"/>
        </w:rPr>
        <w:t xml:space="preserve"> </w:t>
      </w:r>
      <w:r w:rsidR="004D317A">
        <w:rPr>
          <w:rFonts w:hint="eastAsia"/>
        </w:rPr>
        <w:t>그림과</w:t>
      </w:r>
      <w:r w:rsidR="004D317A">
        <w:rPr>
          <w:rFonts w:hint="eastAsia"/>
        </w:rPr>
        <w:t xml:space="preserve"> </w:t>
      </w:r>
      <w:r w:rsidR="00142E75">
        <w:rPr>
          <w:rFonts w:hint="eastAsia"/>
        </w:rPr>
        <w:t>같</w:t>
      </w:r>
      <w:r w:rsidR="004D317A">
        <w:rPr>
          <w:rFonts w:hint="eastAsia"/>
        </w:rPr>
        <w:t>이</w:t>
      </w:r>
      <w:r w:rsidR="004D317A">
        <w:rPr>
          <w:rFonts w:hint="eastAsia"/>
        </w:rPr>
        <w:t xml:space="preserve"> </w:t>
      </w:r>
      <w:r w:rsidR="004D317A">
        <w:rPr>
          <w:rFonts w:hint="eastAsia"/>
        </w:rPr>
        <w:t>권한에</w:t>
      </w:r>
      <w:r w:rsidR="004D317A">
        <w:rPr>
          <w:rFonts w:hint="eastAsia"/>
        </w:rPr>
        <w:t xml:space="preserve"> </w:t>
      </w:r>
      <w:r w:rsidR="004D317A">
        <w:rPr>
          <w:rFonts w:hint="eastAsia"/>
        </w:rPr>
        <w:t>대한</w:t>
      </w:r>
      <w:r w:rsidR="004D317A">
        <w:rPr>
          <w:rFonts w:hint="eastAsia"/>
        </w:rPr>
        <w:t xml:space="preserve"> </w:t>
      </w:r>
      <w:r w:rsidR="004D317A">
        <w:t>‘</w:t>
      </w:r>
      <w:r w:rsidR="004D317A">
        <w:rPr>
          <w:rFonts w:hint="eastAsia"/>
        </w:rPr>
        <w:t>x</w:t>
      </w:r>
      <w:r w:rsidR="004D317A">
        <w:t xml:space="preserve">x </w:t>
      </w:r>
      <w:r w:rsidR="004D317A">
        <w:rPr>
          <w:rFonts w:hint="eastAsia"/>
        </w:rPr>
        <w:t>권한이</w:t>
      </w:r>
      <w:r w:rsidR="004D317A">
        <w:rPr>
          <w:rFonts w:hint="eastAsia"/>
        </w:rPr>
        <w:t xml:space="preserve"> </w:t>
      </w:r>
      <w:r w:rsidR="004D317A">
        <w:rPr>
          <w:rFonts w:hint="eastAsia"/>
        </w:rPr>
        <w:t>없습니다</w:t>
      </w:r>
      <w:r w:rsidR="004D317A">
        <w:t>’</w:t>
      </w:r>
      <w:r w:rsidR="004D317A">
        <w:rPr>
          <w:rFonts w:hint="eastAsia"/>
        </w:rPr>
        <w:t>라는</w:t>
      </w:r>
      <w:r w:rsidR="004D317A">
        <w:rPr>
          <w:rFonts w:hint="eastAsia"/>
        </w:rPr>
        <w:t xml:space="preserve"> </w:t>
      </w:r>
      <w:r w:rsidR="00142E75">
        <w:rPr>
          <w:rFonts w:hint="eastAsia"/>
        </w:rPr>
        <w:t>메시지가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나타납니다</w:t>
      </w:r>
      <w:r w:rsidR="00142E75">
        <w:rPr>
          <w:rFonts w:hint="eastAsia"/>
        </w:rPr>
        <w:t>.</w:t>
      </w:r>
    </w:p>
    <w:p w14:paraId="791F42CF" w14:textId="1F2B22DE" w:rsidR="00142E75" w:rsidRDefault="00142E75" w:rsidP="00142E75"/>
    <w:p w14:paraId="3F52E5A0" w14:textId="78B4979D" w:rsidR="00142E75" w:rsidRDefault="00142E75" w:rsidP="00142E75"/>
    <w:p w14:paraId="6A4010A7" w14:textId="77777777" w:rsidR="00142E75" w:rsidRDefault="00142E75" w:rsidP="00142E75">
      <w:r>
        <w:br w:type="page"/>
      </w:r>
    </w:p>
    <w:p w14:paraId="36CBB53A" w14:textId="5C19CAB1" w:rsidR="00142E75" w:rsidRPr="004D317A" w:rsidRDefault="00142E75" w:rsidP="00142E75">
      <w:pPr>
        <w:pStyle w:val="3"/>
        <w:rPr>
          <w:rFonts w:ascii="맑은 고딕" w:hAnsi="맑은 고딕"/>
        </w:rPr>
      </w:pPr>
      <w:bookmarkStart w:id="77" w:name="_Toc17460761"/>
      <w:bookmarkStart w:id="78" w:name="_Toc69819979"/>
      <w:r w:rsidRPr="004D317A">
        <w:rPr>
          <w:rFonts w:ascii="맑은 고딕" w:hAnsi="맑은 고딕" w:hint="eastAsia"/>
        </w:rPr>
        <w:lastRenderedPageBreak/>
        <w:t>4.5.</w:t>
      </w:r>
      <w:r w:rsidR="004D317A" w:rsidRPr="004D317A">
        <w:rPr>
          <w:rFonts w:ascii="맑은 고딕" w:hAnsi="맑은 고딕"/>
        </w:rPr>
        <w:t>3</w:t>
      </w:r>
      <w:r w:rsidRPr="004D317A">
        <w:rPr>
          <w:rFonts w:ascii="맑은 고딕" w:hAnsi="맑은 고딕" w:hint="eastAsia"/>
        </w:rPr>
        <w:t xml:space="preserve"> 사용자 수정</w:t>
      </w:r>
      <w:bookmarkEnd w:id="77"/>
      <w:bookmarkEnd w:id="78"/>
    </w:p>
    <w:p w14:paraId="6CFAFAE9" w14:textId="6888800C" w:rsidR="00142E75" w:rsidRDefault="004D317A" w:rsidP="00142E75">
      <w:r>
        <w:rPr>
          <w:noProof/>
        </w:rPr>
        <w:drawing>
          <wp:anchor distT="0" distB="0" distL="114300" distR="114300" simplePos="0" relativeHeight="252882944" behindDoc="1" locked="0" layoutInCell="1" allowOverlap="1" wp14:anchorId="442541FA" wp14:editId="7EEDA49D">
            <wp:simplePos x="0" y="0"/>
            <wp:positionH relativeFrom="margin">
              <wp:align>right</wp:align>
            </wp:positionH>
            <wp:positionV relativeFrom="paragraph">
              <wp:posOffset>1023620</wp:posOffset>
            </wp:positionV>
            <wp:extent cx="2879725" cy="4333875"/>
            <wp:effectExtent l="19050" t="19050" r="15875" b="28575"/>
            <wp:wrapTight wrapText="bothSides">
              <wp:wrapPolygon edited="0">
                <wp:start x="-143" y="-95"/>
                <wp:lineTo x="-143" y="21647"/>
                <wp:lineTo x="21576" y="21647"/>
                <wp:lineTo x="21576" y="-95"/>
                <wp:lineTo x="-143" y="-95"/>
              </wp:wrapPolygon>
            </wp:wrapTight>
            <wp:docPr id="2774" name="그림 2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4" name="그림 2774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43338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019712" behindDoc="1" locked="0" layoutInCell="1" allowOverlap="1" wp14:anchorId="38E1D4A0" wp14:editId="7DD114B7">
                <wp:simplePos x="0" y="0"/>
                <wp:positionH relativeFrom="margin">
                  <wp:align>right</wp:align>
                </wp:positionH>
                <wp:positionV relativeFrom="paragraph">
                  <wp:posOffset>440055</wp:posOffset>
                </wp:positionV>
                <wp:extent cx="3705225" cy="377825"/>
                <wp:effectExtent l="19050" t="19050" r="28575" b="22225"/>
                <wp:wrapTight wrapText="bothSides">
                  <wp:wrapPolygon edited="0">
                    <wp:start x="-111" y="-1089"/>
                    <wp:lineTo x="-111" y="21782"/>
                    <wp:lineTo x="21656" y="21782"/>
                    <wp:lineTo x="21656" y="-1089"/>
                    <wp:lineTo x="-111" y="-1089"/>
                  </wp:wrapPolygon>
                </wp:wrapTight>
                <wp:docPr id="2773" name="그룹 27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05225" cy="377825"/>
                          <a:chOff x="0" y="0"/>
                          <a:chExt cx="3705225" cy="377825"/>
                        </a:xfrm>
                      </wpg:grpSpPr>
                      <pic:pic xmlns:pic="http://schemas.openxmlformats.org/drawingml/2006/picture">
                        <pic:nvPicPr>
                          <pic:cNvPr id="304" name="그림 304"/>
                          <pic:cNvPicPr>
                            <a:picLocks noChangeAspect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3778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2" name="직사각형 302"/>
                        <wps:cNvSpPr/>
                        <wps:spPr>
                          <a:xfrm>
                            <a:off x="933450" y="52387"/>
                            <a:ext cx="952500" cy="27622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F83EE5" id="그룹 2773" o:spid="_x0000_s1026" style="position:absolute;left:0;text-align:left;margin-left:240.55pt;margin-top:34.65pt;width:291.75pt;height:29.75pt;z-index:-251296768;mso-position-horizontal:right;mso-position-horizontal-relative:margin" coordsize="37052,3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">
                <v:shape id="그림 304" o:spid="_x0000_s1027" type="#_x0000_t75" style="position:absolute;width:37052;height:3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" stroked="t" strokecolor="black [3213]" strokeweight="1pt">
                  <v:imagedata r:id="rId157" o:title=""/>
                  <v:path arrowok="t"/>
                </v:shape>
                <v:rect id="직사각형 302" o:spid="_x0000_s1028" style="position:absolute;left:9334;top:523;width:952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>
        <w:br/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 w:rsidR="00142E75" w:rsidRPr="004C73A1">
        <w:rPr>
          <w:rFonts w:hint="eastAsia"/>
        </w:rPr>
        <w:t>사용자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 w:rsidR="00142E75" w:rsidRPr="004C73A1">
        <w:rPr>
          <w:rFonts w:hint="eastAsia"/>
        </w:rPr>
        <w:t xml:space="preserve"> </w:t>
      </w:r>
      <w:r w:rsidR="00142E75">
        <w:rPr>
          <w:rFonts w:hint="eastAsia"/>
        </w:rPr>
        <w:t>수정</w:t>
      </w:r>
      <w:r>
        <w:rPr>
          <w:rFonts w:hint="eastAsia"/>
        </w:rPr>
        <w:t>하려면</w:t>
      </w:r>
      <w:r>
        <w:rPr>
          <w:rFonts w:hint="eastAsia"/>
        </w:rPr>
        <w:t xml:space="preserve"> </w:t>
      </w:r>
      <w:r>
        <w:rPr>
          <w:rFonts w:hint="eastAsia"/>
        </w:rPr>
        <w:t>사용자를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 w:rsidR="00142E75">
        <w:rPr>
          <w:rFonts w:hint="eastAsia"/>
        </w:rPr>
        <w:t>사용자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오른쪽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하단에</w:t>
      </w:r>
      <w:r w:rsidR="00142E75">
        <w:rPr>
          <w:rFonts w:hint="eastAsia"/>
        </w:rPr>
        <w:t xml:space="preserve"> </w:t>
      </w:r>
      <w:r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>
        <w:t>‘</w:t>
      </w:r>
      <w:r w:rsidR="00142E75">
        <w:rPr>
          <w:rFonts w:hint="eastAsia"/>
        </w:rPr>
        <w:t>수정</w:t>
      </w:r>
      <w:r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클릭하세요</w:t>
      </w:r>
      <w:r w:rsidR="00142E75">
        <w:rPr>
          <w:rFonts w:hint="eastAsia"/>
        </w:rPr>
        <w:t>.</w:t>
      </w:r>
      <w:r w:rsidR="00142E75" w:rsidRPr="00DA7523">
        <w:rPr>
          <w:noProof/>
        </w:rPr>
        <w:t xml:space="preserve"> </w:t>
      </w:r>
    </w:p>
    <w:p w14:paraId="5002ED9D" w14:textId="3900F21F" w:rsidR="00142E75" w:rsidRPr="004C73A1" w:rsidRDefault="00142E75" w:rsidP="00142E75">
      <w:r>
        <w:rPr>
          <w:rFonts w:hint="eastAsia"/>
        </w:rPr>
        <w:t xml:space="preserve">- </w:t>
      </w:r>
      <w:r>
        <w:rPr>
          <w:rFonts w:hint="eastAsia"/>
        </w:rPr>
        <w:t>우측</w:t>
      </w:r>
      <w:r w:rsidR="00C55C20">
        <w:rPr>
          <w:rFonts w:hint="eastAsia"/>
        </w:rPr>
        <w:t xml:space="preserve"> </w:t>
      </w:r>
      <w:r w:rsidR="00C55C20"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C55C20">
        <w:rPr>
          <w:rFonts w:hint="eastAsia"/>
        </w:rPr>
        <w:t>사용자</w:t>
      </w:r>
      <w:r w:rsidR="00C55C20">
        <w:rPr>
          <w:rFonts w:hint="eastAsia"/>
        </w:rPr>
        <w:t xml:space="preserve"> </w:t>
      </w:r>
      <w:r w:rsidR="00C55C20">
        <w:rPr>
          <w:rFonts w:hint="eastAsia"/>
        </w:rPr>
        <w:t>등록</w:t>
      </w:r>
      <w:r w:rsidR="00C55C20"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활성화됩니다</w:t>
      </w:r>
      <w:r>
        <w:rPr>
          <w:rFonts w:hint="eastAsia"/>
        </w:rPr>
        <w:t>.</w:t>
      </w:r>
      <w:r w:rsidR="004D317A">
        <w:br/>
      </w:r>
      <w:r>
        <w:rPr>
          <w:rFonts w:hint="eastAsia"/>
        </w:rPr>
        <w:t xml:space="preserve">- </w:t>
      </w:r>
      <w:r>
        <w:rPr>
          <w:rFonts w:hint="eastAsia"/>
        </w:rPr>
        <w:t>입력되어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아이디</w:t>
      </w:r>
      <w:r>
        <w:rPr>
          <w:rFonts w:hint="eastAsia"/>
        </w:rPr>
        <w:t xml:space="preserve">, </w:t>
      </w:r>
      <w:r>
        <w:rPr>
          <w:rFonts w:hint="eastAsia"/>
        </w:rPr>
        <w:t>비밀번호</w:t>
      </w:r>
      <w:r>
        <w:rPr>
          <w:rFonts w:hint="eastAsia"/>
        </w:rPr>
        <w:t xml:space="preserve">, </w:t>
      </w:r>
      <w:r>
        <w:rPr>
          <w:rFonts w:hint="eastAsia"/>
        </w:rPr>
        <w:t>사용자</w:t>
      </w:r>
      <w:r w:rsidR="00C55C20"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, </w:t>
      </w:r>
      <w:r>
        <w:rPr>
          <w:rFonts w:hint="eastAsia"/>
        </w:rPr>
        <w:t>권한</w:t>
      </w:r>
      <w:r w:rsidR="00C55C20">
        <w:rPr>
          <w:rFonts w:hint="eastAsia"/>
        </w:rPr>
        <w:t xml:space="preserve"> </w:t>
      </w:r>
      <w:r>
        <w:rPr>
          <w:rFonts w:hint="eastAsia"/>
        </w:rPr>
        <w:t>우선</w:t>
      </w:r>
      <w:r w:rsidR="00C55C20">
        <w:rPr>
          <w:rFonts w:hint="eastAsia"/>
        </w:rPr>
        <w:t xml:space="preserve"> </w:t>
      </w:r>
      <w:r>
        <w:rPr>
          <w:rFonts w:hint="eastAsia"/>
        </w:rPr>
        <w:t>순위</w:t>
      </w:r>
      <w:r>
        <w:rPr>
          <w:rFonts w:hint="eastAsia"/>
        </w:rPr>
        <w:t xml:space="preserve">, </w:t>
      </w:r>
      <w:r>
        <w:rPr>
          <w:rFonts w:hint="eastAsia"/>
        </w:rPr>
        <w:t>사용</w:t>
      </w:r>
      <w:r w:rsidR="004D317A">
        <w:rPr>
          <w:rFonts w:hint="eastAsia"/>
        </w:rPr>
        <w:t xml:space="preserve"> </w:t>
      </w:r>
      <w:r>
        <w:rPr>
          <w:rFonts w:hint="eastAsia"/>
        </w:rPr>
        <w:t>권한</w:t>
      </w:r>
      <w:r w:rsidR="004D317A"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 w:rsidR="00C55C20">
        <w:rPr>
          <w:rFonts w:hint="eastAsia"/>
        </w:rPr>
        <w:t>내용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수정하시고</w:t>
      </w:r>
      <w:r>
        <w:rPr>
          <w:rFonts w:hint="eastAsia"/>
        </w:rPr>
        <w:t xml:space="preserve"> </w:t>
      </w:r>
      <w:r w:rsidR="00C55C20">
        <w:t>‘</w:t>
      </w:r>
      <w:r>
        <w:rPr>
          <w:rFonts w:hint="eastAsia"/>
        </w:rPr>
        <w:t>확인</w:t>
      </w:r>
      <w:r w:rsidR="00C55C20"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  <w:r w:rsidR="00C55C20">
        <w:br/>
      </w:r>
      <w:r w:rsidRPr="004C73A1">
        <w:br w:type="page"/>
      </w:r>
    </w:p>
    <w:p w14:paraId="1B626EF0" w14:textId="50AA374B" w:rsidR="00142E75" w:rsidRPr="00C55C20" w:rsidRDefault="00142E75" w:rsidP="00142E75">
      <w:pPr>
        <w:pStyle w:val="3"/>
        <w:rPr>
          <w:rFonts w:ascii="맑은 고딕" w:hAnsi="맑은 고딕"/>
        </w:rPr>
      </w:pPr>
      <w:bookmarkStart w:id="79" w:name="_Toc17460762"/>
      <w:bookmarkStart w:id="80" w:name="_Toc69819980"/>
      <w:r w:rsidRPr="00C55C20">
        <w:rPr>
          <w:rFonts w:ascii="맑은 고딕" w:hAnsi="맑은 고딕" w:hint="eastAsia"/>
        </w:rPr>
        <w:lastRenderedPageBreak/>
        <w:t>4.5.</w:t>
      </w:r>
      <w:r w:rsidR="00C55C20" w:rsidRPr="00C55C20">
        <w:rPr>
          <w:rFonts w:ascii="맑은 고딕" w:hAnsi="맑은 고딕"/>
        </w:rPr>
        <w:t>4</w:t>
      </w:r>
      <w:r w:rsidRPr="00C55C20">
        <w:rPr>
          <w:rFonts w:ascii="맑은 고딕" w:hAnsi="맑은 고딕" w:hint="eastAsia"/>
        </w:rPr>
        <w:t xml:space="preserve"> 사용자 카메라 사용권한 부여</w:t>
      </w:r>
      <w:r w:rsidR="00320F0F">
        <w:rPr>
          <w:rFonts w:ascii="맑은 고딕" w:hAnsi="맑은 고딕" w:hint="eastAsia"/>
        </w:rPr>
        <w:t xml:space="preserve"> 및 삭제</w:t>
      </w:r>
      <w:r w:rsidRPr="00C55C20">
        <w:rPr>
          <w:rFonts w:ascii="맑은 고딕" w:hAnsi="맑은 고딕" w:hint="eastAsia"/>
        </w:rPr>
        <w:t>하기</w:t>
      </w:r>
      <w:bookmarkEnd w:id="79"/>
      <w:bookmarkEnd w:id="80"/>
    </w:p>
    <w:p w14:paraId="1C81C9C1" w14:textId="4F6D06B6" w:rsidR="00142E75" w:rsidRPr="000F481A" w:rsidRDefault="00FD0722" w:rsidP="00142E7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72032" behindDoc="1" locked="0" layoutInCell="1" allowOverlap="1" wp14:anchorId="789C8322" wp14:editId="5914B015">
                <wp:simplePos x="0" y="0"/>
                <wp:positionH relativeFrom="margin">
                  <wp:align>left</wp:align>
                </wp:positionH>
                <wp:positionV relativeFrom="paragraph">
                  <wp:posOffset>1947107</wp:posOffset>
                </wp:positionV>
                <wp:extent cx="5893435" cy="1977175"/>
                <wp:effectExtent l="19050" t="19050" r="12065" b="23495"/>
                <wp:wrapTight wrapText="bothSides">
                  <wp:wrapPolygon edited="0">
                    <wp:start x="-70" y="-208"/>
                    <wp:lineTo x="-70" y="21440"/>
                    <wp:lineTo x="10054" y="21649"/>
                    <wp:lineTo x="11520" y="21649"/>
                    <wp:lineTo x="19969" y="21649"/>
                    <wp:lineTo x="21574" y="21440"/>
                    <wp:lineTo x="21574" y="-208"/>
                    <wp:lineTo x="-70" y="-208"/>
                  </wp:wrapPolygon>
                </wp:wrapTight>
                <wp:docPr id="2839" name="그룹 28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3435" cy="1977175"/>
                          <a:chOff x="0" y="0"/>
                          <a:chExt cx="5893435" cy="1977175"/>
                        </a:xfrm>
                      </wpg:grpSpPr>
                      <pic:pic xmlns:pic="http://schemas.openxmlformats.org/drawingml/2006/picture">
                        <pic:nvPicPr>
                          <pic:cNvPr id="284" name="그림 284"/>
                          <pic:cNvPicPr>
                            <a:picLocks noChangeAspect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3435" cy="195770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8" name="아래로 구부러진 화살표 258"/>
                        <wps:cNvSpPr/>
                        <wps:spPr>
                          <a:xfrm>
                            <a:off x="1970737" y="412392"/>
                            <a:ext cx="1940372" cy="615950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6" name="직사각형 2776"/>
                        <wps:cNvSpPr/>
                        <wps:spPr>
                          <a:xfrm>
                            <a:off x="2782105" y="1552173"/>
                            <a:ext cx="330041" cy="42500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7" name="아래로 구부러진 화살표 259"/>
                        <wps:cNvSpPr/>
                        <wps:spPr>
                          <a:xfrm flipH="1">
                            <a:off x="1970736" y="933987"/>
                            <a:ext cx="1922708" cy="615950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E368CF" id="그룹 2839" o:spid="_x0000_s1026" style="position:absolute;left:0;text-align:left;margin-left:0;margin-top:153.3pt;width:464.05pt;height:155.7pt;z-index:-250344448;mso-position-horizontal:left;mso-position-horizontal-relative:margin;mso-height-relative:margin" coordsize="58934,1977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">
                <v:shape id="그림 284" o:spid="_x0000_s1027" type="#_x0000_t75" style="position:absolute;width:58934;height:19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" stroked="t" strokecolor="black [3213]" strokeweight="1pt">
                  <v:imagedata r:id="rId159" o:title=""/>
                  <v:path arrowok="t"/>
                </v:shape>
                <v:shape id="아래로 구부러진 화살표 258" o:spid="_x0000_s1028" type="#_x0000_t105" style="position:absolute;left:19707;top:4123;width:19404;height:6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" adj="18172,20743,16200" fillcolor="red" stroked="f" strokeweight="1.52778mm">
                  <v:stroke linestyle="thickThin"/>
                </v:shape>
                <v:rect id="직사각형 2776" o:spid="_x0000_s1029" style="position:absolute;left:27821;top:15521;width:3300;height:4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" filled="f" strokecolor="red" strokeweight="1.25pt"/>
                <v:shape id="아래로 구부러진 화살표 259" o:spid="_x0000_s1030" type="#_x0000_t105" style="position:absolute;left:19707;top:9339;width:19227;height:616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" adj="18140,20735,16200" fillcolor="red" stroked="f" strokeweight="1.52778mm">
                  <v:stroke linestyle="thickThin"/>
                </v:shape>
                <w10:wrap type="tight" anchorx="margin"/>
              </v:group>
            </w:pict>
          </mc:Fallback>
        </mc:AlternateContent>
      </w:r>
      <w:r w:rsidR="000F481A">
        <w:rPr>
          <w:rFonts w:ascii="맑은 고딕" w:hAnsi="맑은 고딕"/>
        </w:rPr>
        <w:br/>
      </w:r>
      <w:r w:rsidR="000A6934" w:rsidRPr="000F481A">
        <w:rPr>
          <w:rFonts w:ascii="맑은 고딕" w:hAnsi="맑은 고딕" w:hint="eastAsia"/>
        </w:rPr>
        <w:t xml:space="preserve">- </w:t>
      </w:r>
      <w:r w:rsidR="00142E75" w:rsidRPr="000F481A">
        <w:rPr>
          <w:rFonts w:ascii="맑은 고딕" w:hAnsi="맑은 고딕" w:hint="eastAsia"/>
        </w:rPr>
        <w:t>등록된 사용자에게 카메라 사용 권한을 부여</w:t>
      </w:r>
      <w:r w:rsidR="00A21363">
        <w:rPr>
          <w:rFonts w:ascii="맑은 고딕" w:hAnsi="맑은 고딕" w:hint="eastAsia"/>
        </w:rPr>
        <w:t>하거나 삭제</w:t>
      </w:r>
      <w:r w:rsidR="00142E75" w:rsidRPr="000F481A">
        <w:rPr>
          <w:rFonts w:ascii="맑은 고딕" w:hAnsi="맑은 고딕" w:hint="eastAsia"/>
        </w:rPr>
        <w:t>할 수 있습니다.</w:t>
      </w:r>
      <w:r w:rsidR="00C55C20" w:rsidRPr="000F481A">
        <w:rPr>
          <w:rFonts w:ascii="맑은 고딕" w:hAnsi="맑은 고딕"/>
        </w:rPr>
        <w:br/>
      </w:r>
      <w:r w:rsidR="000A6934" w:rsidRPr="000F481A">
        <w:rPr>
          <w:rFonts w:ascii="맑은 고딕" w:hAnsi="맑은 고딕"/>
        </w:rPr>
        <w:t xml:space="preserve">- </w:t>
      </w:r>
      <w:r w:rsidR="00142E75" w:rsidRPr="000F481A">
        <w:rPr>
          <w:rFonts w:ascii="맑은 고딕" w:hAnsi="맑은 고딕" w:hint="eastAsia"/>
        </w:rPr>
        <w:t xml:space="preserve">장치 리스트에서 카메라를 선택하여 </w:t>
      </w:r>
      <w:r w:rsidR="00320F0F">
        <w:rPr>
          <w:rFonts w:ascii="맑은 고딕" w:hAnsi="맑은 고딕"/>
        </w:rPr>
        <w:t>‘</w:t>
      </w:r>
      <w:r w:rsidR="00320F0F">
        <w:rPr>
          <w:rFonts w:ascii="맑은 고딕" w:hAnsi="맑은 고딕" w:hint="eastAsia"/>
        </w:rPr>
        <w:t>선택 안된 장치</w:t>
      </w:r>
      <w:r w:rsidR="00320F0F">
        <w:rPr>
          <w:rFonts w:ascii="맑은 고딕" w:hAnsi="맑은 고딕"/>
        </w:rPr>
        <w:t xml:space="preserve">’ </w:t>
      </w:r>
      <w:r w:rsidR="00320F0F">
        <w:rPr>
          <w:rFonts w:ascii="맑은 고딕" w:hAnsi="맑은 고딕" w:hint="eastAsia"/>
        </w:rPr>
        <w:t xml:space="preserve">및 </w:t>
      </w:r>
      <w:r w:rsidR="00320F0F">
        <w:rPr>
          <w:rFonts w:ascii="맑은 고딕" w:hAnsi="맑은 고딕"/>
        </w:rPr>
        <w:t>‘</w:t>
      </w:r>
      <w:r w:rsidR="00142E75" w:rsidRPr="000F481A">
        <w:rPr>
          <w:rFonts w:ascii="맑은 고딕" w:hAnsi="맑은 고딕" w:hint="eastAsia"/>
        </w:rPr>
        <w:t>선택된 장치</w:t>
      </w:r>
      <w:r w:rsidR="000A6934" w:rsidRPr="000F481A">
        <w:rPr>
          <w:rFonts w:ascii="맑은 고딕" w:hAnsi="맑은 고딕"/>
        </w:rPr>
        <w:t>’</w:t>
      </w:r>
      <w:r w:rsidR="00142E75" w:rsidRPr="000F481A">
        <w:rPr>
          <w:rFonts w:ascii="맑은 고딕" w:hAnsi="맑은 고딕" w:hint="eastAsia"/>
        </w:rPr>
        <w:t>로 이동합니다.</w:t>
      </w:r>
      <w:r w:rsidR="00320F0F">
        <w:rPr>
          <w:rFonts w:ascii="맑은 고딕" w:hAnsi="맑은 고딕"/>
        </w:rPr>
        <w:br/>
        <w:t xml:space="preserve">- </w:t>
      </w:r>
      <w:r w:rsidR="00320F0F">
        <w:rPr>
          <w:rFonts w:ascii="맑은 고딕" w:hAnsi="맑은 고딕" w:hint="eastAsia"/>
        </w:rPr>
        <w:t xml:space="preserve">카메라 리스트가 </w:t>
      </w:r>
      <w:r w:rsidR="00320F0F">
        <w:rPr>
          <w:rFonts w:ascii="맑은 고딕" w:hAnsi="맑은 고딕"/>
        </w:rPr>
        <w:t>‘</w:t>
      </w:r>
      <w:r w:rsidR="00320F0F">
        <w:rPr>
          <w:rFonts w:ascii="맑은 고딕" w:hAnsi="맑은 고딕" w:hint="eastAsia"/>
        </w:rPr>
        <w:t>선택 안된 장치</w:t>
      </w:r>
      <w:r w:rsidR="00320F0F">
        <w:rPr>
          <w:rFonts w:ascii="맑은 고딕" w:hAnsi="맑은 고딕"/>
        </w:rPr>
        <w:t>’</w:t>
      </w:r>
      <w:r w:rsidR="00320F0F">
        <w:rPr>
          <w:rFonts w:ascii="맑은 고딕" w:hAnsi="맑은 고딕" w:hint="eastAsia"/>
        </w:rPr>
        <w:t xml:space="preserve">에 있으면 사용권한이 없고 </w:t>
      </w:r>
      <w:r w:rsidR="00320F0F">
        <w:rPr>
          <w:rFonts w:ascii="맑은 고딕" w:hAnsi="맑은 고딕"/>
        </w:rPr>
        <w:t>‘</w:t>
      </w:r>
      <w:r w:rsidR="00A21363">
        <w:rPr>
          <w:rFonts w:ascii="맑은 고딕" w:hAnsi="맑은 고딕" w:hint="eastAsia"/>
        </w:rPr>
        <w:t>선택된 장치</w:t>
      </w:r>
      <w:r w:rsidR="00A21363">
        <w:rPr>
          <w:rFonts w:ascii="맑은 고딕" w:hAnsi="맑은 고딕"/>
        </w:rPr>
        <w:t>’</w:t>
      </w:r>
      <w:r w:rsidR="00A21363">
        <w:rPr>
          <w:rFonts w:ascii="맑은 고딕" w:hAnsi="맑은 고딕" w:hint="eastAsia"/>
        </w:rPr>
        <w:t>에 있으면 사용권한이 있습니다.</w:t>
      </w:r>
      <w:r w:rsidR="00C55C20" w:rsidRPr="000F481A">
        <w:rPr>
          <w:rFonts w:ascii="맑은 고딕" w:hAnsi="맑은 고딕"/>
        </w:rPr>
        <w:br/>
      </w:r>
      <w:r w:rsidR="000A6934" w:rsidRPr="000F481A">
        <w:rPr>
          <w:rFonts w:ascii="맑은 고딕" w:hAnsi="맑은 고딕"/>
        </w:rPr>
        <w:t xml:space="preserve">- </w:t>
      </w:r>
      <w:r w:rsidR="00A21363">
        <w:rPr>
          <w:rFonts w:ascii="맑은 고딕" w:hAnsi="맑은 고딕"/>
        </w:rPr>
        <w:t>‘</w:t>
      </w:r>
      <w:r w:rsidR="00320F0F">
        <w:rPr>
          <w:rFonts w:hint="eastAsia"/>
        </w:rPr>
        <w:t>선택</w:t>
      </w:r>
      <w:r w:rsidR="00320F0F">
        <w:rPr>
          <w:rFonts w:hint="eastAsia"/>
        </w:rPr>
        <w:t xml:space="preserve"> </w:t>
      </w:r>
      <w:r w:rsidR="00320F0F">
        <w:rPr>
          <w:rFonts w:hint="eastAsia"/>
        </w:rPr>
        <w:t>안된</w:t>
      </w:r>
      <w:r w:rsidR="00320F0F">
        <w:rPr>
          <w:rFonts w:hint="eastAsia"/>
        </w:rPr>
        <w:t xml:space="preserve"> </w:t>
      </w:r>
      <w:r w:rsidR="00320F0F">
        <w:rPr>
          <w:rFonts w:hint="eastAsia"/>
        </w:rPr>
        <w:t>장치</w:t>
      </w:r>
      <w:r w:rsidR="00A21363">
        <w:t>’, ‘</w:t>
      </w:r>
      <w:r w:rsidR="00A21363">
        <w:rPr>
          <w:rFonts w:hint="eastAsia"/>
        </w:rPr>
        <w:t>선택된</w:t>
      </w:r>
      <w:r w:rsidR="00A21363">
        <w:rPr>
          <w:rFonts w:hint="eastAsia"/>
        </w:rPr>
        <w:t xml:space="preserve"> </w:t>
      </w:r>
      <w:r w:rsidR="00A21363">
        <w:rPr>
          <w:rFonts w:hint="eastAsia"/>
        </w:rPr>
        <w:t>장치</w:t>
      </w:r>
      <w:r w:rsidR="00A21363">
        <w:t>’</w:t>
      </w:r>
      <w:r>
        <w:rPr>
          <w:rFonts w:hint="eastAsia"/>
        </w:rPr>
        <w:t>에서</w:t>
      </w:r>
      <w:r w:rsidR="00A21363">
        <w:rPr>
          <w:rFonts w:hint="eastAsia"/>
        </w:rPr>
        <w:t xml:space="preserve"> </w:t>
      </w:r>
      <w:r w:rsidR="00320F0F">
        <w:rPr>
          <w:rFonts w:hint="eastAsia"/>
        </w:rPr>
        <w:t>장치를</w:t>
      </w:r>
      <w:r w:rsidR="00320F0F">
        <w:rPr>
          <w:rFonts w:hint="eastAsia"/>
        </w:rPr>
        <w:t xml:space="preserve"> </w:t>
      </w:r>
      <w:r w:rsidR="00320F0F">
        <w:rPr>
          <w:rFonts w:hint="eastAsia"/>
        </w:rPr>
        <w:t>선택하고</w:t>
      </w:r>
      <w:r w:rsidR="00320F0F">
        <w:rPr>
          <w:rFonts w:hint="eastAsia"/>
        </w:rPr>
        <w:t xml:space="preserve"> </w:t>
      </w:r>
      <w:r w:rsidR="00320F0F">
        <w:t>‘</w:t>
      </w:r>
      <w:r w:rsidR="00320F0F" w:rsidRPr="00915FE9">
        <w:rPr>
          <w:b/>
          <w:sz w:val="32"/>
        </w:rPr>
        <w:t>&gt;</w:t>
      </w:r>
      <w:r w:rsidR="00320F0F">
        <w:t>’</w:t>
      </w:r>
      <w:r w:rsidR="00A21363">
        <w:t>, ‘</w:t>
      </w:r>
      <w:r w:rsidR="00A21363" w:rsidRPr="00915FE9">
        <w:rPr>
          <w:b/>
          <w:sz w:val="32"/>
        </w:rPr>
        <w:t>&lt;</w:t>
      </w:r>
      <w:r w:rsidR="00A21363">
        <w:t>’</w:t>
      </w:r>
      <w:r w:rsidR="00320F0F">
        <w:t xml:space="preserve"> </w:t>
      </w:r>
      <w:r w:rsidR="00320F0F">
        <w:rPr>
          <w:rFonts w:hint="eastAsia"/>
        </w:rPr>
        <w:t>버튼을</w:t>
      </w:r>
      <w:r w:rsidR="00320F0F">
        <w:rPr>
          <w:rFonts w:hint="eastAsia"/>
        </w:rPr>
        <w:t xml:space="preserve"> </w:t>
      </w:r>
      <w:r w:rsidR="00320F0F">
        <w:rPr>
          <w:rFonts w:hint="eastAsia"/>
        </w:rPr>
        <w:t>클릭하여</w:t>
      </w:r>
      <w:r w:rsidR="00320F0F">
        <w:rPr>
          <w:rFonts w:hint="eastAsia"/>
        </w:rPr>
        <w:t xml:space="preserve"> </w:t>
      </w:r>
      <w:r>
        <w:rPr>
          <w:rFonts w:hint="eastAsia"/>
        </w:rPr>
        <w:t>장치를</w:t>
      </w:r>
      <w:r>
        <w:rPr>
          <w:rFonts w:hint="eastAsia"/>
        </w:rPr>
        <w:t xml:space="preserve"> </w:t>
      </w:r>
      <w:r w:rsidR="00320F0F">
        <w:rPr>
          <w:rFonts w:hint="eastAsia"/>
        </w:rPr>
        <w:t>이동합니다</w:t>
      </w:r>
      <w:r w:rsidR="00320F0F">
        <w:rPr>
          <w:rFonts w:hint="eastAsia"/>
        </w:rPr>
        <w:t>.</w:t>
      </w:r>
      <w:r w:rsidR="00C55C20" w:rsidRPr="000F481A">
        <w:rPr>
          <w:rFonts w:ascii="맑은 고딕" w:hAnsi="맑은 고딕"/>
        </w:rPr>
        <w:br/>
      </w:r>
      <w:r w:rsidR="000A6934" w:rsidRPr="000F481A">
        <w:rPr>
          <w:rFonts w:ascii="맑은 고딕" w:hAnsi="맑은 고딕"/>
        </w:rPr>
        <w:t xml:space="preserve">- </w:t>
      </w:r>
      <w:r w:rsidR="00142E75" w:rsidRPr="000F481A">
        <w:rPr>
          <w:rFonts w:ascii="맑은 고딕" w:hAnsi="맑은 고딕"/>
        </w:rPr>
        <w:t>‘</w:t>
      </w:r>
      <w:r w:rsidR="00142E75" w:rsidRPr="000F481A">
        <w:rPr>
          <w:rFonts w:ascii="맑은 고딕" w:hAnsi="맑은 고딕" w:hint="eastAsia"/>
        </w:rPr>
        <w:t>적용</w:t>
      </w:r>
      <w:r w:rsidR="00142E75" w:rsidRPr="000F481A">
        <w:rPr>
          <w:rFonts w:ascii="맑은 고딕" w:hAnsi="맑은 고딕"/>
        </w:rPr>
        <w:t xml:space="preserve">’ </w:t>
      </w:r>
      <w:r w:rsidR="00142E75" w:rsidRPr="000F481A">
        <w:rPr>
          <w:rFonts w:ascii="맑은 고딕" w:hAnsi="맑은 고딕" w:hint="eastAsia"/>
        </w:rPr>
        <w:t>버튼을 눌러 완료합니다.</w:t>
      </w:r>
    </w:p>
    <w:p w14:paraId="4C928900" w14:textId="7183269B" w:rsidR="000F481A" w:rsidRDefault="000F481A">
      <w:pPr>
        <w:rPr>
          <w:rFonts w:ascii="맑은 고딕" w:hAnsi="맑은 고딕"/>
          <w:caps/>
          <w:color w:val="714109" w:themeColor="accent1" w:themeShade="7F"/>
          <w:spacing w:val="15"/>
          <w:sz w:val="24"/>
        </w:rPr>
      </w:pPr>
      <w:bookmarkStart w:id="81" w:name="_Toc17460763"/>
      <w:r>
        <w:rPr>
          <w:rFonts w:ascii="맑은 고딕" w:hAnsi="맑은 고딕"/>
        </w:rPr>
        <w:br w:type="page"/>
      </w:r>
    </w:p>
    <w:p w14:paraId="3A25A411" w14:textId="519066C1" w:rsidR="00142E75" w:rsidRPr="000F481A" w:rsidRDefault="00142E75" w:rsidP="00142E75">
      <w:pPr>
        <w:pStyle w:val="3"/>
        <w:rPr>
          <w:rFonts w:ascii="맑은 고딕" w:hAnsi="맑은 고딕"/>
        </w:rPr>
      </w:pPr>
      <w:bookmarkStart w:id="82" w:name="_Toc69819981"/>
      <w:r w:rsidRPr="000F481A">
        <w:rPr>
          <w:rFonts w:ascii="맑은 고딕" w:hAnsi="맑은 고딕" w:hint="eastAsia"/>
        </w:rPr>
        <w:lastRenderedPageBreak/>
        <w:t>4.5.</w:t>
      </w:r>
      <w:r w:rsidR="00432B69" w:rsidRPr="000F481A">
        <w:rPr>
          <w:rFonts w:ascii="맑은 고딕" w:hAnsi="맑은 고딕"/>
        </w:rPr>
        <w:t>5</w:t>
      </w:r>
      <w:r w:rsidRPr="000F481A">
        <w:rPr>
          <w:rFonts w:ascii="맑은 고딕" w:hAnsi="맑은 고딕" w:hint="eastAsia"/>
        </w:rPr>
        <w:t xml:space="preserve">사용자 그룹 사용권한 </w:t>
      </w:r>
      <w:r w:rsidR="00320F0F">
        <w:rPr>
          <w:rFonts w:ascii="맑은 고딕" w:hAnsi="맑은 고딕" w:hint="eastAsia"/>
        </w:rPr>
        <w:t xml:space="preserve">부여 및 </w:t>
      </w:r>
      <w:r w:rsidR="000A6934" w:rsidRPr="000F481A">
        <w:rPr>
          <w:rFonts w:ascii="맑은 고딕" w:hAnsi="맑은 고딕" w:hint="eastAsia"/>
        </w:rPr>
        <w:t>삭제</w:t>
      </w:r>
      <w:r w:rsidRPr="000F481A">
        <w:rPr>
          <w:rFonts w:ascii="맑은 고딕" w:hAnsi="맑은 고딕" w:hint="eastAsia"/>
        </w:rPr>
        <w:t>하기</w:t>
      </w:r>
      <w:bookmarkEnd w:id="81"/>
      <w:bookmarkEnd w:id="82"/>
    </w:p>
    <w:p w14:paraId="3111D1FD" w14:textId="74444EB1" w:rsidR="00FD0722" w:rsidRDefault="00FD0722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76128" behindDoc="1" locked="0" layoutInCell="1" allowOverlap="1" wp14:anchorId="534E3933" wp14:editId="09B3FC5C">
                <wp:simplePos x="0" y="0"/>
                <wp:positionH relativeFrom="margin">
                  <wp:align>right</wp:align>
                </wp:positionH>
                <wp:positionV relativeFrom="paragraph">
                  <wp:posOffset>2195491</wp:posOffset>
                </wp:positionV>
                <wp:extent cx="5913755" cy="1958340"/>
                <wp:effectExtent l="19050" t="19050" r="10795" b="22860"/>
                <wp:wrapTight wrapText="bothSides">
                  <wp:wrapPolygon edited="0">
                    <wp:start x="-70" y="-210"/>
                    <wp:lineTo x="-70" y="21642"/>
                    <wp:lineTo x="21570" y="21642"/>
                    <wp:lineTo x="21570" y="-210"/>
                    <wp:lineTo x="-70" y="-210"/>
                  </wp:wrapPolygon>
                </wp:wrapTight>
                <wp:docPr id="2842" name="그룹 28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3755" cy="1958340"/>
                          <a:chOff x="0" y="0"/>
                          <a:chExt cx="5913755" cy="1958340"/>
                        </a:xfrm>
                      </wpg:grpSpPr>
                      <pic:pic xmlns:pic="http://schemas.openxmlformats.org/drawingml/2006/picture">
                        <pic:nvPicPr>
                          <pic:cNvPr id="49" name="그림 49"/>
                          <pic:cNvPicPr>
                            <a:picLocks noChangeAspect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755" cy="195707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78" name="직사각형 2778"/>
                        <wps:cNvSpPr/>
                        <wps:spPr>
                          <a:xfrm>
                            <a:off x="2807863" y="1549459"/>
                            <a:ext cx="330041" cy="4088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0" name="아래로 구부러진 화살표 258"/>
                        <wps:cNvSpPr/>
                        <wps:spPr>
                          <a:xfrm>
                            <a:off x="1983615" y="412393"/>
                            <a:ext cx="1939925" cy="615950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1" name="아래로 구부러진 화살표 259"/>
                        <wps:cNvSpPr/>
                        <wps:spPr>
                          <a:xfrm flipH="1">
                            <a:off x="1983615" y="933987"/>
                            <a:ext cx="1922708" cy="615950"/>
                          </a:xfrm>
                          <a:prstGeom prst="curvedDown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F83DA1" id="그룹 2842" o:spid="_x0000_s1026" style="position:absolute;left:0;text-align:left;margin-left:414.45pt;margin-top:172.85pt;width:465.65pt;height:154.2pt;z-index:-250340352;mso-position-horizontal:right;mso-position-horizontal-relative:margin" coordsize="59137,19583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">
                <v:shape id="그림 49" o:spid="_x0000_s1027" type="#_x0000_t75" style="position:absolute;width:59137;height:19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" stroked="t" strokecolor="black [3213]" strokeweight="1pt">
                  <v:imagedata r:id="rId161" o:title=""/>
                  <v:path arrowok="t"/>
                </v:shape>
                <v:rect id="직사각형 2778" o:spid="_x0000_s1028" style="position:absolute;left:28078;top:15494;width:3301;height:40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" filled="f" strokecolor="red" strokeweight="1.25pt"/>
                <v:shape id="아래로 구부러진 화살표 258" o:spid="_x0000_s1029" type="#_x0000_t105" style="position:absolute;left:19836;top:4123;width:19399;height:6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" adj="18171,20743,16200" fillcolor="red" stroked="f" strokeweight="1.52778mm">
                  <v:stroke linestyle="thickThin"/>
                </v:shape>
                <v:shape id="아래로 구부러진 화살표 259" o:spid="_x0000_s1030" type="#_x0000_t105" style="position:absolute;left:19836;top:9339;width:19227;height:616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" adj="18140,20735,16200" fillcolor="red" stroked="f" strokeweight="1.52778mm">
                  <v:stroke linestyle="thickThin"/>
                </v:shape>
                <w10:wrap type="tight" anchorx="margin"/>
              </v:group>
            </w:pict>
          </mc:Fallback>
        </mc:AlternateContent>
      </w:r>
      <w:r w:rsid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 xml:space="preserve">- 등록된 사용자에게 카메라 </w:t>
      </w:r>
      <w:r>
        <w:rPr>
          <w:rFonts w:ascii="맑은 고딕" w:hAnsi="맑은 고딕" w:hint="eastAsia"/>
        </w:rPr>
        <w:t xml:space="preserve">그룹 </w:t>
      </w:r>
      <w:r w:rsidRPr="000F481A">
        <w:rPr>
          <w:rFonts w:ascii="맑은 고딕" w:hAnsi="맑은 고딕" w:hint="eastAsia"/>
        </w:rPr>
        <w:t>사용 권한을 부여</w:t>
      </w:r>
      <w:r>
        <w:rPr>
          <w:rFonts w:ascii="맑은 고딕" w:hAnsi="맑은 고딕" w:hint="eastAsia"/>
        </w:rPr>
        <w:t>하거나 삭제</w:t>
      </w:r>
      <w:r w:rsidRPr="000F481A">
        <w:rPr>
          <w:rFonts w:ascii="맑은 고딕" w:hAnsi="맑은 고딕" w:hint="eastAsia"/>
        </w:rPr>
        <w:t>할 수 있습니다.</w:t>
      </w:r>
      <w:r w:rsidRPr="000F481A">
        <w:rPr>
          <w:rFonts w:ascii="맑은 고딕" w:hAnsi="맑은 고딕"/>
        </w:rPr>
        <w:br/>
        <w:t xml:space="preserve">- </w:t>
      </w:r>
      <w:r w:rsidRPr="000F481A">
        <w:rPr>
          <w:rFonts w:ascii="맑은 고딕" w:hAnsi="맑은 고딕" w:hint="eastAsia"/>
        </w:rPr>
        <w:t xml:space="preserve">장치 </w:t>
      </w:r>
      <w:r>
        <w:rPr>
          <w:rFonts w:ascii="맑은 고딕" w:hAnsi="맑은 고딕" w:hint="eastAsia"/>
        </w:rPr>
        <w:t xml:space="preserve">그룹 </w:t>
      </w:r>
      <w:r w:rsidRPr="000F481A">
        <w:rPr>
          <w:rFonts w:ascii="맑은 고딕" w:hAnsi="맑은 고딕" w:hint="eastAsia"/>
        </w:rPr>
        <w:t xml:space="preserve">리스트에서 </w:t>
      </w:r>
      <w:r>
        <w:rPr>
          <w:rFonts w:ascii="맑은 고딕" w:hAnsi="맑은 고딕" w:hint="eastAsia"/>
        </w:rPr>
        <w:t>그룹을</w:t>
      </w:r>
      <w:r w:rsidRPr="000F481A">
        <w:rPr>
          <w:rFonts w:ascii="맑은 고딕" w:hAnsi="맑은 고딕" w:hint="eastAsia"/>
        </w:rPr>
        <w:t xml:space="preserve"> 선택하여 </w:t>
      </w:r>
      <w:r>
        <w:rPr>
          <w:rFonts w:ascii="맑은 고딕" w:hAnsi="맑은 고딕"/>
        </w:rPr>
        <w:t>‘</w:t>
      </w:r>
      <w:r>
        <w:rPr>
          <w:rFonts w:ascii="맑은 고딕" w:hAnsi="맑은 고딕" w:hint="eastAsia"/>
        </w:rPr>
        <w:t>선택 안된 장치 그룹</w:t>
      </w:r>
      <w:r>
        <w:rPr>
          <w:rFonts w:ascii="맑은 고딕" w:hAnsi="맑은 고딕"/>
        </w:rPr>
        <w:t xml:space="preserve">’ </w:t>
      </w:r>
      <w:r>
        <w:rPr>
          <w:rFonts w:ascii="맑은 고딕" w:hAnsi="맑은 고딕" w:hint="eastAsia"/>
        </w:rPr>
        <w:t xml:space="preserve">및 </w:t>
      </w:r>
      <w:r>
        <w:rPr>
          <w:rFonts w:ascii="맑은 고딕" w:hAnsi="맑은 고딕"/>
        </w:rPr>
        <w:t>‘</w:t>
      </w:r>
      <w:r w:rsidRPr="000F481A">
        <w:rPr>
          <w:rFonts w:ascii="맑은 고딕" w:hAnsi="맑은 고딕" w:hint="eastAsia"/>
        </w:rPr>
        <w:t>선택된 장치</w:t>
      </w:r>
      <w:r>
        <w:rPr>
          <w:rFonts w:ascii="맑은 고딕" w:hAnsi="맑은 고딕" w:hint="eastAsia"/>
        </w:rPr>
        <w:t>그룹</w:t>
      </w:r>
      <w:r w:rsidRPr="000F481A">
        <w:rPr>
          <w:rFonts w:ascii="맑은 고딕" w:hAnsi="맑은 고딕"/>
        </w:rPr>
        <w:t>’</w:t>
      </w:r>
      <w:r w:rsidRPr="000F481A">
        <w:rPr>
          <w:rFonts w:ascii="맑은 고딕" w:hAnsi="맑은 고딕" w:hint="eastAsia"/>
        </w:rPr>
        <w:t>로 이동합니다.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카메라 그룹 리스트가 </w:t>
      </w:r>
      <w:r>
        <w:rPr>
          <w:rFonts w:ascii="맑은 고딕" w:hAnsi="맑은 고딕"/>
        </w:rPr>
        <w:t>‘</w:t>
      </w:r>
      <w:r>
        <w:rPr>
          <w:rFonts w:ascii="맑은 고딕" w:hAnsi="맑은 고딕" w:hint="eastAsia"/>
        </w:rPr>
        <w:t>선택 안된 장치 그룹</w:t>
      </w:r>
      <w:r>
        <w:rPr>
          <w:rFonts w:ascii="맑은 고딕" w:hAnsi="맑은 고딕"/>
        </w:rPr>
        <w:t>’</w:t>
      </w:r>
      <w:r>
        <w:rPr>
          <w:rFonts w:ascii="맑은 고딕" w:hAnsi="맑은 고딕" w:hint="eastAsia"/>
        </w:rPr>
        <w:t xml:space="preserve">에 있으면 사용권한이 없고 </w:t>
      </w:r>
      <w:r>
        <w:rPr>
          <w:rFonts w:ascii="맑은 고딕" w:hAnsi="맑은 고딕"/>
        </w:rPr>
        <w:t>‘</w:t>
      </w:r>
      <w:r>
        <w:rPr>
          <w:rFonts w:ascii="맑은 고딕" w:hAnsi="맑은 고딕" w:hint="eastAsia"/>
        </w:rPr>
        <w:t>선택된 장치 그룹</w:t>
      </w:r>
      <w:r>
        <w:rPr>
          <w:rFonts w:ascii="맑은 고딕" w:hAnsi="맑은 고딕"/>
        </w:rPr>
        <w:t>’</w:t>
      </w:r>
      <w:r>
        <w:rPr>
          <w:rFonts w:ascii="맑은 고딕" w:hAnsi="맑은 고딕" w:hint="eastAsia"/>
        </w:rPr>
        <w:t>에 있으면 사용권한이 있습니다.</w:t>
      </w:r>
      <w:r w:rsidRPr="000F481A">
        <w:rPr>
          <w:rFonts w:ascii="맑은 고딕" w:hAnsi="맑은 고딕"/>
        </w:rPr>
        <w:br/>
        <w:t xml:space="preserve">- </w:t>
      </w:r>
      <w:r>
        <w:rPr>
          <w:rFonts w:ascii="맑은 고딕" w:hAnsi="맑은 고딕"/>
        </w:rPr>
        <w:t>‘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안된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t>’, ‘</w:t>
      </w: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t>’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그룹을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t>‘</w:t>
      </w:r>
      <w:r w:rsidRPr="00915FE9">
        <w:rPr>
          <w:b/>
          <w:sz w:val="32"/>
        </w:rPr>
        <w:t>&gt;</w:t>
      </w:r>
      <w:r>
        <w:t>’, ‘</w:t>
      </w:r>
      <w:r w:rsidRPr="00915FE9">
        <w:rPr>
          <w:b/>
          <w:sz w:val="32"/>
        </w:rPr>
        <w:t>&lt;</w:t>
      </w:r>
      <w:r>
        <w:t xml:space="preserve">’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그룹을</w:t>
      </w:r>
      <w:r>
        <w:rPr>
          <w:rFonts w:hint="eastAsia"/>
        </w:rPr>
        <w:t xml:space="preserve"> </w:t>
      </w:r>
      <w:r>
        <w:rPr>
          <w:rFonts w:hint="eastAsia"/>
        </w:rPr>
        <w:t>이동합니다</w:t>
      </w:r>
      <w:r>
        <w:rPr>
          <w:rFonts w:hint="eastAsia"/>
        </w:rPr>
        <w:t>.</w:t>
      </w:r>
      <w:r w:rsidRPr="000F481A">
        <w:rPr>
          <w:rFonts w:ascii="맑은 고딕" w:hAnsi="맑은 고딕"/>
        </w:rPr>
        <w:br/>
        <w:t>- ‘</w:t>
      </w:r>
      <w:r w:rsidRPr="000F481A">
        <w:rPr>
          <w:rFonts w:ascii="맑은 고딕" w:hAnsi="맑은 고딕" w:hint="eastAsia"/>
        </w:rPr>
        <w:t>적용</w:t>
      </w:r>
      <w:r w:rsidRPr="000F481A">
        <w:rPr>
          <w:rFonts w:ascii="맑은 고딕" w:hAnsi="맑은 고딕"/>
        </w:rPr>
        <w:t xml:space="preserve">’ </w:t>
      </w:r>
      <w:r w:rsidRPr="000F481A">
        <w:rPr>
          <w:rFonts w:ascii="맑은 고딕" w:hAnsi="맑은 고딕" w:hint="eastAsia"/>
        </w:rPr>
        <w:t>버튼을 눌러 완료합니다.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198B66CF" w14:textId="2B35AE6F" w:rsidR="00142E75" w:rsidRPr="00432B69" w:rsidRDefault="00142E75" w:rsidP="00142E75">
      <w:pPr>
        <w:pStyle w:val="3"/>
        <w:rPr>
          <w:rFonts w:ascii="맑은 고딕" w:hAnsi="맑은 고딕"/>
        </w:rPr>
      </w:pPr>
      <w:bookmarkStart w:id="83" w:name="_Toc17460764"/>
      <w:bookmarkStart w:id="84" w:name="_Toc69819982"/>
      <w:r w:rsidRPr="00432B69">
        <w:rPr>
          <w:rFonts w:ascii="맑은 고딕" w:hAnsi="맑은 고딕" w:hint="eastAsia"/>
        </w:rPr>
        <w:lastRenderedPageBreak/>
        <w:t>4.5.</w:t>
      </w:r>
      <w:r w:rsidR="00432B69">
        <w:rPr>
          <w:rFonts w:ascii="맑은 고딕" w:hAnsi="맑은 고딕"/>
        </w:rPr>
        <w:t>6</w:t>
      </w:r>
      <w:r w:rsidRPr="00432B69">
        <w:rPr>
          <w:rFonts w:ascii="맑은 고딕" w:hAnsi="맑은 고딕" w:hint="eastAsia"/>
        </w:rPr>
        <w:t>사용자 카메라 리스트 및 카메라 그룹 리스트 검색 필터 사용하기</w:t>
      </w:r>
      <w:bookmarkEnd w:id="83"/>
      <w:bookmarkEnd w:id="84"/>
    </w:p>
    <w:p w14:paraId="13F3C315" w14:textId="1FD043E7" w:rsidR="00142E75" w:rsidRPr="00C360B4" w:rsidRDefault="00142E75" w:rsidP="00142E75"/>
    <w:p w14:paraId="098FB2BB" w14:textId="65DC88C2" w:rsidR="00142E75" w:rsidRPr="000F481A" w:rsidRDefault="000F481A" w:rsidP="00142E75">
      <w:pPr>
        <w:rPr>
          <w:rFonts w:ascii="맑은 고딕" w:hAnsi="맑은 고딕"/>
        </w:rPr>
      </w:pPr>
      <w:r w:rsidRPr="000F481A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95232" behindDoc="1" locked="0" layoutInCell="1" allowOverlap="1" wp14:anchorId="15E97F68" wp14:editId="58E50A05">
                <wp:simplePos x="0" y="0"/>
                <wp:positionH relativeFrom="margin">
                  <wp:align>center</wp:align>
                </wp:positionH>
                <wp:positionV relativeFrom="paragraph">
                  <wp:posOffset>565314</wp:posOffset>
                </wp:positionV>
                <wp:extent cx="4457700" cy="1310640"/>
                <wp:effectExtent l="0" t="0" r="0" b="3810"/>
                <wp:wrapTight wrapText="bothSides">
                  <wp:wrapPolygon edited="0">
                    <wp:start x="3231" y="0"/>
                    <wp:lineTo x="3046" y="4709"/>
                    <wp:lineTo x="0" y="5023"/>
                    <wp:lineTo x="0" y="21349"/>
                    <wp:lineTo x="7200" y="21349"/>
                    <wp:lineTo x="7200" y="10047"/>
                    <wp:lineTo x="21508" y="9419"/>
                    <wp:lineTo x="21508" y="0"/>
                    <wp:lineTo x="3231" y="0"/>
                  </wp:wrapPolygon>
                </wp:wrapTight>
                <wp:docPr id="2780" name="그룹 27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1310640"/>
                          <a:chOff x="0" y="0"/>
                          <a:chExt cx="4457700" cy="1310978"/>
                        </a:xfrm>
                      </wpg:grpSpPr>
                      <wpg:grpSp>
                        <wpg:cNvPr id="2781" name="그룹 2781"/>
                        <wpg:cNvGrpSpPr/>
                        <wpg:grpSpPr>
                          <a:xfrm>
                            <a:off x="66148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82" name="타원 2782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83" name="Text Box 2783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D53B049" w14:textId="77777777" w:rsidR="00733671" w:rsidRPr="003336FB" w:rsidRDefault="00733671" w:rsidP="00432B6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57" name="그림 257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6149"/>
                            <a:ext cx="4457700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그림 264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11" y="549613"/>
                            <a:ext cx="1428750" cy="76136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65" name="그룹 265"/>
                        <wpg:cNvGrpSpPr/>
                        <wpg:grpSpPr>
                          <a:xfrm>
                            <a:off x="2582693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69" name="타원 269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0" name="Text Box 270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FA170A4" w14:textId="77777777" w:rsidR="00733671" w:rsidRPr="003336FB" w:rsidRDefault="00733671" w:rsidP="00432B6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1" name="그룹 271"/>
                        <wpg:cNvGrpSpPr/>
                        <wpg:grpSpPr>
                          <a:xfrm>
                            <a:off x="3827834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72" name="타원 272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" name="Text Box 294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07BC854" w14:textId="77777777" w:rsidR="00733671" w:rsidRPr="003336FB" w:rsidRDefault="00733671" w:rsidP="00432B6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5" name="그룹 295"/>
                        <wpg:cNvGrpSpPr/>
                        <wpg:grpSpPr>
                          <a:xfrm>
                            <a:off x="402725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96" name="타원 296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9" name="Text Box 299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D207B1" w14:textId="77777777" w:rsidR="00733671" w:rsidRPr="003336FB" w:rsidRDefault="00733671" w:rsidP="00432B6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0" name="그룹 300"/>
                        <wpg:cNvGrpSpPr/>
                        <wpg:grpSpPr>
                          <a:xfrm>
                            <a:off x="4226668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066" name="타원 2066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2" name="Text Box 2072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033DA5" w14:textId="77777777" w:rsidR="00733671" w:rsidRPr="003336FB" w:rsidRDefault="00733671" w:rsidP="00432B6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5E97F68" id="그룹 2780" o:spid="_x0000_s1403" style="position:absolute;margin-left:0;margin-top:44.5pt;width:351pt;height:103.2pt;z-index:-250421248;mso-position-horizontal:center;mso-position-horizontal-relative:margin" coordsize="44577,13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">
                <v:group id="그룹 2781" o:spid="_x0000_s1404" style="position:absolute;left:6614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X/W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kGsPzTXgCcvEAAAD//wMAUEsBAi0AFAAGAAgAAAAhANvh9svuAAAAhQEAABMAAAAAAAAA&#10;AAAAAAAAAAAAAFtDb250ZW50X1R5cGVzXS54bWxQSwECLQAUAAYACAAAACEAWvQsW78AAAAVAQAA&#10;CwAAAAAAAAAAAAAAAAAfAQAAX3JlbHMvLnJlbHNQSwECLQAUAAYACAAAACEA1MV/1sYAAADdAAAA&#10;DwAAAAAAAAAAAAAAAAAHAgAAZHJzL2Rvd25yZXYueG1sUEsFBgAAAAADAAMAtwAAAPoCAAAAAA==&#10;">
                  <v:oval id="타원 2782" o:spid="_x0000_s1405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" fillcolor="white [3212]" strokecolor="black [3213]" strokeweight="1pt"/>
                  <v:shape id="Text Box 2783" o:spid="_x0000_s1406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" filled="f" stroked="f" strokeweight=".5pt">
                    <v:textbox inset="0,0,0,0">
                      <w:txbxContent>
                        <w:p w14:paraId="6D53B049" w14:textId="77777777" w:rsidR="00733671" w:rsidRPr="003336FB" w:rsidRDefault="00733671" w:rsidP="00432B6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shape id="그림 257" o:spid="_x0000_s1407" type="#_x0000_t75" style="position:absolute;top:3161;width:44577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">
                  <v:imagedata r:id="rId127" o:title=""/>
                </v:shape>
                <v:shape id="그림 264" o:spid="_x0000_s1408" type="#_x0000_t75" style="position:absolute;left:389;top:5496;width:14287;height:7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">
                  <v:imagedata r:id="rId128" o:title=""/>
                </v:shape>
                <v:group id="그룹 265" o:spid="_x0000_s1409" style="position:absolute;left:2582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oval id="타원 269" o:spid="_x0000_s1410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" fillcolor="white [3212]" strokecolor="black [3213]" strokeweight="1pt"/>
                  <v:shape id="Text Box 270" o:spid="_x0000_s1411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" filled="f" stroked="f" strokeweight=".5pt">
                    <v:textbox inset="0,0,0,0">
                      <w:txbxContent>
                        <w:p w14:paraId="6FA170A4" w14:textId="77777777" w:rsidR="00733671" w:rsidRPr="003336FB" w:rsidRDefault="00733671" w:rsidP="00432B6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71" o:spid="_x0000_s1412" style="position:absolute;left:38278;width:1860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3G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MzzPhCMjFAwAA//8DAFBLAQItABQABgAIAAAAIQDb4fbL7gAAAIUBAAATAAAAAAAAAAAA&#10;AAAAAAAAAABbQ29udGVudF9UeXBlc10ueG1sUEsBAi0AFAAGAAgAAAAhAFr0LFu/AAAAFQEAAAsA&#10;AAAAAAAAAAAAAAAAHwEAAF9yZWxzLy5yZWxzUEsBAi0AFAAGAAgAAAAhAKerLcbEAAAA3AAAAA8A&#10;AAAAAAAAAAAAAAAABwIAAGRycy9kb3ducmV2LnhtbFBLBQYAAAAAAwADALcAAAD4AgAAAAA=&#10;">
                  <v:oval id="타원 272" o:spid="_x0000_s1413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" fillcolor="white [3212]" strokecolor="black [3213]" strokeweight="1pt"/>
                  <v:shape id="Text Box 294" o:spid="_x0000_s1414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" filled="f" stroked="f" strokeweight=".5pt">
                    <v:textbox inset="0,0,0,0">
                      <w:txbxContent>
                        <w:p w14:paraId="707BC854" w14:textId="77777777" w:rsidR="00733671" w:rsidRPr="003336FB" w:rsidRDefault="00733671" w:rsidP="00432B6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95" o:spid="_x0000_s1415" style="position:absolute;left:40272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oval id="타원 296" o:spid="_x0000_s1416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" fillcolor="white [3212]" strokecolor="black [3213]" strokeweight="1pt"/>
                  <v:shape id="Text Box 299" o:spid="_x0000_s1417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" filled="f" stroked="f" strokeweight=".5pt">
                    <v:textbox inset="0,0,0,0">
                      <w:txbxContent>
                        <w:p w14:paraId="2BD207B1" w14:textId="77777777" w:rsidR="00733671" w:rsidRPr="003336FB" w:rsidRDefault="00733671" w:rsidP="00432B6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300" o:spid="_x0000_s1418" style="position:absolute;left:4226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  <v:oval id="타원 2066" o:spid="_x0000_s1419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" fillcolor="white [3212]" strokecolor="black [3213]" strokeweight="1pt"/>
                  <v:shape id="Text Box 2072" o:spid="_x0000_s1420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" filled="f" stroked="f" strokeweight=".5pt">
                    <v:textbox inset="0,0,0,0">
                      <w:txbxContent>
                        <w:p w14:paraId="00033DA5" w14:textId="77777777" w:rsidR="00733671" w:rsidRPr="003336FB" w:rsidRDefault="00733671" w:rsidP="00432B6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51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142E75" w:rsidRPr="000F481A">
        <w:rPr>
          <w:rFonts w:ascii="맑은 고딕" w:hAnsi="맑은 고딕" w:hint="eastAsia"/>
        </w:rPr>
        <w:t xml:space="preserve">사용자를 선택한 후 해당 사용자 계정에 사용권한을 부여할 장치 리스트 및 장치 그룹 리스트의 검색 필터를 사용해서 검색할 수 있습니다. </w:t>
      </w:r>
    </w:p>
    <w:p w14:paraId="6DF67BBC" w14:textId="64E84E5A" w:rsidR="00142E75" w:rsidRPr="000F481A" w:rsidRDefault="000F481A" w:rsidP="00142E75">
      <w:pPr>
        <w:rPr>
          <w:rFonts w:ascii="맑은 고딕" w:hAnsi="맑은 고딕"/>
        </w:rPr>
      </w:pP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="00BD72E7">
        <w:rPr>
          <w:rFonts w:ascii="맑은 고딕" w:hAnsi="맑은 고딕"/>
        </w:rPr>
        <w:br/>
      </w:r>
      <w:r w:rsidR="00BD72E7">
        <w:rPr>
          <w:rFonts w:ascii="맑은 고딕" w:hAnsi="맑은 고딕"/>
        </w:rPr>
        <w:br/>
      </w:r>
      <w:r w:rsidR="00BD72E7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="00142E75" w:rsidRPr="000F481A">
        <w:rPr>
          <w:rFonts w:ascii="맑은 고딕" w:hAnsi="맑은 고딕" w:hint="eastAsia"/>
          <w:b/>
        </w:rPr>
        <w:t>1 장치 리스트에서 목록 검색</w:t>
      </w:r>
      <w:r w:rsidRPr="000F481A">
        <w:rPr>
          <w:rFonts w:ascii="맑은 고딕" w:hAnsi="맑은 고딕"/>
          <w:b/>
        </w:rPr>
        <w:br/>
      </w:r>
      <w:r w:rsidRPr="000F481A">
        <w:rPr>
          <w:rFonts w:ascii="맑은 고딕" w:hAnsi="맑은 고딕" w:hint="eastAsia"/>
          <w:noProof/>
        </w:rPr>
        <w:t>위의 그림과 같이 분류 선택, 입력창</w:t>
      </w:r>
      <w:r w:rsidRPr="000F481A">
        <w:rPr>
          <w:rFonts w:ascii="맑은 고딕" w:hAnsi="맑은 고딕"/>
          <w:noProof/>
        </w:rPr>
        <w:t xml:space="preserve">, </w:t>
      </w:r>
      <w:r w:rsidRPr="000F481A">
        <w:rPr>
          <w:rFonts w:ascii="맑은 고딕" w:hAnsi="맑은 고딕" w:hint="eastAsia"/>
          <w:noProof/>
        </w:rPr>
        <w:t>입력 선택창으로 구분합니다.</w:t>
      </w:r>
      <w:r w:rsidRPr="000F481A">
        <w:rPr>
          <w:rFonts w:ascii="맑은 고딕" w:hAnsi="맑은 고딕"/>
          <w:noProof/>
        </w:rPr>
        <w:br/>
      </w:r>
      <w:r w:rsidRPr="000F481A">
        <w:rPr>
          <w:rFonts w:ascii="맑은 고딕" w:hAnsi="맑은 고딕" w:hint="eastAsia"/>
          <w:noProof/>
        </w:rPr>
        <w:t>각 분야의 기능은 다음과 같습니다.</w:t>
      </w:r>
      <w:r w:rsidRPr="000F481A">
        <w:rPr>
          <w:rFonts w:ascii="맑은 고딕" w:hAnsi="맑은 고딕"/>
          <w:noProof/>
        </w:rPr>
        <w:br/>
      </w:r>
      <w:r w:rsidRPr="000F481A">
        <w:rPr>
          <w:rFonts w:ascii="맑은 고딕" w:hAnsi="맑은 고딕" w:hint="eastAsia"/>
        </w:rPr>
        <w:t xml:space="preserve">1 용도 </w:t>
      </w:r>
      <w:proofErr w:type="gramStart"/>
      <w:r w:rsidRPr="000F481A">
        <w:rPr>
          <w:rFonts w:ascii="맑은 고딕" w:hAnsi="맑은 고딕" w:hint="eastAsia"/>
        </w:rPr>
        <w:t>분류 :</w:t>
      </w:r>
      <w:proofErr w:type="gramEnd"/>
      <w:r w:rsidRPr="000F481A">
        <w:rPr>
          <w:rFonts w:ascii="맑은 고딕" w:hAnsi="맑은 고딕" w:hint="eastAsia"/>
        </w:rPr>
        <w:t xml:space="preserve"> 이름 / 주소, 모델명, 종류, 저장분배서버 이름,</w:t>
      </w:r>
      <w:r w:rsidRPr="000F481A">
        <w:rPr>
          <w:rFonts w:ascii="맑은 고딕" w:hAnsi="맑은 고딕"/>
        </w:rPr>
        <w:t xml:space="preserve"> </w:t>
      </w:r>
      <w:r w:rsidRPr="000F481A">
        <w:rPr>
          <w:rFonts w:ascii="맑은 고딕" w:hAnsi="맑은 고딕" w:hint="eastAsia"/>
        </w:rPr>
        <w:t>사용유무,</w:t>
      </w:r>
      <w:r w:rsidRPr="000F481A">
        <w:rPr>
          <w:rFonts w:ascii="맑은 고딕" w:hAnsi="맑은 고딕"/>
        </w:rPr>
        <w:t xml:space="preserve"> </w:t>
      </w:r>
      <w:r w:rsidRPr="000F481A">
        <w:rPr>
          <w:rFonts w:ascii="맑은 고딕" w:hAnsi="맑은 고딕" w:hint="eastAsia"/>
        </w:rPr>
        <w:t>시설물 용도 등 용도 종류를 선택합니다.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 xml:space="preserve">2 </w:t>
      </w:r>
      <w:proofErr w:type="spellStart"/>
      <w:r w:rsidRPr="000F481A">
        <w:rPr>
          <w:rFonts w:ascii="맑은 고딕" w:hAnsi="맑은 고딕" w:hint="eastAsia"/>
        </w:rPr>
        <w:t>입력창</w:t>
      </w:r>
      <w:proofErr w:type="spellEnd"/>
      <w:r w:rsidRPr="000F481A">
        <w:rPr>
          <w:rFonts w:ascii="맑은 고딕" w:hAnsi="맑은 고딕" w:hint="eastAsia"/>
        </w:rPr>
        <w:t xml:space="preserve"> : 분류에 대한 내용을 입력합니다.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3 지우기 : 입력창에 입력한 내용을 지웁니다.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4 찾기 : 입력한 내용을 찾아 리스트에 반전으로 표시합니다.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5 필터링 : 입력한 내용을 찾아 리스트에 필터링 된 카메라만 표시합니다.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="00142E75" w:rsidRPr="000F481A">
        <w:rPr>
          <w:rFonts w:ascii="맑은 고딕" w:hAnsi="맑은 고딕" w:hint="eastAsia"/>
          <w:b/>
        </w:rPr>
        <w:t>2 장치 그룹 리스트 목록에서 카메라 검색</w:t>
      </w:r>
      <w:r w:rsidRPr="000F481A">
        <w:rPr>
          <w:rFonts w:ascii="맑은 고딕" w:hAnsi="맑은 고딕"/>
          <w:b/>
        </w:rPr>
        <w:br/>
      </w:r>
      <w:r w:rsidR="00142E75" w:rsidRPr="000F481A">
        <w:rPr>
          <w:rFonts w:ascii="맑은 고딕" w:hAnsi="맑은 고딕" w:hint="eastAsia"/>
        </w:rPr>
        <w:t>장치 리스트 검색과 동일하고 1번</w:t>
      </w:r>
      <w:r w:rsidRPr="000F481A">
        <w:rPr>
          <w:rFonts w:ascii="맑은 고딕" w:hAnsi="맑은 고딕" w:hint="eastAsia"/>
        </w:rPr>
        <w:t xml:space="preserve"> 용도 분류에서</w:t>
      </w:r>
      <w:r w:rsidR="00142E75" w:rsidRPr="000F481A">
        <w:rPr>
          <w:rFonts w:ascii="맑은 고딕" w:hAnsi="맑은 고딕" w:hint="eastAsia"/>
        </w:rPr>
        <w:t xml:space="preserve"> 이름 검색만 사용 할 수 있습니다.</w:t>
      </w:r>
      <w:r w:rsidRPr="000F481A">
        <w:rPr>
          <w:rFonts w:ascii="맑은 고딕" w:hAnsi="맑은 고딕"/>
        </w:rPr>
        <w:br/>
      </w:r>
      <w:r w:rsidR="00142E75" w:rsidRPr="000F481A">
        <w:rPr>
          <w:rFonts w:ascii="맑은 고딕" w:hAnsi="맑은 고딕"/>
        </w:rPr>
        <w:br w:type="page"/>
      </w:r>
    </w:p>
    <w:p w14:paraId="23F5DC1A" w14:textId="259C7692" w:rsidR="00142E75" w:rsidRPr="00BD72E7" w:rsidRDefault="00142E75" w:rsidP="00142E75">
      <w:pPr>
        <w:pStyle w:val="3"/>
        <w:rPr>
          <w:rFonts w:ascii="맑은 고딕" w:hAnsi="맑은 고딕"/>
        </w:rPr>
      </w:pPr>
      <w:bookmarkStart w:id="85" w:name="_Toc17460765"/>
      <w:bookmarkStart w:id="86" w:name="_Toc69819983"/>
      <w:r w:rsidRPr="00BD72E7">
        <w:rPr>
          <w:rFonts w:ascii="맑은 고딕" w:hAnsi="맑은 고딕" w:hint="eastAsia"/>
        </w:rPr>
        <w:lastRenderedPageBreak/>
        <w:t>4.5.</w:t>
      </w:r>
      <w:r w:rsidR="00CD6771">
        <w:rPr>
          <w:rFonts w:ascii="맑은 고딕" w:hAnsi="맑은 고딕"/>
        </w:rPr>
        <w:t xml:space="preserve">7 </w:t>
      </w:r>
      <w:r w:rsidRPr="00BD72E7">
        <w:rPr>
          <w:rFonts w:ascii="맑은 고딕" w:hAnsi="맑은 고딕" w:hint="eastAsia"/>
        </w:rPr>
        <w:t>사용자 옵션</w:t>
      </w:r>
      <w:bookmarkEnd w:id="85"/>
      <w:bookmarkEnd w:id="86"/>
    </w:p>
    <w:p w14:paraId="01C1234C" w14:textId="6257D2A3" w:rsidR="008B6AC6" w:rsidRDefault="00FE5AA3" w:rsidP="008B6AC6">
      <w:r>
        <w:rPr>
          <w:noProof/>
        </w:rPr>
        <mc:AlternateContent>
          <mc:Choice Requires="wpg">
            <w:drawing>
              <wp:anchor distT="0" distB="0" distL="114300" distR="114300" simplePos="0" relativeHeight="252908544" behindDoc="1" locked="0" layoutInCell="1" allowOverlap="1" wp14:anchorId="56D182D2" wp14:editId="65BE4F49">
                <wp:simplePos x="0" y="0"/>
                <wp:positionH relativeFrom="margin">
                  <wp:align>right</wp:align>
                </wp:positionH>
                <wp:positionV relativeFrom="paragraph">
                  <wp:posOffset>455295</wp:posOffset>
                </wp:positionV>
                <wp:extent cx="3235325" cy="2172335"/>
                <wp:effectExtent l="19050" t="19050" r="22225" b="18415"/>
                <wp:wrapTight wrapText="bothSides">
                  <wp:wrapPolygon edited="0">
                    <wp:start x="-127" y="-189"/>
                    <wp:lineTo x="-127" y="21594"/>
                    <wp:lineTo x="21621" y="21594"/>
                    <wp:lineTo x="21621" y="-189"/>
                    <wp:lineTo x="-127" y="-189"/>
                  </wp:wrapPolygon>
                </wp:wrapTight>
                <wp:docPr id="1054" name="그룹 1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5325" cy="2172335"/>
                          <a:chOff x="57600" y="72000"/>
                          <a:chExt cx="3235350" cy="2188619"/>
                        </a:xfrm>
                      </wpg:grpSpPr>
                      <pic:pic xmlns:pic="http://schemas.openxmlformats.org/drawingml/2006/picture">
                        <pic:nvPicPr>
                          <pic:cNvPr id="2103" name="그림 2103"/>
                          <pic:cNvPicPr>
                            <a:picLocks noChangeAspect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600" y="72000"/>
                            <a:ext cx="3235350" cy="2188619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4" name="직사각형 274"/>
                        <wps:cNvSpPr/>
                        <wps:spPr>
                          <a:xfrm>
                            <a:off x="304474" y="1402088"/>
                            <a:ext cx="2763748" cy="58777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04" name="그룹 2204"/>
                        <wpg:cNvGrpSpPr/>
                        <wpg:grpSpPr>
                          <a:xfrm>
                            <a:off x="77016" y="557342"/>
                            <a:ext cx="186055" cy="298450"/>
                            <a:chOff x="0" y="0"/>
                            <a:chExt cx="186055" cy="298450"/>
                          </a:xfrm>
                        </wpg:grpSpPr>
                        <wps:wsp>
                          <wps:cNvPr id="2111" name="타원 2111"/>
                          <wps:cNvSpPr/>
                          <wps:spPr>
                            <a:xfrm>
                              <a:off x="0" y="81833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77" name="Text Box 2177"/>
                          <wps:cNvSpPr txBox="1"/>
                          <wps:spPr>
                            <a:xfrm>
                              <a:off x="53370" y="0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CF6BB59" w14:textId="77777777" w:rsidR="00733671" w:rsidRPr="003336FB" w:rsidRDefault="00733671" w:rsidP="00BD72E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9" name="직사각형 2179"/>
                        <wps:cNvSpPr/>
                        <wps:spPr>
                          <a:xfrm>
                            <a:off x="304474" y="329463"/>
                            <a:ext cx="2763748" cy="623864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3" name="직사각형 2203"/>
                        <wps:cNvSpPr/>
                        <wps:spPr>
                          <a:xfrm>
                            <a:off x="304474" y="953375"/>
                            <a:ext cx="2763748" cy="447207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72" name="그룹 2272"/>
                        <wpg:cNvGrpSpPr/>
                        <wpg:grpSpPr>
                          <a:xfrm>
                            <a:off x="77016" y="1019139"/>
                            <a:ext cx="186055" cy="298450"/>
                            <a:chOff x="0" y="-246241"/>
                            <a:chExt cx="186055" cy="298450"/>
                          </a:xfrm>
                        </wpg:grpSpPr>
                        <wps:wsp>
                          <wps:cNvPr id="2274" name="타원 2274"/>
                          <wps:cNvSpPr/>
                          <wps:spPr>
                            <a:xfrm>
                              <a:off x="0" y="-164407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9" name="Text Box 1049"/>
                          <wps:cNvSpPr txBox="1"/>
                          <wps:spPr>
                            <a:xfrm>
                              <a:off x="53370" y="-246241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3F27040" w14:textId="36DD16D2" w:rsidR="00733671" w:rsidRPr="003336FB" w:rsidRDefault="00733671" w:rsidP="0009635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51" name="그룹 1051"/>
                        <wpg:cNvGrpSpPr/>
                        <wpg:grpSpPr>
                          <a:xfrm>
                            <a:off x="77016" y="1506692"/>
                            <a:ext cx="186055" cy="298450"/>
                            <a:chOff x="0" y="-413355"/>
                            <a:chExt cx="186055" cy="298450"/>
                          </a:xfrm>
                        </wpg:grpSpPr>
                        <wps:wsp>
                          <wps:cNvPr id="1052" name="타원 1052"/>
                          <wps:cNvSpPr/>
                          <wps:spPr>
                            <a:xfrm>
                              <a:off x="0" y="-331521"/>
                              <a:ext cx="186055" cy="181563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3" name="Text Box 1053"/>
                          <wps:cNvSpPr txBox="1"/>
                          <wps:spPr>
                            <a:xfrm>
                              <a:off x="53370" y="-413355"/>
                              <a:ext cx="130810" cy="298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7DFD7E4" w14:textId="205A3A8D" w:rsidR="00733671" w:rsidRPr="003336FB" w:rsidRDefault="00733671" w:rsidP="0009635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D182D2" id="그룹 1054" o:spid="_x0000_s1421" style="position:absolute;margin-left:203.55pt;margin-top:35.85pt;width:254.75pt;height:171.05pt;z-index:-250407936;mso-position-horizontal:right;mso-position-horizontal-relative:margin;mso-width-relative:margin;mso-height-relative:margin" coordorigin="576,720" coordsize="32353,218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">
                <v:shape id="그림 2103" o:spid="_x0000_s1422" type="#_x0000_t75" style="position:absolute;left:576;top:720;width:32353;height:218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" stroked="t" strokecolor="black [3213]" strokeweight="1pt">
                  <v:imagedata r:id="rId163" o:title=""/>
                  <v:path arrowok="t"/>
                </v:shape>
                <v:rect id="직사각형 274" o:spid="_x0000_s1423" style="position:absolute;left:3044;top:14020;width:27638;height:58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" filled="f" strokecolor="red" strokeweight="1.25pt"/>
                <v:group id="그룹 2204" o:spid="_x0000_s1424" style="position:absolute;left:770;top:5573;width:1860;height:2984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3yQxgAAAN0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EH/D7JjwBufwBAAD//wMAUEsBAi0AFAAGAAgAAAAhANvh9svuAAAAhQEAABMAAAAAAAAA&#10;AAAAAAAAAAAAAFtDb250ZW50X1R5cGVzXS54bWxQSwECLQAUAAYACAAAACEAWvQsW78AAAAVAQAA&#10;CwAAAAAAAAAAAAAAAAAfAQAAX3JlbHMvLnJlbHNQSwECLQAUAAYACAAAACEAxA98kMYAAADdAAAA&#10;DwAAAAAAAAAAAAAAAAAHAgAAZHJzL2Rvd25yZXYueG1sUEsFBgAAAAADAAMAtwAAAPoCAAAAAA==&#10;">
                  <v:oval id="타원 2111" o:spid="_x0000_s1425" style="position:absolute;top:81833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" fillcolor="white [3212]" strokecolor="black [3213]" strokeweight="1pt"/>
                  <v:shape id="Text Box 2177" o:spid="_x0000_s1426" type="#_x0000_t202" style="position:absolute;left:53370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" filled="f" stroked="f" strokeweight=".5pt">
                    <v:textbox inset="0,0,0,0">
                      <w:txbxContent>
                        <w:p w14:paraId="6CF6BB59" w14:textId="77777777" w:rsidR="00733671" w:rsidRPr="003336FB" w:rsidRDefault="00733671" w:rsidP="00BD72E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rect id="직사각형 2179" o:spid="_x0000_s1427" style="position:absolute;left:3044;top:3294;width:27638;height:6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" filled="f" strokecolor="red" strokeweight="1.25pt"/>
                <v:rect id="직사각형 2203" o:spid="_x0000_s1428" style="position:absolute;left:3044;top:9533;width:27638;height:44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" filled="f" strokecolor="red" strokeweight="1.25pt"/>
                <v:group id="그룹 2272" o:spid="_x0000_s1429" style="position:absolute;left:770;top:10191;width:1860;height:2984" coordorigin=",-246241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">
                  <v:oval id="타원 2274" o:spid="_x0000_s1430" style="position:absolute;top:-164407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" fillcolor="white [3212]" strokecolor="black [3213]" strokeweight="1pt"/>
                  <v:shape id="Text Box 1049" o:spid="_x0000_s1431" type="#_x0000_t202" style="position:absolute;left:53370;top:-246241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" filled="f" stroked="f" strokeweight=".5pt">
                    <v:textbox inset="0,0,0,0">
                      <w:txbxContent>
                        <w:p w14:paraId="13F27040" w14:textId="36DD16D2" w:rsidR="00733671" w:rsidRPr="003336FB" w:rsidRDefault="00733671" w:rsidP="00096351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1051" o:spid="_x0000_s1432" style="position:absolute;left:770;top:15066;width:1860;height:2985" coordorigin=",-413355" coordsize="186055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ePl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ax/D/TThBbp4AAAD//wMAUEsBAi0AFAAGAAgAAAAhANvh9svuAAAAhQEAABMAAAAAAAAAAAAA&#10;AAAAAAAAAFtDb250ZW50X1R5cGVzXS54bWxQSwECLQAUAAYACAAAACEAWvQsW78AAAAVAQAACwAA&#10;AAAAAAAAAAAAAAAfAQAAX3JlbHMvLnJlbHNQSwECLQAUAAYACAAAACEAE2Xj5cMAAADdAAAADwAA&#10;AAAAAAAAAAAAAAAHAgAAZHJzL2Rvd25yZXYueG1sUEsFBgAAAAADAAMAtwAAAPcCAAAAAA==&#10;">
                  <v:oval id="타원 1052" o:spid="_x0000_s1433" style="position:absolute;top:-331521;width:186055;height:181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" fillcolor="white [3212]" strokecolor="black [3213]" strokeweight="1pt"/>
                  <v:shape id="Text Box 1053" o:spid="_x0000_s1434" type="#_x0000_t202" style="position:absolute;left:53370;top:-413355;width:130810;height:298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" filled="f" stroked="f" strokeweight=".5pt">
                    <v:textbox inset="0,0,0,0">
                      <w:txbxContent>
                        <w:p w14:paraId="17DFD7E4" w14:textId="205A3A8D" w:rsidR="00733671" w:rsidRPr="003336FB" w:rsidRDefault="00733671" w:rsidP="00096351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925952" behindDoc="1" locked="0" layoutInCell="1" allowOverlap="1" wp14:anchorId="1E1FD76E" wp14:editId="50F48BD2">
                <wp:simplePos x="0" y="0"/>
                <wp:positionH relativeFrom="margin">
                  <wp:align>right</wp:align>
                </wp:positionH>
                <wp:positionV relativeFrom="paragraph">
                  <wp:posOffset>134620</wp:posOffset>
                </wp:positionV>
                <wp:extent cx="1500505" cy="213360"/>
                <wp:effectExtent l="0" t="0" r="4445" b="0"/>
                <wp:wrapTight wrapText="bothSides">
                  <wp:wrapPolygon edited="0">
                    <wp:start x="0" y="0"/>
                    <wp:lineTo x="0" y="19286"/>
                    <wp:lineTo x="21390" y="19286"/>
                    <wp:lineTo x="21390" y="0"/>
                    <wp:lineTo x="0" y="0"/>
                  </wp:wrapPolygon>
                </wp:wrapTight>
                <wp:docPr id="2724" name="그룹 2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0505" cy="213360"/>
                          <a:chOff x="0" y="0"/>
                          <a:chExt cx="1500505" cy="213360"/>
                        </a:xfrm>
                      </wpg:grpSpPr>
                      <pic:pic xmlns:pic="http://schemas.openxmlformats.org/drawingml/2006/picture">
                        <pic:nvPicPr>
                          <pic:cNvPr id="1081" name="그림 1081"/>
                          <pic:cNvPicPr>
                            <a:picLocks noChangeAspect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505" cy="21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2" name="직사각형 2722"/>
                        <wps:cNvSpPr/>
                        <wps:spPr>
                          <a:xfrm>
                            <a:off x="10160" y="0"/>
                            <a:ext cx="721360" cy="19812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AF1B8E" id="그룹 2724" o:spid="_x0000_s1026" style="position:absolute;left:0;text-align:left;margin-left:66.95pt;margin-top:10.6pt;width:118.15pt;height:16.8pt;z-index:-250390528;mso-position-horizontal:right;mso-position-horizontal-relative:margin" coordsize="15005,2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">
                <v:shape id="그림 1081" o:spid="_x0000_s1027" type="#_x0000_t75" style="position:absolute;width:15005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">
                  <v:imagedata r:id="rId165" o:title=""/>
                </v:shape>
                <v:rect id="직사각형 2722" o:spid="_x0000_s1028" style="position:absolute;left:101;width:7214;height:19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BD72E7" w:rsidRPr="008B6AC6">
        <w:br/>
      </w:r>
      <w:r w:rsidR="000E3ABD" w:rsidRPr="008B6AC6">
        <w:rPr>
          <w:rFonts w:hint="eastAsia"/>
        </w:rPr>
        <w:t>좌측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하단에</w:t>
      </w:r>
      <w:r w:rsidR="000E3ABD" w:rsidRPr="008B6AC6">
        <w:rPr>
          <w:rFonts w:hint="eastAsia"/>
        </w:rPr>
        <w:t xml:space="preserve"> </w:t>
      </w:r>
      <w:r>
        <w:t>‘</w:t>
      </w:r>
      <w:r w:rsidR="000E3ABD" w:rsidRPr="008B6AC6">
        <w:rPr>
          <w:rFonts w:hint="eastAsia"/>
        </w:rPr>
        <w:t>옵션</w:t>
      </w:r>
      <w:r>
        <w:t>’</w:t>
      </w:r>
      <w:r w:rsidR="000E3ABD" w:rsidRPr="008B6AC6">
        <w:rPr>
          <w:rFonts w:hint="eastAsia"/>
        </w:rPr>
        <w:t>을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클릭하면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인증과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비밀번호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정책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적용</w:t>
      </w:r>
      <w:r w:rsidR="000E3ABD" w:rsidRPr="008B6AC6">
        <w:rPr>
          <w:rFonts w:hint="eastAsia"/>
        </w:rPr>
        <w:t xml:space="preserve">, </w:t>
      </w:r>
      <w:r w:rsidR="000E3ABD" w:rsidRPr="008B6AC6">
        <w:rPr>
          <w:rFonts w:hint="eastAsia"/>
        </w:rPr>
        <w:t>암호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만료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정책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설정이</w:t>
      </w:r>
      <w:r w:rsidR="000E3ABD" w:rsidRPr="008B6AC6">
        <w:rPr>
          <w:rFonts w:hint="eastAsia"/>
        </w:rPr>
        <w:t xml:space="preserve"> </w:t>
      </w:r>
      <w:r w:rsidR="000E3ABD" w:rsidRPr="008B6AC6">
        <w:rPr>
          <w:rFonts w:hint="eastAsia"/>
        </w:rPr>
        <w:t>있습니다</w:t>
      </w:r>
      <w:r w:rsidR="00BD72E7" w:rsidRPr="008B6AC6">
        <w:rPr>
          <w:rFonts w:hint="eastAsia"/>
        </w:rPr>
        <w:t>.</w:t>
      </w:r>
      <w:r w:rsidR="008B6AC6">
        <w:br/>
      </w:r>
      <w:r w:rsidR="008B6AC6">
        <w:br/>
      </w:r>
      <w:r w:rsidR="008B6AC6">
        <w:br/>
      </w:r>
    </w:p>
    <w:p w14:paraId="7AAF4D3B" w14:textId="2E9358A2" w:rsidR="008B6AC6" w:rsidRPr="002D2918" w:rsidRDefault="008B6AC6" w:rsidP="008B6AC6">
      <w:pPr>
        <w:pStyle w:val="4"/>
        <w:rPr>
          <w:rFonts w:ascii="맑은 고딕" w:hAnsi="맑은 고딕"/>
        </w:rPr>
      </w:pPr>
      <w:r w:rsidRPr="002D2918">
        <w:rPr>
          <w:rFonts w:ascii="맑은 고딕" w:hAnsi="맑은 고딕"/>
        </w:rPr>
        <w:t>4.5.</w:t>
      </w:r>
      <w:r w:rsidR="00CD6771">
        <w:rPr>
          <w:rFonts w:ascii="맑은 고딕" w:hAnsi="맑은 고딕"/>
        </w:rPr>
        <w:t>7</w:t>
      </w:r>
      <w:r w:rsidRPr="002D2918">
        <w:rPr>
          <w:rFonts w:ascii="맑은 고딕" w:hAnsi="맑은 고딕"/>
        </w:rPr>
        <w:t>.1</w:t>
      </w:r>
      <w:r w:rsidR="00142E75" w:rsidRPr="002D2918">
        <w:rPr>
          <w:rFonts w:ascii="맑은 고딕" w:hAnsi="맑은 고딕" w:hint="eastAsia"/>
        </w:rPr>
        <w:t xml:space="preserve"> 인증 실패 정책 사용</w:t>
      </w:r>
    </w:p>
    <w:p w14:paraId="095547A1" w14:textId="70D3EC9A" w:rsidR="000E3ABD" w:rsidRDefault="00FE5AA3">
      <w:pPr>
        <w:rPr>
          <w:rFonts w:ascii="맑은 고딕" w:hAnsi="맑은 고딕"/>
        </w:rPr>
      </w:pPr>
      <w:r>
        <w:rPr>
          <w:noProof/>
        </w:rPr>
        <w:drawing>
          <wp:anchor distT="0" distB="0" distL="114300" distR="114300" simplePos="0" relativeHeight="252913664" behindDoc="1" locked="0" layoutInCell="1" allowOverlap="1" wp14:anchorId="21436052" wp14:editId="50A4CB22">
            <wp:simplePos x="0" y="0"/>
            <wp:positionH relativeFrom="margin">
              <wp:align>right</wp:align>
            </wp:positionH>
            <wp:positionV relativeFrom="paragraph">
              <wp:posOffset>4735830</wp:posOffset>
            </wp:positionV>
            <wp:extent cx="1800000" cy="853200"/>
            <wp:effectExtent l="19050" t="19050" r="10160" b="23495"/>
            <wp:wrapTight wrapText="bothSides">
              <wp:wrapPolygon edited="0">
                <wp:start x="-229" y="-483"/>
                <wp:lineTo x="-229" y="21713"/>
                <wp:lineTo x="21493" y="21713"/>
                <wp:lineTo x="21493" y="-483"/>
                <wp:lineTo x="-229" y="-483"/>
              </wp:wrapPolygon>
            </wp:wrapTight>
            <wp:docPr id="1061" name="그림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" name="그림 1061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8532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6AC6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912640" behindDoc="0" locked="0" layoutInCell="1" allowOverlap="1" wp14:anchorId="54FE2029" wp14:editId="5D11BB01">
                <wp:simplePos x="0" y="0"/>
                <wp:positionH relativeFrom="margin">
                  <wp:align>center</wp:align>
                </wp:positionH>
                <wp:positionV relativeFrom="paragraph">
                  <wp:posOffset>2588260</wp:posOffset>
                </wp:positionV>
                <wp:extent cx="5932805" cy="933450"/>
                <wp:effectExtent l="19050" t="19050" r="10795" b="19050"/>
                <wp:wrapTight wrapText="bothSides">
                  <wp:wrapPolygon edited="0">
                    <wp:start x="-69" y="-441"/>
                    <wp:lineTo x="-69" y="21600"/>
                    <wp:lineTo x="14218" y="21600"/>
                    <wp:lineTo x="18171" y="20718"/>
                    <wp:lineTo x="21570" y="17633"/>
                    <wp:lineTo x="21570" y="-441"/>
                    <wp:lineTo x="-69" y="-441"/>
                  </wp:wrapPolygon>
                </wp:wrapTight>
                <wp:docPr id="1060" name="그룹 1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805" cy="933450"/>
                          <a:chOff x="-533392" y="0"/>
                          <a:chExt cx="5934038" cy="933982"/>
                        </a:xfrm>
                      </wpg:grpSpPr>
                      <pic:pic xmlns:pic="http://schemas.openxmlformats.org/drawingml/2006/picture">
                        <pic:nvPicPr>
                          <pic:cNvPr id="1055" name="그림 1055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533392" y="0"/>
                            <a:ext cx="1800374" cy="933982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8" name="그림 1058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38559" y="0"/>
                            <a:ext cx="1800374" cy="933982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9" name="그림 1059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00387" y="1"/>
                            <a:ext cx="1800259" cy="770023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56129A" id="그룹 1060" o:spid="_x0000_s1026" style="position:absolute;left:0;text-align:left;margin-left:0;margin-top:203.8pt;width:467.15pt;height:73.5pt;z-index:252912640;mso-position-horizontal:center;mso-position-horizontal-relative:margin;mso-width-relative:margin;mso-height-relative:margin" coordorigin="-5333" coordsize="59340,9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">
                <v:shape id="그림 1055" o:spid="_x0000_s1027" type="#_x0000_t75" style="position:absolute;left:-5333;width:18002;height:933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" stroked="t" strokecolor="black [3213]" strokeweight="1pt">
                  <v:imagedata r:id="rId73" o:title=""/>
                  <v:path arrowok="t"/>
                </v:shape>
                <v:shape id="그림 1058" o:spid="_x0000_s1028" type="#_x0000_t75" style="position:absolute;left:15385;width:18004;height:933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" stroked="t" strokecolor="black [3213]" strokeweight="1pt">
                  <v:imagedata r:id="rId72" o:title=""/>
                  <v:path arrowok="t"/>
                </v:shape>
                <v:shape id="그림 1059" o:spid="_x0000_s1029" type="#_x0000_t75" style="position:absolute;left:36003;width:18003;height:77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" stroked="t" strokecolor="black [3213]" strokeweight="1pt">
                  <v:imagedata r:id="rId71" o:title=""/>
                  <v:path arrowok="t"/>
                </v:shape>
                <w10:wrap type="tight" anchorx="margin"/>
              </v:group>
            </w:pict>
          </mc:Fallback>
        </mc:AlternateContent>
      </w:r>
      <w:r w:rsidR="008B6AC6">
        <w:rPr>
          <w:rFonts w:hint="eastAsia"/>
        </w:rPr>
        <w:t>사용자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비밀번호를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잘못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입력하거나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접속한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시간을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제한하는데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사용합니다</w:t>
      </w:r>
      <w:r w:rsidR="008B6AC6">
        <w:rPr>
          <w:rFonts w:hint="eastAsia"/>
        </w:rPr>
        <w:t>.</w:t>
      </w:r>
      <w:r w:rsidR="008B6AC6">
        <w:br/>
      </w:r>
      <w:r w:rsidR="008B6AC6">
        <w:rPr>
          <w:rFonts w:hint="eastAsia"/>
        </w:rPr>
        <w:t>인증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실패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정책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사용을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체크하고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사용하시면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됩니다</w:t>
      </w:r>
      <w:r w:rsidR="008B6AC6">
        <w:rPr>
          <w:rFonts w:hint="eastAsia"/>
        </w:rPr>
        <w:t>.</w:t>
      </w:r>
      <w:r w:rsidR="008B6AC6">
        <w:t xml:space="preserve"> (</w:t>
      </w:r>
      <w:r w:rsidR="008B6AC6">
        <w:rPr>
          <w:rFonts w:hint="eastAsia"/>
        </w:rPr>
        <w:t>기본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체크</w:t>
      </w:r>
      <w:r w:rsidR="008B6AC6">
        <w:rPr>
          <w:rFonts w:hint="eastAsia"/>
        </w:rPr>
        <w:t>)</w:t>
      </w:r>
      <w:r w:rsidR="004E2FBD">
        <w:br/>
      </w:r>
      <w:r w:rsidR="008B6AC6">
        <w:br/>
      </w:r>
      <w:r w:rsidR="008B6AC6">
        <w:rPr>
          <w:rFonts w:ascii="맑은 고딕" w:hAnsi="맑은 고딕" w:hint="eastAsia"/>
        </w:rPr>
        <w:sym w:font="Wingdings" w:char="F081"/>
      </w:r>
      <w:r w:rsidR="008B6AC6">
        <w:rPr>
          <w:rFonts w:ascii="맑은 고딕" w:hAnsi="맑은 고딕"/>
        </w:rPr>
        <w:t xml:space="preserve"> </w:t>
      </w:r>
      <w:r w:rsidR="008B6AC6" w:rsidRPr="008F5300">
        <w:rPr>
          <w:rFonts w:ascii="맑은 고딕" w:hAnsi="맑은 고딕" w:hint="eastAsia"/>
        </w:rPr>
        <w:t>인증 시도 횟수</w:t>
      </w:r>
      <w:r w:rsidR="008B6AC6">
        <w:rPr>
          <w:rFonts w:ascii="맑은 고딕" w:hAnsi="맑은 고딕"/>
        </w:rPr>
        <w:br/>
      </w:r>
      <w:r w:rsidR="008B6AC6">
        <w:rPr>
          <w:rFonts w:ascii="맑은 고딕" w:hAnsi="맑은 고딕" w:hint="eastAsia"/>
        </w:rPr>
        <w:t xml:space="preserve">사용자가 </w:t>
      </w:r>
      <w:r w:rsidR="008B6AC6" w:rsidRPr="00336D61">
        <w:rPr>
          <w:rFonts w:ascii="맑은 고딕" w:hAnsi="맑은 고딕" w:hint="eastAsia"/>
        </w:rPr>
        <w:t xml:space="preserve">비밀번호를 잘못 입력하는 경우 </w:t>
      </w:r>
      <w:r w:rsidR="008B6AC6">
        <w:rPr>
          <w:rFonts w:ascii="맑은 고딕" w:hAnsi="맑은 고딕" w:hint="eastAsia"/>
        </w:rPr>
        <w:t xml:space="preserve">잘못 입력한 횟수를 체크하여 </w:t>
      </w:r>
      <w:r w:rsidR="008B6AC6" w:rsidRPr="00336D61">
        <w:rPr>
          <w:rFonts w:ascii="맑은 고딕" w:hAnsi="맑은 고딕" w:hint="eastAsia"/>
        </w:rPr>
        <w:t>계정 상태</w:t>
      </w:r>
      <w:r w:rsidR="008B6AC6">
        <w:rPr>
          <w:rFonts w:ascii="맑은 고딕" w:hAnsi="맑은 고딕" w:hint="eastAsia"/>
        </w:rPr>
        <w:t>를</w:t>
      </w:r>
      <w:r w:rsidR="008B6AC6" w:rsidRPr="00336D61">
        <w:rPr>
          <w:rFonts w:ascii="맑은 고딕" w:hAnsi="맑은 고딕" w:hint="eastAsia"/>
        </w:rPr>
        <w:t xml:space="preserve"> 차단으로 바뀌게 됩니다. </w:t>
      </w:r>
      <w:r w:rsidR="008B6AC6">
        <w:rPr>
          <w:rFonts w:ascii="맑은 고딕" w:hAnsi="맑은 고딕"/>
        </w:rPr>
        <w:br/>
      </w:r>
      <w:r w:rsidR="008B6AC6" w:rsidRPr="008F5300">
        <w:rPr>
          <w:rFonts w:ascii="맑은 고딕" w:hAnsi="맑은 고딕" w:hint="eastAsia"/>
        </w:rPr>
        <w:t>-</w:t>
      </w:r>
      <w:r w:rsidR="008B6AC6">
        <w:rPr>
          <w:rFonts w:ascii="맑은 고딕" w:hAnsi="맑은 고딕" w:hint="eastAsia"/>
        </w:rPr>
        <w:t xml:space="preserve"> </w:t>
      </w:r>
      <w:r w:rsidR="008B6AC6" w:rsidRPr="008F5300">
        <w:rPr>
          <w:rFonts w:ascii="맑은 고딕" w:hAnsi="맑은 고딕" w:hint="eastAsia"/>
        </w:rPr>
        <w:t xml:space="preserve">설정은 </w:t>
      </w:r>
      <w:r w:rsidR="008B6AC6" w:rsidRPr="008F5300">
        <w:rPr>
          <w:rFonts w:ascii="맑은 고딕" w:hAnsi="맑은 고딕"/>
        </w:rPr>
        <w:t>1 ~10</w:t>
      </w:r>
      <w:r w:rsidR="008B6AC6" w:rsidRPr="008F5300">
        <w:rPr>
          <w:rFonts w:ascii="맑은 고딕" w:hAnsi="맑은 고딕" w:hint="eastAsia"/>
        </w:rPr>
        <w:t>까지 입력하게 되어 있습니다.</w:t>
      </w:r>
      <w:r w:rsidR="008B6AC6" w:rsidRPr="008F5300">
        <w:rPr>
          <w:rFonts w:ascii="맑은 고딕" w:hAnsi="맑은 고딕"/>
        </w:rPr>
        <w:t xml:space="preserve"> </w:t>
      </w:r>
      <w:r w:rsidR="008B6AC6" w:rsidRPr="008F5300">
        <w:rPr>
          <w:rFonts w:ascii="맑은 고딕" w:hAnsi="맑은 고딕" w:hint="eastAsia"/>
        </w:rPr>
        <w:t>(기본 5회)</w:t>
      </w:r>
      <w:r w:rsidR="008B6AC6">
        <w:rPr>
          <w:rFonts w:ascii="맑은 고딕" w:hAnsi="맑은 고딕"/>
        </w:rPr>
        <w:br/>
      </w:r>
      <w:r w:rsidR="008B6AC6">
        <w:rPr>
          <w:rFonts w:ascii="맑은 고딕" w:hAnsi="맑은 고딕" w:hint="eastAsia"/>
        </w:rPr>
        <w:t>- 인증 실패가 이루어지면 아래 그림 좌측과 같이 횟수를 보여주고 인증 실패 횟수가 입력한 숫자보다 많은 경우 아래 우측 그림과 같이 계정 차단이 됩니다.</w:t>
      </w:r>
      <w:r>
        <w:rPr>
          <w:rFonts w:ascii="맑은 고딕" w:hAnsi="맑은 고딕"/>
        </w:rPr>
        <w:br/>
      </w:r>
      <w:r w:rsidR="008B6AC6" w:rsidRPr="00336D61">
        <w:rPr>
          <w:rFonts w:ascii="맑은 고딕" w:hAnsi="맑은 고딕" w:hint="eastAsia"/>
        </w:rPr>
        <w:t xml:space="preserve">사용자 계정이 위와 같이 차단된 경우 </w:t>
      </w:r>
      <w:r w:rsidR="008B6AC6">
        <w:rPr>
          <w:rFonts w:ascii="맑은 고딕" w:hAnsi="맑은 고딕" w:hint="eastAsia"/>
        </w:rPr>
        <w:t>최고</w:t>
      </w:r>
      <w:r w:rsidR="008B6AC6" w:rsidRPr="00336D61">
        <w:rPr>
          <w:rFonts w:ascii="맑은 고딕" w:hAnsi="맑은 고딕" w:hint="eastAsia"/>
        </w:rPr>
        <w:t>관리자</w:t>
      </w:r>
      <w:r w:rsidR="008B6AC6">
        <w:rPr>
          <w:rFonts w:ascii="맑은 고딕" w:hAnsi="맑은 고딕" w:hint="eastAsia"/>
        </w:rPr>
        <w:t>에게 문의하여 조치하세요.</w:t>
      </w:r>
      <w:r w:rsidR="008B6AC6">
        <w:rPr>
          <w:rFonts w:ascii="맑은 고딕" w:hAnsi="맑은 고딕"/>
        </w:rPr>
        <w:t xml:space="preserve"> (</w:t>
      </w:r>
      <w:bookmarkStart w:id="87" w:name="_Hlk61338790"/>
      <w:r w:rsidR="008B6AC6">
        <w:rPr>
          <w:rFonts w:ascii="맑은 고딕" w:hAnsi="맑은 고딕" w:hint="eastAsia"/>
        </w:rPr>
        <w:t xml:space="preserve">처리방법은 </w:t>
      </w:r>
      <w:r w:rsidR="008B6AC6">
        <w:rPr>
          <w:rFonts w:ascii="맑은 고딕" w:hAnsi="맑은 고딕"/>
        </w:rPr>
        <w:t>‘</w:t>
      </w:r>
      <w:r w:rsidR="008B6AC6">
        <w:rPr>
          <w:rFonts w:hint="eastAsia"/>
        </w:rPr>
        <w:t>사용유무</w:t>
      </w:r>
      <w:r w:rsidR="008B6AC6">
        <w:t>’</w:t>
      </w:r>
      <w:r w:rsidR="008B6AC6">
        <w:rPr>
          <w:rFonts w:hint="eastAsia"/>
        </w:rPr>
        <w:t>에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설명되어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있습니다</w:t>
      </w:r>
      <w:bookmarkEnd w:id="87"/>
      <w:r w:rsidR="008B6AC6">
        <w:rPr>
          <w:rFonts w:hint="eastAsia"/>
        </w:rPr>
        <w:t>.</w:t>
      </w:r>
      <w:r w:rsidR="008B6AC6">
        <w:t>)</w:t>
      </w:r>
      <w:r w:rsidR="004E2FBD">
        <w:br/>
      </w:r>
      <w:r w:rsidR="004E2FBD">
        <w:br/>
      </w:r>
      <w:r w:rsidR="008B6AC6">
        <w:sym w:font="Wingdings" w:char="F082"/>
      </w:r>
      <w:r w:rsidR="008B6AC6">
        <w:t xml:space="preserve"> </w:t>
      </w:r>
      <w:r w:rsidR="008B6AC6">
        <w:rPr>
          <w:rFonts w:hint="eastAsia"/>
        </w:rPr>
        <w:t>장비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접속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제한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시간</w:t>
      </w:r>
      <w:r w:rsidR="004E2FBD">
        <w:br/>
      </w:r>
      <w:r w:rsidR="008B6AC6">
        <w:rPr>
          <w:rFonts w:hint="eastAsia"/>
        </w:rPr>
        <w:t>사용자가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인증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차단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로그인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재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접속할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수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있는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시간을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입력합니다</w:t>
      </w:r>
      <w:r w:rsidR="008B6AC6">
        <w:rPr>
          <w:rFonts w:hint="eastAsia"/>
        </w:rPr>
        <w:t>.</w:t>
      </w:r>
      <w:r w:rsidR="008B6AC6">
        <w:t xml:space="preserve"> (</w:t>
      </w:r>
      <w:r w:rsidR="008B6AC6">
        <w:rPr>
          <w:rFonts w:hint="eastAsia"/>
        </w:rPr>
        <w:t>기본</w:t>
      </w:r>
      <w:r w:rsidR="008B6AC6">
        <w:rPr>
          <w:rFonts w:hint="eastAsia"/>
        </w:rPr>
        <w:t xml:space="preserve"> </w:t>
      </w:r>
      <w:r w:rsidR="008B6AC6">
        <w:t>5</w:t>
      </w:r>
      <w:r w:rsidR="008B6AC6">
        <w:rPr>
          <w:rFonts w:hint="eastAsia"/>
        </w:rPr>
        <w:t>분</w:t>
      </w:r>
      <w:r w:rsidR="008B6AC6">
        <w:rPr>
          <w:rFonts w:hint="eastAsia"/>
        </w:rPr>
        <w:t>)</w:t>
      </w:r>
      <w:r w:rsidR="008B6AC6">
        <w:br/>
      </w:r>
      <w:r w:rsidR="008B6AC6">
        <w:rPr>
          <w:rFonts w:hint="eastAsia"/>
        </w:rPr>
        <w:t>차단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접속을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시도하면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우측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그림과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같이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경고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창이</w:t>
      </w:r>
      <w:r w:rsidR="008B6AC6">
        <w:rPr>
          <w:rFonts w:hint="eastAsia"/>
        </w:rPr>
        <w:t xml:space="preserve"> </w:t>
      </w:r>
      <w:r w:rsidR="008B6AC6">
        <w:rPr>
          <w:rFonts w:hint="eastAsia"/>
        </w:rPr>
        <w:t>활성화됩니다</w:t>
      </w:r>
      <w:r w:rsidR="008B6AC6">
        <w:rPr>
          <w:rFonts w:hint="eastAsia"/>
        </w:rPr>
        <w:t>.</w:t>
      </w:r>
      <w:r>
        <w:br/>
      </w:r>
      <w:r w:rsidR="000E3ABD">
        <w:rPr>
          <w:rFonts w:ascii="맑은 고딕" w:hAnsi="맑은 고딕"/>
        </w:rPr>
        <w:br w:type="page"/>
      </w:r>
    </w:p>
    <w:p w14:paraId="32E6D18A" w14:textId="7B3D1948" w:rsidR="00993100" w:rsidRPr="009F64C5" w:rsidRDefault="00993100" w:rsidP="00993100">
      <w:pPr>
        <w:pStyle w:val="4"/>
        <w:rPr>
          <w:rFonts w:ascii="맑은 고딕" w:hAnsi="맑은 고딕"/>
        </w:rPr>
      </w:pPr>
      <w:r>
        <w:rPr>
          <w:rFonts w:ascii="맑은 고딕" w:hAnsi="맑은 고딕"/>
        </w:rPr>
        <w:lastRenderedPageBreak/>
        <w:t>4</w:t>
      </w:r>
      <w:r w:rsidRPr="009F64C5">
        <w:rPr>
          <w:rFonts w:ascii="맑은 고딕" w:hAnsi="맑은 고딕"/>
        </w:rPr>
        <w:t>.5.</w:t>
      </w:r>
      <w:r w:rsidR="00CD6771">
        <w:rPr>
          <w:rFonts w:ascii="맑은 고딕" w:hAnsi="맑은 고딕"/>
        </w:rPr>
        <w:t>7</w:t>
      </w:r>
      <w:r w:rsidRPr="009F64C5">
        <w:rPr>
          <w:rFonts w:ascii="맑은 고딕" w:hAnsi="맑은 고딕"/>
        </w:rPr>
        <w:t>.</w:t>
      </w:r>
      <w:r w:rsidRPr="009F64C5">
        <w:rPr>
          <w:rFonts w:ascii="맑은 고딕" w:hAnsi="맑은 고딕" w:hint="eastAsia"/>
        </w:rPr>
        <w:t>2 비밀번호 정책 적용</w:t>
      </w:r>
    </w:p>
    <w:p w14:paraId="476C3AB9" w14:textId="77777777" w:rsidR="006925B4" w:rsidRPr="006925B4" w:rsidRDefault="006925B4" w:rsidP="006925B4">
      <w:pPr>
        <w:rPr>
          <w:rFonts w:ascii="맑은 고딕" w:hAnsi="맑은 고딕"/>
        </w:rPr>
      </w:pPr>
      <w:r>
        <w:rPr>
          <w:noProof/>
        </w:rPr>
        <w:drawing>
          <wp:anchor distT="0" distB="0" distL="114300" distR="114300" simplePos="0" relativeHeight="252921856" behindDoc="1" locked="0" layoutInCell="1" allowOverlap="1" wp14:anchorId="79D72E83" wp14:editId="0C400589">
            <wp:simplePos x="0" y="0"/>
            <wp:positionH relativeFrom="margin">
              <wp:align>right</wp:align>
            </wp:positionH>
            <wp:positionV relativeFrom="paragraph">
              <wp:posOffset>1074420</wp:posOffset>
            </wp:positionV>
            <wp:extent cx="2880000" cy="1108800"/>
            <wp:effectExtent l="19050" t="19050" r="15875" b="15240"/>
            <wp:wrapTight wrapText="bothSides">
              <wp:wrapPolygon edited="0">
                <wp:start x="-143" y="-371"/>
                <wp:lineTo x="-143" y="21526"/>
                <wp:lineTo x="21576" y="21526"/>
                <wp:lineTo x="21576" y="-371"/>
                <wp:lineTo x="-143" y="-371"/>
              </wp:wrapPolygon>
            </wp:wrapTight>
            <wp:docPr id="1079" name="그림 1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그림 1079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1088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3100" w:rsidRPr="006925B4">
        <w:rPr>
          <w:rFonts w:ascii="맑은 고딕" w:hAnsi="맑은 고딕"/>
        </w:rPr>
        <w:br/>
      </w:r>
      <w:r w:rsidR="00993100" w:rsidRPr="006925B4">
        <w:rPr>
          <w:rFonts w:ascii="맑은 고딕" w:hAnsi="맑은 고딕" w:hint="eastAsia"/>
        </w:rPr>
        <w:t>사용자 추가에서 비밀번호 설정에 정책을 사용하려면 체크를 합니다.</w:t>
      </w:r>
      <w:r w:rsidR="00993100" w:rsidRPr="006925B4">
        <w:rPr>
          <w:rFonts w:ascii="맑은 고딕" w:hAnsi="맑은 고딕"/>
        </w:rPr>
        <w:br/>
      </w:r>
      <w:r w:rsidR="00993100" w:rsidRPr="006925B4">
        <w:rPr>
          <w:rFonts w:ascii="맑은 고딕" w:hAnsi="맑은 고딕" w:hint="eastAsia"/>
        </w:rPr>
        <w:t xml:space="preserve">비밀번호 최소 길이는 </w:t>
      </w:r>
      <w:r w:rsidRPr="006925B4">
        <w:rPr>
          <w:rFonts w:ascii="맑은 고딕" w:hAnsi="맑은 고딕"/>
        </w:rPr>
        <w:t>9</w:t>
      </w:r>
      <w:r w:rsidR="00993100" w:rsidRPr="006925B4">
        <w:rPr>
          <w:rFonts w:ascii="맑은 고딕" w:hAnsi="맑은 고딕" w:hint="eastAsia"/>
        </w:rPr>
        <w:t>자로 고정되어 있습니다.</w:t>
      </w:r>
      <w:r w:rsidRPr="006925B4">
        <w:rPr>
          <w:rFonts w:ascii="맑은 고딕" w:hAnsi="맑은 고딕"/>
        </w:rPr>
        <w:br/>
      </w:r>
      <w:r w:rsidR="00993100" w:rsidRPr="006925B4">
        <w:rPr>
          <w:rFonts w:ascii="맑은 고딕" w:hAnsi="맑은 고딕"/>
        </w:rPr>
        <w:br/>
      </w:r>
      <w:r w:rsidR="00993100" w:rsidRPr="006925B4">
        <w:rPr>
          <w:rFonts w:ascii="맑은 고딕" w:hAnsi="맑은 고딕" w:hint="eastAsia"/>
        </w:rPr>
        <w:t xml:space="preserve">사용자 추가에서 비밀번호를 입력할 때 영문/숫자 조합하여 </w:t>
      </w:r>
      <w:r w:rsidRPr="006925B4">
        <w:rPr>
          <w:rFonts w:ascii="맑은 고딕" w:hAnsi="맑은 고딕"/>
        </w:rPr>
        <w:t>9</w:t>
      </w:r>
      <w:r w:rsidR="00993100" w:rsidRPr="006925B4">
        <w:rPr>
          <w:rFonts w:ascii="맑은 고딕" w:hAnsi="맑은 고딕" w:hint="eastAsia"/>
        </w:rPr>
        <w:t>자 이상으로 입력해야 합니다.</w:t>
      </w:r>
      <w:r w:rsidRPr="006925B4">
        <w:rPr>
          <w:rFonts w:ascii="맑은 고딕" w:hAnsi="맑은 고딕"/>
        </w:rPr>
        <w:br/>
      </w:r>
      <w:r w:rsidR="00993100" w:rsidRPr="006925B4">
        <w:rPr>
          <w:rFonts w:ascii="맑은 고딕" w:hAnsi="맑은 고딕" w:hint="eastAsia"/>
        </w:rPr>
        <w:t>비밀번호 정책에 따르지 않으면 우측 그림과 같이 입력이 잘못되었다는 메시지가 나옵니다.</w:t>
      </w:r>
      <w:r w:rsidRPr="006925B4">
        <w:rPr>
          <w:rFonts w:ascii="맑은 고딕" w:hAnsi="맑은 고딕"/>
        </w:rPr>
        <w:br/>
      </w:r>
    </w:p>
    <w:p w14:paraId="6BB53DD3" w14:textId="7E907088" w:rsidR="00993100" w:rsidRPr="006925B4" w:rsidRDefault="00993100" w:rsidP="006925B4">
      <w:pPr>
        <w:pStyle w:val="4"/>
        <w:rPr>
          <w:rFonts w:ascii="맑은 고딕" w:hAnsi="맑은 고딕"/>
        </w:rPr>
      </w:pPr>
      <w:r w:rsidRPr="006925B4">
        <w:rPr>
          <w:rFonts w:ascii="맑은 고딕" w:hAnsi="맑은 고딕"/>
        </w:rPr>
        <w:t>4.5.</w:t>
      </w:r>
      <w:r w:rsidR="00CD6771">
        <w:rPr>
          <w:rFonts w:ascii="맑은 고딕" w:hAnsi="맑은 고딕"/>
        </w:rPr>
        <w:t>7</w:t>
      </w:r>
      <w:r w:rsidRPr="006925B4">
        <w:rPr>
          <w:rFonts w:ascii="맑은 고딕" w:hAnsi="맑은 고딕"/>
        </w:rPr>
        <w:t>.3</w:t>
      </w:r>
      <w:r w:rsidRPr="006925B4">
        <w:rPr>
          <w:rFonts w:ascii="맑은 고딕" w:hAnsi="맑은 고딕" w:hint="eastAsia"/>
        </w:rPr>
        <w:t xml:space="preserve"> 암호 만료 정책</w:t>
      </w:r>
    </w:p>
    <w:p w14:paraId="4D4C4D46" w14:textId="074FDA77" w:rsidR="00AF0395" w:rsidRPr="00336D61" w:rsidRDefault="00FD0722" w:rsidP="00993100">
      <w:pPr>
        <w:rPr>
          <w:rFonts w:ascii="맑은 고딕" w:hAnsi="맑은 고딕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919808" behindDoc="1" locked="0" layoutInCell="1" allowOverlap="1" wp14:anchorId="5ABE93EC" wp14:editId="0F210907">
                <wp:simplePos x="0" y="0"/>
                <wp:positionH relativeFrom="margin">
                  <wp:align>right</wp:align>
                </wp:positionH>
                <wp:positionV relativeFrom="paragraph">
                  <wp:posOffset>2161540</wp:posOffset>
                </wp:positionV>
                <wp:extent cx="2879725" cy="1855470"/>
                <wp:effectExtent l="19050" t="19050" r="15875" b="11430"/>
                <wp:wrapTight wrapText="bothSides">
                  <wp:wrapPolygon edited="0">
                    <wp:start x="-143" y="-222"/>
                    <wp:lineTo x="-143" y="21511"/>
                    <wp:lineTo x="21576" y="21511"/>
                    <wp:lineTo x="21576" y="-222"/>
                    <wp:lineTo x="-143" y="-222"/>
                  </wp:wrapPolygon>
                </wp:wrapTight>
                <wp:docPr id="1069" name="그룹 1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000" cy="1855607"/>
                          <a:chOff x="57160" y="36097"/>
                          <a:chExt cx="2880664" cy="1856166"/>
                        </a:xfrm>
                      </wpg:grpSpPr>
                      <pic:pic xmlns:pic="http://schemas.openxmlformats.org/drawingml/2006/picture">
                        <pic:nvPicPr>
                          <pic:cNvPr id="1071" name="그림 1071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57160" y="36097"/>
                            <a:ext cx="2880664" cy="1856166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4" name="직사각형 1074"/>
                        <wps:cNvSpPr/>
                        <wps:spPr>
                          <a:xfrm>
                            <a:off x="504825" y="977173"/>
                            <a:ext cx="2143125" cy="53340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09ECBA" id="그룹 1069" o:spid="_x0000_s1026" style="position:absolute;left:0;text-align:left;margin-left:175.55pt;margin-top:170.2pt;width:226.75pt;height:146.1pt;z-index:-250396672;mso-position-horizontal:right;mso-position-horizontal-relative:margin;mso-width-relative:margin;mso-height-relative:margin" coordorigin="571,360" coordsize="28806,185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">
                <v:shape id="그림 1071" o:spid="_x0000_s1027" type="#_x0000_t75" style="position:absolute;left:571;top:360;width:28807;height:1856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" stroked="t" strokecolor="black [3213]" strokeweight="1pt">
                  <v:imagedata r:id="rId168" o:title=""/>
                  <v:path arrowok="t"/>
                </v:shape>
                <v:rect id="직사각형 1074" o:spid="_x0000_s1028" style="position:absolute;left:5048;top:9771;width:21431;height:5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AF0395">
        <w:rPr>
          <w:rFonts w:ascii="맑은 고딕" w:hAnsi="맑은 고딕"/>
          <w:noProof/>
        </w:rPr>
        <w:drawing>
          <wp:anchor distT="0" distB="0" distL="114300" distR="114300" simplePos="0" relativeHeight="252920832" behindDoc="1" locked="0" layoutInCell="1" allowOverlap="1" wp14:anchorId="3D6FDA02" wp14:editId="01640420">
            <wp:simplePos x="0" y="0"/>
            <wp:positionH relativeFrom="margin">
              <wp:posOffset>3028950</wp:posOffset>
            </wp:positionH>
            <wp:positionV relativeFrom="paragraph">
              <wp:posOffset>1558925</wp:posOffset>
            </wp:positionV>
            <wp:extent cx="2880000" cy="295200"/>
            <wp:effectExtent l="19050" t="19050" r="15875" b="10160"/>
            <wp:wrapTight wrapText="bothSides">
              <wp:wrapPolygon edited="0">
                <wp:start x="-143" y="-1397"/>
                <wp:lineTo x="-143" y="20948"/>
                <wp:lineTo x="21576" y="20948"/>
                <wp:lineTo x="21576" y="-1397"/>
                <wp:lineTo x="-143" y="-1397"/>
              </wp:wrapPolygon>
            </wp:wrapTight>
            <wp:docPr id="1077" name="그림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설정_사용자_옵션_비밀번호_비밀번호만료.png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952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25B4">
        <w:rPr>
          <w:rFonts w:ascii="맑은 고딕" w:hAnsi="맑은 고딕"/>
        </w:rPr>
        <w:br/>
      </w:r>
      <w:r w:rsidR="00993100" w:rsidRPr="00336D61">
        <w:rPr>
          <w:rFonts w:ascii="맑은 고딕" w:hAnsi="맑은 고딕" w:hint="eastAsia"/>
        </w:rPr>
        <w:t xml:space="preserve">사용자의 </w:t>
      </w:r>
      <w:r w:rsidR="006925B4">
        <w:rPr>
          <w:rFonts w:ascii="맑은 고딕" w:hAnsi="맑은 고딕" w:hint="eastAsia"/>
        </w:rPr>
        <w:t>암호를 입력한 기간</w:t>
      </w:r>
      <w:r w:rsidR="00993100">
        <w:rPr>
          <w:rFonts w:ascii="맑은 고딕" w:hAnsi="맑은 고딕" w:hint="eastAsia"/>
        </w:rPr>
        <w:t xml:space="preserve">암호 </w:t>
      </w:r>
      <w:r w:rsidR="00993100" w:rsidRPr="00336D61">
        <w:rPr>
          <w:rFonts w:ascii="맑은 고딕" w:hAnsi="맑은 고딕" w:hint="eastAsia"/>
        </w:rPr>
        <w:t>기간을 제한할 때 사용합니다.</w:t>
      </w:r>
      <w:r w:rsidR="00993100" w:rsidRPr="00336D61">
        <w:rPr>
          <w:rFonts w:ascii="맑은 고딕" w:hAnsi="맑은 고딕" w:hint="eastAsia"/>
          <w:noProof/>
        </w:rPr>
        <w:t xml:space="preserve"> </w:t>
      </w:r>
      <w:r w:rsidR="006925B4">
        <w:rPr>
          <w:rFonts w:ascii="맑은 고딕" w:hAnsi="맑은 고딕"/>
          <w:noProof/>
        </w:rPr>
        <w:t xml:space="preserve"> </w:t>
      </w:r>
      <w:r w:rsidR="006925B4">
        <w:rPr>
          <w:rFonts w:hint="eastAsia"/>
        </w:rPr>
        <w:t>(</w:t>
      </w:r>
      <w:r w:rsidR="006925B4">
        <w:rPr>
          <w:rFonts w:hint="eastAsia"/>
        </w:rPr>
        <w:t>평상시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메뉴는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숨어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있으며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사용하시려면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제조회사에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연락주시면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활성화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방법을</w:t>
      </w:r>
      <w:r w:rsidR="006925B4">
        <w:rPr>
          <w:rFonts w:hint="eastAsia"/>
        </w:rPr>
        <w:t xml:space="preserve"> </w:t>
      </w:r>
      <w:r w:rsidR="006925B4">
        <w:rPr>
          <w:rFonts w:hint="eastAsia"/>
        </w:rPr>
        <w:t>알려드립니다</w:t>
      </w:r>
      <w:r w:rsidR="006925B4">
        <w:rPr>
          <w:rFonts w:hint="eastAsia"/>
        </w:rPr>
        <w:t>.)</w:t>
      </w:r>
      <w:r w:rsidR="006925B4">
        <w:rPr>
          <w:rFonts w:ascii="맑은 고딕" w:hAnsi="맑은 고딕"/>
          <w:noProof/>
        </w:rPr>
        <w:br/>
      </w:r>
      <w:r w:rsidR="00993100">
        <w:rPr>
          <w:rFonts w:ascii="맑은 고딕" w:hAnsi="맑은 고딕" w:hint="eastAsia"/>
          <w:noProof/>
        </w:rPr>
        <w:t>기간이 만료되면 암호를 수정하셔야 합니다.</w:t>
      </w:r>
      <w:r w:rsidR="006925B4">
        <w:rPr>
          <w:rFonts w:ascii="맑은 고딕" w:hAnsi="맑은 고딕"/>
          <w:noProof/>
        </w:rPr>
        <w:br/>
      </w:r>
      <w:r w:rsidR="00993100" w:rsidRPr="00CA3C76">
        <w:rPr>
          <w:rFonts w:ascii="맑은 고딕" w:hAnsi="맑은 고딕" w:hint="eastAsia"/>
        </w:rPr>
        <w:t>-</w:t>
      </w:r>
      <w:r w:rsidR="00993100">
        <w:rPr>
          <w:rFonts w:ascii="맑은 고딕" w:hAnsi="맑은 고딕" w:hint="eastAsia"/>
        </w:rPr>
        <w:t xml:space="preserve"> </w:t>
      </w:r>
      <w:r w:rsidR="00993100" w:rsidRPr="00CA3C76">
        <w:rPr>
          <w:rFonts w:ascii="맑은 고딕" w:hAnsi="맑은 고딕" w:hint="eastAsia"/>
        </w:rPr>
        <w:t xml:space="preserve">유효 </w:t>
      </w:r>
      <w:proofErr w:type="gramStart"/>
      <w:r w:rsidR="00993100" w:rsidRPr="00CA3C76">
        <w:rPr>
          <w:rFonts w:ascii="맑은 고딕" w:hAnsi="맑은 고딕" w:hint="eastAsia"/>
        </w:rPr>
        <w:t xml:space="preserve">기간 </w:t>
      </w:r>
      <w:r w:rsidR="00993100" w:rsidRPr="00CA3C76">
        <w:rPr>
          <w:rFonts w:ascii="맑은 고딕" w:hAnsi="맑은 고딕"/>
        </w:rPr>
        <w:t>:</w:t>
      </w:r>
      <w:proofErr w:type="gramEnd"/>
      <w:r w:rsidR="00993100" w:rsidRPr="00CA3C76">
        <w:rPr>
          <w:rFonts w:ascii="맑은 고딕" w:hAnsi="맑은 고딕"/>
        </w:rPr>
        <w:t xml:space="preserve"> </w:t>
      </w:r>
      <w:r w:rsidR="00993100">
        <w:rPr>
          <w:rFonts w:ascii="맑은 고딕" w:hAnsi="맑은 고딕" w:hint="eastAsia"/>
        </w:rPr>
        <w:t>사용하고 있는 비밀번호의 만료</w:t>
      </w:r>
      <w:r w:rsidR="00AF0395">
        <w:rPr>
          <w:rFonts w:ascii="맑은 고딕" w:hAnsi="맑은 고딕" w:hint="eastAsia"/>
        </w:rPr>
        <w:t xml:space="preserve"> 기간</w:t>
      </w:r>
      <w:r w:rsidR="00993100" w:rsidRPr="00CA3C76">
        <w:rPr>
          <w:rFonts w:ascii="맑은 고딕" w:hAnsi="맑은 고딕" w:hint="eastAsia"/>
        </w:rPr>
        <w:t>을 입력합니다.</w:t>
      </w:r>
      <w:r w:rsidR="00AF0395">
        <w:rPr>
          <w:rFonts w:ascii="맑은 고딕" w:hAnsi="맑은 고딕"/>
        </w:rPr>
        <w:t xml:space="preserve"> (</w:t>
      </w:r>
      <w:r w:rsidR="00AF0395">
        <w:rPr>
          <w:rFonts w:ascii="맑은 고딕" w:hAnsi="맑은 고딕" w:hint="eastAsia"/>
        </w:rPr>
        <w:t xml:space="preserve">기본 </w:t>
      </w:r>
      <w:r w:rsidR="00AF0395">
        <w:rPr>
          <w:rFonts w:ascii="맑은 고딕" w:hAnsi="맑은 고딕"/>
        </w:rPr>
        <w:t>60</w:t>
      </w:r>
      <w:r w:rsidR="00AF0395">
        <w:rPr>
          <w:rFonts w:ascii="맑은 고딕" w:hAnsi="맑은 고딕" w:hint="eastAsia"/>
        </w:rPr>
        <w:t>일)</w:t>
      </w:r>
      <w:r w:rsidR="006925B4">
        <w:rPr>
          <w:rFonts w:ascii="맑은 고딕" w:hAnsi="맑은 고딕"/>
        </w:rPr>
        <w:br/>
      </w:r>
      <w:r w:rsidR="00993100">
        <w:rPr>
          <w:rFonts w:ascii="맑은 고딕" w:hAnsi="맑은 고딕"/>
        </w:rPr>
        <w:t xml:space="preserve">- </w:t>
      </w:r>
      <w:r w:rsidR="00993100">
        <w:rPr>
          <w:rFonts w:ascii="맑은 고딕" w:hAnsi="맑은 고딕" w:hint="eastAsia"/>
        </w:rPr>
        <w:t xml:space="preserve">만료 안내 </w:t>
      </w:r>
      <w:proofErr w:type="gramStart"/>
      <w:r w:rsidR="00993100">
        <w:rPr>
          <w:rFonts w:ascii="맑은 고딕" w:hAnsi="맑은 고딕" w:hint="eastAsia"/>
        </w:rPr>
        <w:t xml:space="preserve">알람 </w:t>
      </w:r>
      <w:r w:rsidR="00993100">
        <w:rPr>
          <w:rFonts w:ascii="맑은 고딕" w:hAnsi="맑은 고딕"/>
        </w:rPr>
        <w:t>:</w:t>
      </w:r>
      <w:proofErr w:type="gramEnd"/>
      <w:r w:rsidR="00993100">
        <w:rPr>
          <w:rFonts w:ascii="맑은 고딕" w:hAnsi="맑은 고딕"/>
        </w:rPr>
        <w:t xml:space="preserve"> </w:t>
      </w:r>
      <w:r w:rsidR="00993100">
        <w:rPr>
          <w:rFonts w:ascii="맑은 고딕" w:hAnsi="맑은 고딕" w:hint="eastAsia"/>
        </w:rPr>
        <w:t xml:space="preserve">비밀번호 만료일 전 입력 </w:t>
      </w:r>
      <w:r w:rsidR="00993100" w:rsidRPr="00336D61">
        <w:rPr>
          <w:rFonts w:ascii="맑은 고딕" w:hAnsi="맑은 고딕" w:hint="eastAsia"/>
        </w:rPr>
        <w:t xml:space="preserve">일부터 </w:t>
      </w:r>
      <w:r w:rsidR="00993100">
        <w:rPr>
          <w:rFonts w:ascii="맑은 고딕" w:hAnsi="맑은 고딕" w:hint="eastAsia"/>
        </w:rPr>
        <w:t xml:space="preserve">우측 그림과 같이 화면 중앙 하단에 </w:t>
      </w:r>
      <w:r w:rsidR="00993100">
        <w:rPr>
          <w:rFonts w:ascii="맑은 고딕" w:hAnsi="맑은 고딕"/>
        </w:rPr>
        <w:t>‘</w:t>
      </w:r>
      <w:r w:rsidR="00993100">
        <w:rPr>
          <w:rFonts w:ascii="맑은 고딕" w:hAnsi="맑은 고딕" w:hint="eastAsia"/>
        </w:rPr>
        <w:t xml:space="preserve">사용자 암호가 곧 </w:t>
      </w:r>
      <w:r w:rsidR="00993100" w:rsidRPr="00336D61">
        <w:rPr>
          <w:rFonts w:ascii="맑은 고딕" w:hAnsi="맑은 고딕" w:hint="eastAsia"/>
        </w:rPr>
        <w:t>만료</w:t>
      </w:r>
      <w:r w:rsidR="00993100">
        <w:rPr>
          <w:rFonts w:ascii="맑은 고딕" w:hAnsi="맑은 고딕" w:hint="eastAsia"/>
        </w:rPr>
        <w:t>됩니다.</w:t>
      </w:r>
      <w:r w:rsidR="00993100">
        <w:rPr>
          <w:rFonts w:ascii="맑은 고딕" w:hAnsi="맑은 고딕"/>
        </w:rPr>
        <w:t xml:space="preserve"> </w:t>
      </w:r>
      <w:r w:rsidR="00993100">
        <w:rPr>
          <w:rFonts w:ascii="맑은 고딕" w:hAnsi="맑은 고딕" w:hint="eastAsia"/>
        </w:rPr>
        <w:t>암호를 변경하십시오</w:t>
      </w:r>
      <w:r w:rsidR="00993100">
        <w:rPr>
          <w:rFonts w:ascii="맑은 고딕" w:hAnsi="맑은 고딕"/>
        </w:rPr>
        <w:t>’</w:t>
      </w:r>
      <w:r w:rsidR="00993100">
        <w:rPr>
          <w:rFonts w:ascii="맑은 고딕" w:hAnsi="맑은 고딕" w:hint="eastAsia"/>
        </w:rPr>
        <w:t>라는 비밀번호 수정 요청 문구가 표시됩니다.</w:t>
      </w:r>
      <w:r w:rsidR="00993100" w:rsidRPr="001B3DFF">
        <w:rPr>
          <w:rFonts w:ascii="맑은 고딕" w:hAnsi="맑은 고딕"/>
          <w:noProof/>
        </w:rPr>
        <w:t xml:space="preserve"> </w:t>
      </w:r>
      <w:r w:rsidR="00AF0395">
        <w:rPr>
          <w:rFonts w:ascii="맑은 고딕" w:hAnsi="맑은 고딕"/>
          <w:noProof/>
        </w:rPr>
        <w:t>(</w:t>
      </w:r>
      <w:r w:rsidR="00AF0395">
        <w:rPr>
          <w:rFonts w:ascii="맑은 고딕" w:hAnsi="맑은 고딕" w:hint="eastAsia"/>
          <w:noProof/>
        </w:rPr>
        <w:t xml:space="preserve">기본 </w:t>
      </w:r>
      <w:r w:rsidR="00AF0395">
        <w:rPr>
          <w:rFonts w:ascii="맑은 고딕" w:hAnsi="맑은 고딕"/>
          <w:noProof/>
        </w:rPr>
        <w:t>7</w:t>
      </w:r>
      <w:r w:rsidR="00AF0395">
        <w:rPr>
          <w:rFonts w:ascii="맑은 고딕" w:hAnsi="맑은 고딕" w:hint="eastAsia"/>
          <w:noProof/>
        </w:rPr>
        <w:t>일)</w:t>
      </w:r>
      <w:r w:rsidR="006925B4">
        <w:rPr>
          <w:rFonts w:ascii="맑은 고딕" w:hAnsi="맑은 고딕"/>
          <w:noProof/>
        </w:rPr>
        <w:br/>
      </w:r>
      <w:r w:rsidR="00993100" w:rsidRPr="00CA3C76">
        <w:rPr>
          <w:rFonts w:ascii="맑은 고딕" w:hAnsi="맑은 고딕" w:hint="eastAsia"/>
        </w:rPr>
        <w:t>-</w:t>
      </w:r>
      <w:r w:rsidR="00993100">
        <w:rPr>
          <w:rFonts w:ascii="맑은 고딕" w:hAnsi="맑은 고딕" w:hint="eastAsia"/>
        </w:rPr>
        <w:t xml:space="preserve"> </w:t>
      </w:r>
      <w:r w:rsidR="00993100" w:rsidRPr="00CA3C76">
        <w:rPr>
          <w:rFonts w:ascii="맑은 고딕" w:hAnsi="맑은 고딕" w:hint="eastAsia"/>
        </w:rPr>
        <w:t xml:space="preserve">유효 기간이 </w:t>
      </w:r>
      <w:r w:rsidR="00993100">
        <w:rPr>
          <w:rFonts w:ascii="맑은 고딕" w:hAnsi="맑은 고딕" w:hint="eastAsia"/>
        </w:rPr>
        <w:t>만료된 후</w:t>
      </w:r>
      <w:r w:rsidR="00993100" w:rsidRPr="00CA3C76">
        <w:rPr>
          <w:rFonts w:ascii="맑은 고딕" w:hAnsi="맑은 고딕" w:hint="eastAsia"/>
        </w:rPr>
        <w:t xml:space="preserve"> </w:t>
      </w:r>
      <w:r w:rsidR="00993100">
        <w:rPr>
          <w:rFonts w:ascii="맑은 고딕" w:hAnsi="맑은 고딕" w:hint="eastAsia"/>
        </w:rPr>
        <w:t xml:space="preserve">로그인 시 </w:t>
      </w:r>
      <w:r w:rsidR="00993100" w:rsidRPr="00CA3C76">
        <w:rPr>
          <w:rFonts w:ascii="맑은 고딕" w:hAnsi="맑은 고딕" w:hint="eastAsia"/>
        </w:rPr>
        <w:t>우측 그림과 같이 초기 비밀번호 입력 화면이 활성화</w:t>
      </w:r>
      <w:r w:rsidR="00AF0395">
        <w:rPr>
          <w:rFonts w:ascii="맑은 고딕" w:hAnsi="맑은 고딕" w:hint="eastAsia"/>
        </w:rPr>
        <w:t>됩니다.</w:t>
      </w:r>
      <w:r w:rsidR="00AF0395">
        <w:rPr>
          <w:rFonts w:ascii="맑은 고딕" w:hAnsi="맑은 고딕"/>
        </w:rPr>
        <w:br/>
        <w:t xml:space="preserve">- </w:t>
      </w:r>
      <w:r w:rsidR="00AF0395">
        <w:rPr>
          <w:rFonts w:ascii="맑은 고딕" w:hAnsi="맑은 고딕" w:hint="eastAsia"/>
        </w:rPr>
        <w:t>새로</w:t>
      </w:r>
      <w:r w:rsidR="00993100">
        <w:rPr>
          <w:rFonts w:ascii="맑은 고딕" w:hAnsi="맑은 고딕" w:hint="eastAsia"/>
        </w:rPr>
        <w:t xml:space="preserve"> </w:t>
      </w:r>
      <w:r w:rsidR="00993100" w:rsidRPr="00CA3C76">
        <w:rPr>
          <w:rFonts w:ascii="맑은 고딕" w:hAnsi="맑은 고딕" w:hint="eastAsia"/>
        </w:rPr>
        <w:t xml:space="preserve">비밀번호를 </w:t>
      </w:r>
      <w:r w:rsidR="00AF0395">
        <w:rPr>
          <w:rFonts w:ascii="맑은 고딕" w:hAnsi="맑은 고딕" w:hint="eastAsia"/>
        </w:rPr>
        <w:t xml:space="preserve">확인까지 </w:t>
      </w:r>
      <w:r w:rsidR="00AF0395">
        <w:rPr>
          <w:rFonts w:ascii="맑은 고딕" w:hAnsi="맑은 고딕"/>
        </w:rPr>
        <w:t>2</w:t>
      </w:r>
      <w:r w:rsidR="00AF0395">
        <w:rPr>
          <w:rFonts w:ascii="맑은 고딕" w:hAnsi="맑은 고딕" w:hint="eastAsia"/>
        </w:rPr>
        <w:t xml:space="preserve">번 </w:t>
      </w:r>
      <w:r w:rsidR="00993100" w:rsidRPr="00CA3C76">
        <w:rPr>
          <w:rFonts w:ascii="맑은 고딕" w:hAnsi="맑은 고딕" w:hint="eastAsia"/>
        </w:rPr>
        <w:t>입력합니다.</w:t>
      </w:r>
      <w:r w:rsidR="00993100" w:rsidRPr="00CA3C76">
        <w:rPr>
          <w:rFonts w:ascii="맑은 고딕" w:hAnsi="맑은 고딕"/>
        </w:rPr>
        <w:br/>
      </w:r>
      <w:r w:rsidR="00993100" w:rsidRPr="00336D61">
        <w:rPr>
          <w:rFonts w:ascii="맑은 고딕" w:hAnsi="맑은 고딕"/>
        </w:rPr>
        <w:br w:type="page"/>
      </w:r>
    </w:p>
    <w:bookmarkStart w:id="88" w:name="_Toc17460766"/>
    <w:bookmarkStart w:id="89" w:name="_Toc69819984"/>
    <w:p w14:paraId="4913DB93" w14:textId="22F5D060" w:rsidR="00142E75" w:rsidRPr="00AF0395" w:rsidRDefault="00FE5AA3" w:rsidP="00142E75">
      <w:pPr>
        <w:pStyle w:val="3"/>
        <w:rPr>
          <w:rFonts w:ascii="맑은 고딕" w:hAnsi="맑은 고딕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928000" behindDoc="1" locked="0" layoutInCell="1" allowOverlap="1" wp14:anchorId="5DDDD8DC" wp14:editId="74FEE40A">
                <wp:simplePos x="0" y="0"/>
                <wp:positionH relativeFrom="margin">
                  <wp:align>right</wp:align>
                </wp:positionH>
                <wp:positionV relativeFrom="paragraph">
                  <wp:posOffset>309880</wp:posOffset>
                </wp:positionV>
                <wp:extent cx="1500505" cy="213360"/>
                <wp:effectExtent l="0" t="0" r="4445" b="0"/>
                <wp:wrapTight wrapText="bothSides">
                  <wp:wrapPolygon edited="0">
                    <wp:start x="0" y="0"/>
                    <wp:lineTo x="0" y="19286"/>
                    <wp:lineTo x="21390" y="19286"/>
                    <wp:lineTo x="21390" y="0"/>
                    <wp:lineTo x="0" y="0"/>
                  </wp:wrapPolygon>
                </wp:wrapTight>
                <wp:docPr id="2784" name="그룹 27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0505" cy="213360"/>
                          <a:chOff x="0" y="0"/>
                          <a:chExt cx="1500505" cy="213360"/>
                        </a:xfrm>
                      </wpg:grpSpPr>
                      <pic:pic xmlns:pic="http://schemas.openxmlformats.org/drawingml/2006/picture">
                        <pic:nvPicPr>
                          <pic:cNvPr id="2785" name="그림 2785"/>
                          <pic:cNvPicPr>
                            <a:picLocks noChangeAspect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505" cy="21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6" name="직사각형 2786"/>
                        <wps:cNvSpPr/>
                        <wps:spPr>
                          <a:xfrm>
                            <a:off x="751840" y="0"/>
                            <a:ext cx="721360" cy="19812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2158C3" id="그룹 2784" o:spid="_x0000_s1026" style="position:absolute;left:0;text-align:left;margin-left:66.95pt;margin-top:24.4pt;width:118.15pt;height:16.8pt;z-index:-250388480;mso-position-horizontal:right;mso-position-horizontal-relative:margin" coordsize="15005,2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">
                <v:shape id="그림 2785" o:spid="_x0000_s1027" type="#_x0000_t75" style="position:absolute;width:15005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">
                  <v:imagedata r:id="rId165" o:title=""/>
                </v:shape>
                <v:rect id="직사각형 2786" o:spid="_x0000_s1028" style="position:absolute;left:7518;width:7214;height:19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" filled="f" strokecolor="red" strokeweight="1.25pt"/>
                <w10:wrap type="tight" anchorx="margin"/>
              </v:group>
            </w:pict>
          </mc:Fallback>
        </mc:AlternateContent>
      </w:r>
      <w:r w:rsidR="00142E75" w:rsidRPr="00AF0395">
        <w:rPr>
          <w:rFonts w:ascii="맑은 고딕" w:hAnsi="맑은 고딕" w:hint="eastAsia"/>
        </w:rPr>
        <w:t>4.5.</w:t>
      </w:r>
      <w:r w:rsidR="00CD6771">
        <w:rPr>
          <w:rFonts w:ascii="맑은 고딕" w:hAnsi="맑은 고딕"/>
        </w:rPr>
        <w:t xml:space="preserve">8 </w:t>
      </w:r>
      <w:r w:rsidR="00142E75" w:rsidRPr="00AF0395">
        <w:rPr>
          <w:rFonts w:ascii="맑은 고딕" w:hAnsi="맑은 고딕" w:hint="eastAsia"/>
        </w:rPr>
        <w:t>사용자 네트워크 필터</w:t>
      </w:r>
      <w:bookmarkEnd w:id="88"/>
      <w:bookmarkEnd w:id="89"/>
    </w:p>
    <w:p w14:paraId="00D4FF8F" w14:textId="1EAF28E4" w:rsidR="00142E75" w:rsidRPr="009D67B3" w:rsidRDefault="009D67B3" w:rsidP="00142E75">
      <w:pPr>
        <w:rPr>
          <w:rFonts w:ascii="맑은 고딕" w:hAnsi="맑은 고딕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983296" behindDoc="1" locked="0" layoutInCell="1" allowOverlap="1" wp14:anchorId="1F370E70" wp14:editId="717F381C">
                <wp:simplePos x="0" y="0"/>
                <wp:positionH relativeFrom="margin">
                  <wp:align>right</wp:align>
                </wp:positionH>
                <wp:positionV relativeFrom="paragraph">
                  <wp:posOffset>3047170</wp:posOffset>
                </wp:positionV>
                <wp:extent cx="3239770" cy="2166620"/>
                <wp:effectExtent l="0" t="0" r="0" b="5080"/>
                <wp:wrapTight wrapText="bothSides">
                  <wp:wrapPolygon edited="0">
                    <wp:start x="0" y="0"/>
                    <wp:lineTo x="0" y="21461"/>
                    <wp:lineTo x="21465" y="21461"/>
                    <wp:lineTo x="21465" y="0"/>
                    <wp:lineTo x="0" y="0"/>
                  </wp:wrapPolygon>
                </wp:wrapTight>
                <wp:docPr id="2846" name="그룹 2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66620"/>
                          <a:chOff x="0" y="0"/>
                          <a:chExt cx="3239770" cy="2166620"/>
                        </a:xfrm>
                      </wpg:grpSpPr>
                      <pic:pic xmlns:pic="http://schemas.openxmlformats.org/drawingml/2006/picture">
                        <pic:nvPicPr>
                          <pic:cNvPr id="280" name="그림 280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166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3" name="직사각형 2843"/>
                        <wps:cNvSpPr/>
                        <wps:spPr>
                          <a:xfrm>
                            <a:off x="457200" y="639010"/>
                            <a:ext cx="2228045" cy="154547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4" name="직사각형 2844"/>
                        <wps:cNvSpPr/>
                        <wps:spPr>
                          <a:xfrm>
                            <a:off x="457200" y="794084"/>
                            <a:ext cx="2227580" cy="157748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5" name="직사각형 2845"/>
                        <wps:cNvSpPr/>
                        <wps:spPr>
                          <a:xfrm>
                            <a:off x="457200" y="951832"/>
                            <a:ext cx="2228045" cy="45185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26253B" id="그룹 2846" o:spid="_x0000_s1026" style="position:absolute;left:0;text-align:left;margin-left:203.9pt;margin-top:239.95pt;width:255.1pt;height:170.6pt;z-index:-250333184;mso-position-horizontal:right;mso-position-horizontal-relative:margin" coordsize="32397,216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">
                <v:shape id="그림 280" o:spid="_x0000_s1027" type="#_x0000_t75" style="position:absolute;width:32397;height:21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">
                  <v:imagedata r:id="rId171" o:title=""/>
                </v:shape>
                <v:rect id="직사각형 2843" o:spid="_x0000_s1028" style="position:absolute;left:4572;top:6390;width:22280;height:15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" filled="f" strokecolor="red" strokeweight="1.25pt"/>
                <v:rect id="직사각형 2844" o:spid="_x0000_s1029" style="position:absolute;left:4572;top:7940;width:22275;height:15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" filled="f" strokecolor="red" strokeweight="1.25pt"/>
                <v:rect id="직사각형 2845" o:spid="_x0000_s1030" style="position:absolute;left:4572;top:9518;width:22280;height:45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986368" behindDoc="1" locked="0" layoutInCell="1" allowOverlap="1" wp14:anchorId="3C96183B" wp14:editId="389885E1">
                <wp:simplePos x="0" y="0"/>
                <wp:positionH relativeFrom="column">
                  <wp:posOffset>2702257</wp:posOffset>
                </wp:positionH>
                <wp:positionV relativeFrom="paragraph">
                  <wp:posOffset>590228</wp:posOffset>
                </wp:positionV>
                <wp:extent cx="3239770" cy="2170430"/>
                <wp:effectExtent l="0" t="0" r="0" b="1270"/>
                <wp:wrapTight wrapText="bothSides">
                  <wp:wrapPolygon edited="0">
                    <wp:start x="0" y="0"/>
                    <wp:lineTo x="0" y="21423"/>
                    <wp:lineTo x="21465" y="21423"/>
                    <wp:lineTo x="21465" y="0"/>
                    <wp:lineTo x="0" y="0"/>
                  </wp:wrapPolygon>
                </wp:wrapTight>
                <wp:docPr id="198" name="그룹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9770" cy="2170430"/>
                          <a:chOff x="0" y="0"/>
                          <a:chExt cx="3239770" cy="2170430"/>
                        </a:xfrm>
                      </wpg:grpSpPr>
                      <pic:pic xmlns:pic="http://schemas.openxmlformats.org/drawingml/2006/picture">
                        <pic:nvPicPr>
                          <pic:cNvPr id="2116" name="그림 2116"/>
                          <pic:cNvPicPr>
                            <a:picLocks noChangeAspect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170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7" name="직사각형 2787"/>
                        <wps:cNvSpPr/>
                        <wps:spPr>
                          <a:xfrm>
                            <a:off x="2088107" y="1753737"/>
                            <a:ext cx="381000" cy="15240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7" name="직사각형 2847"/>
                        <wps:cNvSpPr/>
                        <wps:spPr>
                          <a:xfrm>
                            <a:off x="34119" y="150125"/>
                            <a:ext cx="634621" cy="11600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BDBC7" id="그룹 198" o:spid="_x0000_s1026" style="position:absolute;left:0;text-align:left;margin-left:212.8pt;margin-top:46.45pt;width:255.1pt;height:170.9pt;z-index:-250330112" coordsize="32397,217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">
                <v:shape id="그림 2116" o:spid="_x0000_s1027" type="#_x0000_t75" style="position:absolute;width:32397;height:21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">
                  <v:imagedata r:id="rId173" o:title=""/>
                </v:shape>
                <v:rect id="직사각형 2787" o:spid="_x0000_s1028" style="position:absolute;left:20881;top:17537;width:3810;height:1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" filled="f" strokecolor="red" strokeweight="1.25pt"/>
                <v:rect id="직사각형 2847" o:spid="_x0000_s1029" style="position:absolute;left:341;top:1501;width:6346;height:1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 w:rsidR="00AF0395" w:rsidRPr="008E35D3">
        <w:rPr>
          <w:rFonts w:ascii="맑은 고딕" w:hAnsi="맑은 고딕"/>
        </w:rPr>
        <w:br/>
      </w:r>
      <w:r w:rsidR="00FE5AA3" w:rsidRPr="008E35D3">
        <w:rPr>
          <w:rFonts w:ascii="맑은 고딕" w:hAnsi="맑은 고딕" w:hint="eastAsia"/>
        </w:rPr>
        <w:t xml:space="preserve">좌측 하단에 </w:t>
      </w:r>
      <w:r w:rsidR="00FE5AA3" w:rsidRPr="008E35D3">
        <w:rPr>
          <w:rFonts w:ascii="맑은 고딕" w:hAnsi="맑은 고딕"/>
        </w:rPr>
        <w:t>‘</w:t>
      </w:r>
      <w:r w:rsidR="00FE5AA3" w:rsidRPr="008E35D3">
        <w:rPr>
          <w:rFonts w:ascii="맑은 고딕" w:hAnsi="맑은 고딕" w:hint="eastAsia"/>
        </w:rPr>
        <w:t>네트워크 필터</w:t>
      </w:r>
      <w:r w:rsidR="00FE5AA3" w:rsidRPr="008E35D3">
        <w:rPr>
          <w:rFonts w:ascii="맑은 고딕" w:hAnsi="맑은 고딕"/>
        </w:rPr>
        <w:t>’</w:t>
      </w:r>
      <w:r w:rsidR="00FE5AA3" w:rsidRPr="008E35D3">
        <w:rPr>
          <w:rFonts w:ascii="맑은 고딕" w:hAnsi="맑은 고딕" w:hint="eastAsia"/>
        </w:rPr>
        <w:t>을 클릭하면 특정 IP주소를 차단 및 허용하기 위한 설정이 있습니다.</w:t>
      </w:r>
      <w:r w:rsidR="00FE5AA3" w:rsidRPr="008E35D3">
        <w:rPr>
          <w:rFonts w:ascii="맑은 고딕" w:hAnsi="맑은 고딕"/>
        </w:rPr>
        <w:br/>
      </w:r>
      <w:r w:rsidR="00142E75" w:rsidRPr="008E35D3">
        <w:rPr>
          <w:rFonts w:ascii="맑은 고딕" w:hAnsi="맑은 고딕" w:hint="eastAsia"/>
        </w:rPr>
        <w:t xml:space="preserve">네트워크 필터링 사용에 체크를 하시면 아래 메뉴의 </w:t>
      </w:r>
      <w:r w:rsidR="00FE5AA3" w:rsidRPr="008E35D3">
        <w:rPr>
          <w:rFonts w:ascii="맑은 고딕" w:hAnsi="맑은 고딕"/>
        </w:rPr>
        <w:t>‘</w:t>
      </w:r>
      <w:r w:rsidR="00142E75" w:rsidRPr="008E35D3">
        <w:rPr>
          <w:rFonts w:ascii="맑은 고딕" w:hAnsi="맑은 고딕" w:hint="eastAsia"/>
        </w:rPr>
        <w:t>추가</w:t>
      </w:r>
      <w:r w:rsidR="00FE5AA3" w:rsidRPr="008E35D3">
        <w:rPr>
          <w:rFonts w:ascii="맑은 고딕" w:hAnsi="맑은 고딕"/>
        </w:rPr>
        <w:t>’</w:t>
      </w:r>
      <w:r w:rsidR="00142E75" w:rsidRPr="008E35D3">
        <w:rPr>
          <w:rFonts w:ascii="맑은 고딕" w:hAnsi="맑은 고딕" w:hint="eastAsia"/>
        </w:rPr>
        <w:t xml:space="preserve"> 버튼이 활성화됩니다.</w:t>
      </w:r>
      <w:r w:rsidR="00FE5AA3" w:rsidRPr="008E35D3">
        <w:rPr>
          <w:rFonts w:ascii="맑은 고딕" w:hAnsi="맑은 고딕"/>
        </w:rPr>
        <w:br/>
      </w:r>
      <w:r w:rsidR="00FE5AA3" w:rsidRPr="008E35D3">
        <w:rPr>
          <w:rFonts w:ascii="맑은 고딕" w:hAnsi="맑은 고딕"/>
        </w:rPr>
        <w:br/>
      </w:r>
      <w:r w:rsidR="00FE5AA3" w:rsidRPr="008E35D3">
        <w:rPr>
          <w:rFonts w:ascii="맑은 고딕" w:hAnsi="맑은 고딕"/>
        </w:rPr>
        <w:br/>
      </w:r>
      <w:r w:rsidR="00AF0395" w:rsidRPr="008E35D3">
        <w:rPr>
          <w:rFonts w:ascii="맑은 고딕" w:hAnsi="맑은 고딕"/>
        </w:rPr>
        <w:br/>
      </w:r>
      <w:r w:rsidR="00FE5AA3" w:rsidRPr="008E35D3">
        <w:rPr>
          <w:rFonts w:ascii="맑은 고딕" w:hAnsi="맑은 고딕"/>
        </w:rPr>
        <w:t>‘</w:t>
      </w:r>
      <w:r w:rsidR="00142E75" w:rsidRPr="008E35D3">
        <w:rPr>
          <w:rFonts w:ascii="맑은 고딕" w:hAnsi="맑은 고딕" w:hint="eastAsia"/>
        </w:rPr>
        <w:t>추가</w:t>
      </w:r>
      <w:r w:rsidR="00FE5AA3" w:rsidRPr="008E35D3">
        <w:rPr>
          <w:rFonts w:ascii="맑은 고딕" w:hAnsi="맑은 고딕"/>
        </w:rPr>
        <w:t>’</w:t>
      </w:r>
      <w:r w:rsidR="00FE5AA3" w:rsidRPr="008E35D3">
        <w:rPr>
          <w:rFonts w:ascii="맑은 고딕" w:hAnsi="맑은 고딕" w:hint="eastAsia"/>
        </w:rPr>
        <w:t>을</w:t>
      </w:r>
      <w:r w:rsidR="00142E75" w:rsidRPr="008E35D3">
        <w:rPr>
          <w:rFonts w:ascii="맑은 고딕" w:hAnsi="맑은 고딕" w:hint="eastAsia"/>
        </w:rPr>
        <w:t xml:space="preserve"> 클릭하시면 설정 창이 팝업 됩니다.</w:t>
      </w:r>
      <w:r w:rsidR="00FE5AA3" w:rsidRPr="008E35D3">
        <w:rPr>
          <w:rFonts w:ascii="맑은 고딕" w:hAnsi="맑은 고딕"/>
        </w:rPr>
        <w:br/>
      </w:r>
      <w:r w:rsidR="00FE5AA3" w:rsidRPr="008E35D3"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AF0395" w:rsidRPr="008E35D3">
        <w:rPr>
          <w:rFonts w:ascii="맑은 고딕" w:hAnsi="맑은 고딕"/>
        </w:rPr>
        <w:br/>
      </w:r>
      <w:r w:rsidR="008E35D3" w:rsidRPr="008E35D3">
        <w:rPr>
          <w:rFonts w:ascii="맑은 고딕" w:hAnsi="맑은 고딕" w:hint="eastAsia"/>
        </w:rPr>
        <w:t>-</w:t>
      </w:r>
      <w:r w:rsidR="008E35D3" w:rsidRPr="008E35D3">
        <w:rPr>
          <w:rFonts w:ascii="맑은 고딕" w:hAnsi="맑은 고딕"/>
        </w:rPr>
        <w:t xml:space="preserve"> </w:t>
      </w:r>
      <w:r w:rsidR="00142E75" w:rsidRPr="008E35D3">
        <w:rPr>
          <w:rFonts w:ascii="맑은 고딕" w:hAnsi="맑은 고딕" w:hint="eastAsia"/>
        </w:rPr>
        <w:t xml:space="preserve">필터링 </w:t>
      </w:r>
      <w:proofErr w:type="gramStart"/>
      <w:r w:rsidR="00142E75" w:rsidRPr="008E35D3">
        <w:rPr>
          <w:rFonts w:ascii="맑은 고딕" w:hAnsi="맑은 고딕" w:hint="eastAsia"/>
        </w:rPr>
        <w:t>주소</w:t>
      </w:r>
      <w:r w:rsidR="00FE5AA3" w:rsidRPr="008E35D3">
        <w:rPr>
          <w:rFonts w:ascii="맑은 고딕" w:hAnsi="맑은 고딕" w:hint="eastAsia"/>
        </w:rPr>
        <w:t xml:space="preserve"> </w:t>
      </w:r>
      <w:r w:rsidR="008E35D3" w:rsidRPr="008E35D3">
        <w:rPr>
          <w:rFonts w:ascii="맑은 고딕" w:hAnsi="맑은 고딕"/>
        </w:rPr>
        <w:t>:</w:t>
      </w:r>
      <w:proofErr w:type="gramEnd"/>
      <w:r w:rsidR="008E35D3" w:rsidRPr="008E35D3">
        <w:rPr>
          <w:rFonts w:ascii="맑은 고딕" w:hAnsi="맑은 고딕"/>
        </w:rPr>
        <w:t xml:space="preserve"> </w:t>
      </w:r>
      <w:r w:rsidR="008E35D3" w:rsidRPr="008E35D3">
        <w:rPr>
          <w:rFonts w:ascii="맑은 고딕" w:hAnsi="맑은 고딕" w:hint="eastAsia"/>
        </w:rPr>
        <w:t xml:space="preserve">필터링할 </w:t>
      </w:r>
      <w:r w:rsidR="008E35D3" w:rsidRPr="008E35D3">
        <w:rPr>
          <w:rFonts w:ascii="맑은 고딕" w:hAnsi="맑은 고딕"/>
        </w:rPr>
        <w:t>IP</w:t>
      </w:r>
      <w:r w:rsidR="008E35D3" w:rsidRPr="008E35D3">
        <w:rPr>
          <w:rFonts w:ascii="맑은 고딕" w:hAnsi="맑은 고딕" w:hint="eastAsia"/>
        </w:rPr>
        <w:t>주소 범위를 입력합니다.</w:t>
      </w:r>
      <w:r w:rsidR="008E35D3" w:rsidRPr="008E35D3">
        <w:rPr>
          <w:rFonts w:ascii="맑은 고딕" w:hAnsi="맑은 고딕"/>
        </w:rPr>
        <w:br/>
        <w:t xml:space="preserve">- </w:t>
      </w:r>
      <w:r w:rsidR="008E35D3" w:rsidRPr="008E35D3">
        <w:rPr>
          <w:rFonts w:ascii="맑은 고딕" w:hAnsi="맑은 고딕" w:hint="eastAsia"/>
        </w:rPr>
        <w:t xml:space="preserve">허용 </w:t>
      </w:r>
      <w:r w:rsidR="008E35D3" w:rsidRPr="008E35D3"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I</w:t>
      </w:r>
      <w:r>
        <w:rPr>
          <w:rFonts w:ascii="맑은 고딕" w:hAnsi="맑은 고딕"/>
        </w:rPr>
        <w:t xml:space="preserve">P </w:t>
      </w:r>
      <w:r>
        <w:rPr>
          <w:rFonts w:ascii="맑은 고딕" w:hAnsi="맑은 고딕" w:hint="eastAsia"/>
        </w:rPr>
        <w:t xml:space="preserve">주소 범위를 </w:t>
      </w:r>
      <w:r w:rsidR="008E35D3" w:rsidRPr="008E35D3">
        <w:rPr>
          <w:rFonts w:ascii="맑은 고딕" w:hAnsi="맑은 고딕" w:hint="eastAsia"/>
        </w:rPr>
        <w:t>사용</w:t>
      </w:r>
      <w:r>
        <w:rPr>
          <w:rFonts w:ascii="맑은 고딕" w:hAnsi="맑은 고딕" w:hint="eastAsia"/>
        </w:rPr>
        <w:t>,</w:t>
      </w:r>
      <w:r w:rsidR="008E35D3" w:rsidRPr="008E35D3">
        <w:rPr>
          <w:rFonts w:ascii="맑은 고딕" w:hAnsi="맑은 고딕" w:hint="eastAsia"/>
        </w:rPr>
        <w:t xml:space="preserve"> 제외를 </w:t>
      </w:r>
      <w:r>
        <w:rPr>
          <w:rFonts w:ascii="맑은 고딕" w:hAnsi="맑은 고딕" w:hint="eastAsia"/>
        </w:rPr>
        <w:t>선택</w:t>
      </w:r>
      <w:r w:rsidR="008E35D3" w:rsidRPr="008E35D3">
        <w:rPr>
          <w:rFonts w:ascii="맑은 고딕" w:hAnsi="맑은 고딕" w:hint="eastAsia"/>
        </w:rPr>
        <w:t>합니다.</w:t>
      </w:r>
      <w:r w:rsidR="008E35D3" w:rsidRPr="008E35D3">
        <w:rPr>
          <w:rFonts w:ascii="맑은 고딕" w:hAnsi="맑은 고딕"/>
        </w:rPr>
        <w:br/>
        <w:t xml:space="preserve">- </w:t>
      </w:r>
      <w:r w:rsidR="008E35D3" w:rsidRPr="008E35D3">
        <w:rPr>
          <w:rFonts w:ascii="맑은 고딕" w:hAnsi="맑은 고딕" w:hint="eastAsia"/>
        </w:rPr>
        <w:t xml:space="preserve">스케줄 </w:t>
      </w:r>
      <w:r w:rsidR="008E35D3" w:rsidRPr="008E35D3">
        <w:rPr>
          <w:rFonts w:ascii="맑은 고딕" w:hAnsi="맑은 고딕"/>
        </w:rPr>
        <w:t xml:space="preserve">: </w:t>
      </w:r>
      <w:r w:rsidR="008E35D3" w:rsidRPr="008E35D3">
        <w:rPr>
          <w:rFonts w:ascii="맑은 고딕" w:hAnsi="맑은 고딕" w:hint="eastAsia"/>
        </w:rPr>
        <w:t xml:space="preserve">사용할 </w:t>
      </w:r>
      <w:r w:rsidR="00142E75" w:rsidRPr="008E35D3">
        <w:rPr>
          <w:rFonts w:ascii="맑은 고딕" w:hAnsi="맑은 고딕" w:hint="eastAsia"/>
        </w:rPr>
        <w:t>시간</w:t>
      </w:r>
      <w:r>
        <w:rPr>
          <w:rFonts w:ascii="맑은 고딕" w:hAnsi="맑은 고딕" w:hint="eastAsia"/>
        </w:rPr>
        <w:t xml:space="preserve"> 범위를</w:t>
      </w:r>
      <w:r w:rsidR="00142E75" w:rsidRPr="008E35D3">
        <w:rPr>
          <w:rFonts w:ascii="맑은 고딕" w:hAnsi="맑은 고딕" w:hint="eastAsia"/>
        </w:rPr>
        <w:t xml:space="preserve"> 선택</w:t>
      </w:r>
      <w:r w:rsidR="008E35D3" w:rsidRPr="008E35D3">
        <w:rPr>
          <w:rFonts w:ascii="맑은 고딕" w:hAnsi="맑은 고딕" w:hint="eastAsia"/>
        </w:rPr>
        <w:t>합니다.</w:t>
      </w:r>
      <w:r w:rsidR="008E35D3" w:rsidRPr="008E35D3">
        <w:rPr>
          <w:rFonts w:ascii="맑은 고딕" w:hAnsi="맑은 고딕"/>
        </w:rPr>
        <w:br/>
      </w:r>
      <w:r w:rsidR="002D2918">
        <w:rPr>
          <w:rFonts w:ascii="맑은 고딕" w:hAnsi="맑은 고딕"/>
        </w:rPr>
        <w:t xml:space="preserve">- </w:t>
      </w:r>
      <w:r w:rsidR="002D2918">
        <w:rPr>
          <w:rFonts w:ascii="맑은 고딕" w:hAnsi="맑은 고딕" w:hint="eastAsia"/>
        </w:rPr>
        <w:t xml:space="preserve">설정이 끝나면 </w:t>
      </w:r>
      <w:r w:rsidR="008E35D3" w:rsidRPr="008E35D3">
        <w:rPr>
          <w:rFonts w:ascii="맑은 고딕" w:hAnsi="맑은 고딕"/>
        </w:rPr>
        <w:t>‘</w:t>
      </w:r>
      <w:r w:rsidR="008E35D3" w:rsidRPr="008E35D3">
        <w:rPr>
          <w:rFonts w:ascii="맑은 고딕" w:hAnsi="맑은 고딕" w:hint="eastAsia"/>
        </w:rPr>
        <w:t>확인</w:t>
      </w:r>
      <w:r w:rsidR="008E35D3" w:rsidRPr="008E35D3">
        <w:rPr>
          <w:rFonts w:ascii="맑은 고딕" w:hAnsi="맑은 고딕"/>
        </w:rPr>
        <w:t>’</w:t>
      </w:r>
      <w:r w:rsidR="002D2918">
        <w:rPr>
          <w:rFonts w:ascii="맑은 고딕" w:hAnsi="맑은 고딕"/>
        </w:rPr>
        <w:t xml:space="preserve"> </w:t>
      </w:r>
      <w:r w:rsidR="002D2918">
        <w:rPr>
          <w:rFonts w:ascii="맑은 고딕" w:hAnsi="맑은 고딕" w:hint="eastAsia"/>
        </w:rPr>
        <w:t>버튼</w:t>
      </w:r>
      <w:r w:rsidR="008E35D3" w:rsidRPr="008E35D3">
        <w:rPr>
          <w:rFonts w:ascii="맑은 고딕" w:hAnsi="맑은 고딕" w:hint="eastAsia"/>
        </w:rPr>
        <w:t>을 클릭하시면</w:t>
      </w:r>
      <w:r w:rsidR="00142E75" w:rsidRPr="008E35D3">
        <w:rPr>
          <w:rFonts w:ascii="맑은 고딕" w:hAnsi="맑은 고딕" w:hint="eastAsia"/>
        </w:rPr>
        <w:t xml:space="preserve"> 완료됩니다.</w:t>
      </w:r>
      <w:r w:rsidR="00AF0395" w:rsidRPr="008E35D3">
        <w:rPr>
          <w:b/>
          <w:caps/>
          <w:spacing w:val="15"/>
          <w:sz w:val="24"/>
        </w:rPr>
        <w:br/>
      </w:r>
      <w:r w:rsidR="00142E75" w:rsidRPr="008E35D3">
        <w:rPr>
          <w:b/>
          <w:caps/>
          <w:spacing w:val="15"/>
          <w:sz w:val="24"/>
        </w:rPr>
        <w:br w:type="page"/>
      </w:r>
    </w:p>
    <w:p w14:paraId="065CB824" w14:textId="77777777" w:rsidR="00142E75" w:rsidRPr="008E35D3" w:rsidRDefault="00142E75" w:rsidP="00142E75">
      <w:pPr>
        <w:pStyle w:val="2"/>
        <w:rPr>
          <w:rFonts w:ascii="맑은 고딕" w:hAnsi="맑은 고딕"/>
        </w:rPr>
      </w:pPr>
      <w:bookmarkStart w:id="90" w:name="_Toc17460767"/>
      <w:bookmarkStart w:id="91" w:name="_Toc69819985"/>
      <w:r w:rsidRPr="008E35D3">
        <w:rPr>
          <w:rFonts w:ascii="맑은 고딕" w:hAnsi="맑은 고딕" w:hint="eastAsia"/>
        </w:rPr>
        <w:lastRenderedPageBreak/>
        <w:t>4.6 스토리지</w:t>
      </w:r>
      <w:bookmarkEnd w:id="90"/>
      <w:bookmarkEnd w:id="91"/>
    </w:p>
    <w:p w14:paraId="3162F3BF" w14:textId="14EE859F" w:rsidR="008E35D3" w:rsidRDefault="00F032F1" w:rsidP="00142E75">
      <w:r w:rsidRPr="00173074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35168" behindDoc="1" locked="0" layoutInCell="1" allowOverlap="1" wp14:anchorId="17D8A8DE" wp14:editId="4E54DE61">
                <wp:simplePos x="0" y="0"/>
                <wp:positionH relativeFrom="margin">
                  <wp:align>right</wp:align>
                </wp:positionH>
                <wp:positionV relativeFrom="paragraph">
                  <wp:posOffset>133985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789" name="그룹 27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790" name="그림 2790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91" name="직사각형 2791"/>
                        <wps:cNvSpPr/>
                        <wps:spPr>
                          <a:xfrm>
                            <a:off x="95250" y="1579654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E27F81" id="그룹 2789" o:spid="_x0000_s1026" style="position:absolute;left:0;text-align:left;margin-left:116.55pt;margin-top:10.55pt;width:167.75pt;height:235.5pt;z-index:-250381312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">
                <v:shape id="그림 2790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" stroked="t" strokecolor="black [3213]" strokeweight="1pt">
                  <v:imagedata r:id="rId83" o:title=""/>
                  <v:path arrowok="t"/>
                </v:shape>
                <v:rect id="직사각형 2791" o:spid="_x0000_s1028" style="position:absolute;left:952;top:15796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2E10F07B" w14:textId="66F9B701" w:rsidR="00142E75" w:rsidRDefault="00142E75" w:rsidP="00142E75"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저장할</w:t>
      </w:r>
      <w:r>
        <w:rPr>
          <w:rFonts w:hint="eastAsia"/>
        </w:rPr>
        <w:t xml:space="preserve"> </w:t>
      </w:r>
      <w:r>
        <w:rPr>
          <w:rFonts w:hint="eastAsia"/>
        </w:rPr>
        <w:t>저장장치</w:t>
      </w:r>
      <w:r>
        <w:rPr>
          <w:rFonts w:hint="eastAsia"/>
        </w:rPr>
        <w:t xml:space="preserve"> </w:t>
      </w:r>
      <w:r>
        <w:rPr>
          <w:rFonts w:hint="eastAsia"/>
        </w:rPr>
        <w:t>설정에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내용입니다</w:t>
      </w:r>
      <w:r>
        <w:rPr>
          <w:rFonts w:hint="eastAsia"/>
        </w:rPr>
        <w:t xml:space="preserve">. </w:t>
      </w:r>
    </w:p>
    <w:p w14:paraId="5AE674E2" w14:textId="501F4D27" w:rsidR="00142E75" w:rsidRDefault="00142E75" w:rsidP="00142E75"/>
    <w:p w14:paraId="561EE69E" w14:textId="4156ECB3" w:rsidR="00142E75" w:rsidRDefault="00142E75" w:rsidP="00142E75"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스토리지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1130EA">
        <w:rPr>
          <w:rFonts w:hint="eastAsia"/>
        </w:rPr>
        <w:t>시스템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연결된</w:t>
      </w:r>
      <w:r>
        <w:rPr>
          <w:rFonts w:hint="eastAsia"/>
        </w:rPr>
        <w:t xml:space="preserve"> </w:t>
      </w:r>
      <w:r>
        <w:rPr>
          <w:rFonts w:hint="eastAsia"/>
        </w:rPr>
        <w:t>저장장치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14:paraId="7A821BC1" w14:textId="77777777" w:rsidR="00142E75" w:rsidRDefault="00142E75" w:rsidP="00142E75">
      <w:r>
        <w:rPr>
          <w:rFonts w:hint="eastAsia"/>
        </w:rPr>
        <w:t>리스트에는</w:t>
      </w:r>
      <w:r>
        <w:rPr>
          <w:rFonts w:hint="eastAsia"/>
        </w:rP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, </w:t>
      </w:r>
      <w:r>
        <w:rPr>
          <w:rFonts w:hint="eastAsia"/>
        </w:rPr>
        <w:t>모델</w:t>
      </w:r>
      <w:r>
        <w:rPr>
          <w:rFonts w:hint="eastAsia"/>
        </w:rPr>
        <w:t xml:space="preserve">,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크기</w:t>
      </w:r>
      <w:r>
        <w:rPr>
          <w:rFonts w:hint="eastAsia"/>
        </w:rPr>
        <w:t xml:space="preserve">,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크기</w:t>
      </w:r>
      <w:r>
        <w:rPr>
          <w:rFonts w:hint="eastAsia"/>
        </w:rPr>
        <w:t xml:space="preserve">, </w:t>
      </w:r>
      <w:r>
        <w:rPr>
          <w:rFonts w:hint="eastAsia"/>
        </w:rPr>
        <w:t>용도</w:t>
      </w:r>
      <w:r>
        <w:rPr>
          <w:rFonts w:hint="eastAsia"/>
        </w:rPr>
        <w:t xml:space="preserve">, </w:t>
      </w:r>
      <w:r>
        <w:rPr>
          <w:rFonts w:hint="eastAsia"/>
        </w:rPr>
        <w:t>포맷</w:t>
      </w:r>
      <w:r>
        <w:rPr>
          <w:rFonts w:hint="eastAsia"/>
        </w:rPr>
        <w:t xml:space="preserve">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유무</w:t>
      </w:r>
      <w:r>
        <w:rPr>
          <w:rFonts w:hint="eastAsia"/>
        </w:rPr>
        <w:t xml:space="preserve">,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, </w:t>
      </w:r>
      <w:r>
        <w:rPr>
          <w:rFonts w:hint="eastAsia"/>
        </w:rPr>
        <w:t>평균</w:t>
      </w:r>
      <w:r>
        <w:rPr>
          <w:rFonts w:hint="eastAsia"/>
        </w:rPr>
        <w:t xml:space="preserve"> </w:t>
      </w:r>
      <w:r>
        <w:rPr>
          <w:rFonts w:hint="eastAsia"/>
        </w:rPr>
        <w:t>속도</w:t>
      </w:r>
      <w:r>
        <w:rPr>
          <w:rFonts w:hint="eastAsia"/>
        </w:rPr>
        <w:t xml:space="preserve">, </w:t>
      </w:r>
      <w:r>
        <w:rPr>
          <w:rFonts w:hint="eastAsia"/>
        </w:rPr>
        <w:t>메모의</w:t>
      </w:r>
      <w:r>
        <w:rPr>
          <w:rFonts w:hint="eastAsia"/>
        </w:rPr>
        <w:t xml:space="preserve"> </w:t>
      </w:r>
      <w:r>
        <w:rPr>
          <w:rFonts w:hint="eastAsia"/>
        </w:rPr>
        <w:t>순으로</w:t>
      </w:r>
      <w:r>
        <w:rPr>
          <w:rFonts w:hint="eastAsia"/>
        </w:rPr>
        <w:t xml:space="preserve"> </w:t>
      </w:r>
      <w:r>
        <w:rPr>
          <w:rFonts w:hint="eastAsia"/>
        </w:rPr>
        <w:t>표기되어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C6FAB94" w14:textId="0237B058" w:rsidR="00142E75" w:rsidRDefault="00142E75" w:rsidP="00142E75"/>
    <w:p w14:paraId="13163F56" w14:textId="606F5178" w:rsidR="00142E75" w:rsidRPr="00B91C26" w:rsidRDefault="00CF2A0B" w:rsidP="00142E75">
      <w:pPr>
        <w:rPr>
          <w:b/>
          <w:sz w:val="22"/>
          <w:szCs w:val="22"/>
        </w:rPr>
      </w:pPr>
      <w:r>
        <w:rPr>
          <w:rFonts w:hint="eastAsia"/>
          <w:b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3007872" behindDoc="1" locked="0" layoutInCell="1" allowOverlap="1" wp14:anchorId="5964F0C8" wp14:editId="28E420AE">
                <wp:simplePos x="0" y="0"/>
                <wp:positionH relativeFrom="column">
                  <wp:posOffset>24397</wp:posOffset>
                </wp:positionH>
                <wp:positionV relativeFrom="paragraph">
                  <wp:posOffset>279601</wp:posOffset>
                </wp:positionV>
                <wp:extent cx="5943600" cy="3418773"/>
                <wp:effectExtent l="19050" t="0" r="19050" b="10795"/>
                <wp:wrapTight wrapText="bothSides">
                  <wp:wrapPolygon edited="0">
                    <wp:start x="692" y="0"/>
                    <wp:lineTo x="-69" y="241"/>
                    <wp:lineTo x="-69" y="21548"/>
                    <wp:lineTo x="346" y="21548"/>
                    <wp:lineTo x="8654" y="21548"/>
                    <wp:lineTo x="21600" y="21548"/>
                    <wp:lineTo x="21600" y="241"/>
                    <wp:lineTo x="1454" y="0"/>
                    <wp:lineTo x="692" y="0"/>
                  </wp:wrapPolygon>
                </wp:wrapTight>
                <wp:docPr id="303" name="그룹 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18773"/>
                          <a:chOff x="0" y="0"/>
                          <a:chExt cx="5943600" cy="3418773"/>
                        </a:xfrm>
                      </wpg:grpSpPr>
                      <pic:pic xmlns:pic="http://schemas.openxmlformats.org/drawingml/2006/picture">
                        <pic:nvPicPr>
                          <pic:cNvPr id="276" name="그림 276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69850"/>
                            <a:ext cx="5943600" cy="332613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7" name="직사각형 277"/>
                        <wps:cNvSpPr/>
                        <wps:spPr>
                          <a:xfrm>
                            <a:off x="66508" y="278063"/>
                            <a:ext cx="5817140" cy="290401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직사각형 57"/>
                        <wps:cNvSpPr/>
                        <wps:spPr>
                          <a:xfrm>
                            <a:off x="395371" y="80210"/>
                            <a:ext cx="1647825" cy="20001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타원 260"/>
                        <wps:cNvSpPr/>
                        <wps:spPr>
                          <a:xfrm>
                            <a:off x="184150" y="80210"/>
                            <a:ext cx="185420" cy="17969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Text Box 261"/>
                        <wps:cNvSpPr txBox="1"/>
                        <wps:spPr>
                          <a:xfrm>
                            <a:off x="237624" y="0"/>
                            <a:ext cx="130809" cy="296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E474BC" w14:textId="77777777" w:rsidR="00733671" w:rsidRPr="003336FB" w:rsidRDefault="00733671" w:rsidP="00D54C4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타원 263"/>
                        <wps:cNvSpPr/>
                        <wps:spPr>
                          <a:xfrm>
                            <a:off x="2913982" y="1663031"/>
                            <a:ext cx="185420" cy="17969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Text Box 275"/>
                        <wps:cNvSpPr txBox="1"/>
                        <wps:spPr>
                          <a:xfrm>
                            <a:off x="2964782" y="1580147"/>
                            <a:ext cx="130809" cy="296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BB342F" w14:textId="2F7DB9AA" w:rsidR="00733671" w:rsidRPr="003336FB" w:rsidRDefault="00733671" w:rsidP="00D54C4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직사각형 286"/>
                        <wps:cNvSpPr/>
                        <wps:spPr>
                          <a:xfrm>
                            <a:off x="304466" y="3181548"/>
                            <a:ext cx="2032000" cy="22148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타원 288"/>
                        <wps:cNvSpPr/>
                        <wps:spPr>
                          <a:xfrm>
                            <a:off x="93245" y="3205747"/>
                            <a:ext cx="185420" cy="17907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Text Box 289"/>
                        <wps:cNvSpPr txBox="1"/>
                        <wps:spPr>
                          <a:xfrm>
                            <a:off x="144045" y="3122863"/>
                            <a:ext cx="130175" cy="295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C99BC3" w14:textId="7BB124F5" w:rsidR="00733671" w:rsidRPr="003336FB" w:rsidRDefault="00733671" w:rsidP="00CF2A0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64F0C8" id="그룹 303" o:spid="_x0000_s1435" style="position:absolute;margin-left:1.9pt;margin-top:22pt;width:468pt;height:269.2pt;z-index:-250308608" coordsize="59436,341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">
                <v:shape id="그림 276" o:spid="_x0000_s1436" type="#_x0000_t75" style="position:absolute;top:698;width:59436;height:33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" stroked="t" strokecolor="black [3213]" strokeweight="1pt">
                  <v:imagedata r:id="rId175" o:title=""/>
                  <v:path arrowok="t"/>
                </v:shape>
                <v:rect id="직사각형 277" o:spid="_x0000_s1437" style="position:absolute;left:665;top:2780;width:58171;height:29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" filled="f" strokecolor="red" strokeweight="1.25pt"/>
                <v:rect id="직사각형 57" o:spid="_x0000_s1438" style="position:absolute;left:3953;top:802;width:16478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" filled="f" strokecolor="red" strokeweight="1.25pt"/>
                <v:oval id="타원 260" o:spid="_x0000_s1439" style="position:absolute;left:1841;top:802;width:1854;height:1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" fillcolor="white [3212]" strokecolor="black [3213]" strokeweight="1pt"/>
                <v:shape id="Text Box 261" o:spid="_x0000_s1440" type="#_x0000_t202" style="position:absolute;left:2376;width:1308;height:29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" filled="f" stroked="f" strokeweight=".5pt">
                  <v:textbox inset="0,0,0,0">
                    <w:txbxContent>
                      <w:p w14:paraId="3DE474BC" w14:textId="77777777" w:rsidR="00733671" w:rsidRPr="003336FB" w:rsidRDefault="00733671" w:rsidP="00D54C4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263" o:spid="_x0000_s1441" style="position:absolute;left:29139;top:16630;width:1855;height:1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" fillcolor="white [3212]" strokecolor="black [3213]" strokeweight="1pt"/>
                <v:shape id="Text Box 275" o:spid="_x0000_s1442" type="#_x0000_t202" style="position:absolute;left:29647;top:15801;width:1308;height:29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" filled="f" stroked="f" strokeweight=".5pt">
                  <v:textbox inset="0,0,0,0">
                    <w:txbxContent>
                      <w:p w14:paraId="18BB342F" w14:textId="2F7DB9AA" w:rsidR="00733671" w:rsidRPr="003336FB" w:rsidRDefault="00733671" w:rsidP="00D54C4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rect id="직사각형 286" o:spid="_x0000_s1443" style="position:absolute;left:3044;top:31815;width:20320;height:22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" filled="f" strokecolor="red" strokeweight="1.25pt"/>
                <v:oval id="타원 288" o:spid="_x0000_s1444" style="position:absolute;left:932;top:32057;width:1854;height:1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" fillcolor="white [3212]" strokecolor="black [3213]" strokeweight="1pt"/>
                <v:shape id="Text Box 289" o:spid="_x0000_s1445" type="#_x0000_t202" style="position:absolute;left:1440;top:31228;width:1302;height:2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" filled="f" stroked="f" strokeweight=".5pt">
                  <v:textbox inset="0,0,0,0">
                    <w:txbxContent>
                      <w:p w14:paraId="3BC99BC3" w14:textId="7BB124F5" w:rsidR="00733671" w:rsidRPr="003336FB" w:rsidRDefault="00733671" w:rsidP="00CF2A0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142E75" w:rsidRPr="00B91C26">
        <w:rPr>
          <w:rFonts w:hint="eastAsia"/>
          <w:b/>
          <w:sz w:val="22"/>
          <w:szCs w:val="22"/>
        </w:rPr>
        <w:t xml:space="preserve">* </w:t>
      </w:r>
      <w:r w:rsidR="00981CA5">
        <w:rPr>
          <w:rFonts w:hint="eastAsia"/>
          <w:b/>
          <w:sz w:val="22"/>
          <w:szCs w:val="22"/>
        </w:rPr>
        <w:t>스토리지</w:t>
      </w:r>
      <w:r w:rsidR="00981CA5">
        <w:rPr>
          <w:rFonts w:hint="eastAsia"/>
          <w:b/>
          <w:sz w:val="22"/>
          <w:szCs w:val="22"/>
        </w:rPr>
        <w:t xml:space="preserve"> </w:t>
      </w:r>
      <w:r w:rsidR="00981CA5">
        <w:rPr>
          <w:rFonts w:hint="eastAsia"/>
          <w:b/>
          <w:sz w:val="22"/>
          <w:szCs w:val="22"/>
        </w:rPr>
        <w:t>구성</w:t>
      </w:r>
      <w:r w:rsidR="00981CA5">
        <w:rPr>
          <w:rFonts w:hint="eastAsia"/>
          <w:b/>
          <w:sz w:val="22"/>
          <w:szCs w:val="22"/>
        </w:rPr>
        <w:t xml:space="preserve"> </w:t>
      </w:r>
      <w:r w:rsidR="00981CA5">
        <w:rPr>
          <w:rFonts w:hint="eastAsia"/>
          <w:b/>
          <w:sz w:val="22"/>
          <w:szCs w:val="22"/>
        </w:rPr>
        <w:t>화면</w:t>
      </w:r>
    </w:p>
    <w:p w14:paraId="1FED6040" w14:textId="0C38F65A" w:rsidR="00D54C45" w:rsidRDefault="00D54C45">
      <w:r>
        <w:t xml:space="preserve">1 </w:t>
      </w:r>
      <w:proofErr w:type="gramStart"/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저장분배서버를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  <w:t xml:space="preserve">2 </w:t>
      </w:r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저장분배서버에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>
        <w:br/>
      </w:r>
      <w:r w:rsidR="00CF2A0B">
        <w:t xml:space="preserve">3 </w:t>
      </w:r>
      <w:r w:rsidR="00CF2A0B">
        <w:rPr>
          <w:rFonts w:hint="eastAsia"/>
        </w:rPr>
        <w:t>장애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복구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대기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시간</w:t>
      </w:r>
      <w:r w:rsidR="00CF2A0B">
        <w:rPr>
          <w:rFonts w:hint="eastAsia"/>
        </w:rPr>
        <w:t xml:space="preserve"> </w:t>
      </w:r>
      <w:r w:rsidR="00CF2A0B">
        <w:t xml:space="preserve">: </w:t>
      </w:r>
      <w:r w:rsidR="00CF2A0B">
        <w:rPr>
          <w:rFonts w:hint="eastAsia"/>
        </w:rPr>
        <w:t>저장장치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장애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발생시</w:t>
      </w:r>
      <w:r w:rsidR="00CF2A0B">
        <w:rPr>
          <w:rFonts w:hint="eastAsia"/>
        </w:rPr>
        <w:t xml:space="preserve"> </w:t>
      </w:r>
      <w:r w:rsidR="00CF2A0B">
        <w:rPr>
          <w:rFonts w:hint="eastAsia"/>
        </w:rPr>
        <w:t>설정시간</w:t>
      </w:r>
      <w:r w:rsidR="00981CA5">
        <w:rPr>
          <w:rFonts w:hint="eastAsia"/>
        </w:rPr>
        <w:t>이</w:t>
      </w:r>
      <w:r w:rsidR="00981CA5">
        <w:rPr>
          <w:rFonts w:hint="eastAsia"/>
        </w:rPr>
        <w:t xml:space="preserve"> </w:t>
      </w:r>
      <w:r w:rsidR="00981CA5">
        <w:rPr>
          <w:rFonts w:hint="eastAsia"/>
        </w:rPr>
        <w:t>지나면</w:t>
      </w:r>
      <w:r w:rsidR="00981CA5">
        <w:rPr>
          <w:rFonts w:hint="eastAsia"/>
        </w:rPr>
        <w:t xml:space="preserve"> </w:t>
      </w:r>
      <w:r w:rsidR="00981CA5">
        <w:rPr>
          <w:rFonts w:hint="eastAsia"/>
        </w:rPr>
        <w:t>스토리지를</w:t>
      </w:r>
      <w:r w:rsidR="00981CA5">
        <w:rPr>
          <w:rFonts w:hint="eastAsia"/>
        </w:rPr>
        <w:t xml:space="preserve"> </w:t>
      </w:r>
      <w:r w:rsidR="00981CA5">
        <w:rPr>
          <w:rFonts w:hint="eastAsia"/>
        </w:rPr>
        <w:t>변경하여</w:t>
      </w:r>
      <w:r w:rsidR="00981CA5">
        <w:rPr>
          <w:rFonts w:hint="eastAsia"/>
        </w:rPr>
        <w:t xml:space="preserve"> </w:t>
      </w:r>
      <w:r w:rsidR="00981CA5">
        <w:rPr>
          <w:rFonts w:hint="eastAsia"/>
        </w:rPr>
        <w:t>녹화를</w:t>
      </w:r>
      <w:r w:rsidR="00981CA5">
        <w:rPr>
          <w:rFonts w:hint="eastAsia"/>
        </w:rPr>
        <w:t xml:space="preserve"> </w:t>
      </w:r>
      <w:r w:rsidR="00981CA5">
        <w:rPr>
          <w:rFonts w:hint="eastAsia"/>
        </w:rPr>
        <w:t>합니다</w:t>
      </w:r>
      <w:r w:rsidR="00981CA5">
        <w:rPr>
          <w:rFonts w:hint="eastAsia"/>
        </w:rPr>
        <w:t>.</w:t>
      </w:r>
      <w:r w:rsidR="00981CA5">
        <w:br/>
      </w:r>
      <w:r>
        <w:br w:type="page"/>
      </w:r>
    </w:p>
    <w:p w14:paraId="08E8AB49" w14:textId="51162938" w:rsidR="00D54C45" w:rsidRDefault="00D54C45" w:rsidP="00142E75">
      <w:pPr>
        <w:rPr>
          <w:b/>
          <w:sz w:val="22"/>
          <w:szCs w:val="22"/>
        </w:rPr>
      </w:pPr>
      <w:r w:rsidRPr="00B91C26">
        <w:rPr>
          <w:rFonts w:hint="eastAsia"/>
          <w:b/>
          <w:sz w:val="22"/>
          <w:szCs w:val="22"/>
        </w:rPr>
        <w:lastRenderedPageBreak/>
        <w:t xml:space="preserve">* </w:t>
      </w:r>
      <w:r w:rsidRPr="00B91C26">
        <w:rPr>
          <w:rFonts w:hint="eastAsia"/>
          <w:b/>
          <w:sz w:val="22"/>
          <w:szCs w:val="22"/>
        </w:rPr>
        <w:t>리스트</w:t>
      </w:r>
      <w:r w:rsidRPr="00B91C26">
        <w:rPr>
          <w:rFonts w:hint="eastAsia"/>
          <w:b/>
          <w:sz w:val="22"/>
          <w:szCs w:val="22"/>
        </w:rPr>
        <w:t xml:space="preserve"> </w:t>
      </w:r>
      <w:r w:rsidRPr="00B91C26">
        <w:rPr>
          <w:rFonts w:hint="eastAsia"/>
          <w:b/>
          <w:sz w:val="22"/>
          <w:szCs w:val="22"/>
        </w:rPr>
        <w:t>기능</w:t>
      </w:r>
    </w:p>
    <w:p w14:paraId="5A3828E0" w14:textId="716C4424" w:rsidR="00D54C45" w:rsidRPr="00D54C45" w:rsidRDefault="00D54C45" w:rsidP="00142E75">
      <w:pPr>
        <w:rPr>
          <w:bCs/>
        </w:rPr>
      </w:pPr>
      <w:r w:rsidRPr="00D54C45">
        <w:rPr>
          <w:rFonts w:hint="eastAsia"/>
          <w:bCs/>
        </w:rPr>
        <w:t>스토리지</w:t>
      </w:r>
      <w:r w:rsidRPr="00D54C45">
        <w:rPr>
          <w:rFonts w:hint="eastAsia"/>
          <w:bCs/>
        </w:rPr>
        <w:t xml:space="preserve"> </w:t>
      </w:r>
      <w:r w:rsidRPr="00D54C45">
        <w:rPr>
          <w:rFonts w:hint="eastAsia"/>
          <w:bCs/>
        </w:rPr>
        <w:t>리스트</w:t>
      </w:r>
      <w:r>
        <w:rPr>
          <w:rFonts w:hint="eastAsia"/>
          <w:bCs/>
        </w:rPr>
        <w:t>에</w:t>
      </w:r>
      <w:r>
        <w:rPr>
          <w:rFonts w:hint="eastAsia"/>
          <w:bCs/>
        </w:rPr>
        <w:t xml:space="preserve"> </w:t>
      </w:r>
      <w:r>
        <w:rPr>
          <w:rFonts w:hint="eastAsia"/>
          <w:bCs/>
        </w:rPr>
        <w:t>표시되는</w:t>
      </w:r>
      <w:r>
        <w:rPr>
          <w:rFonts w:hint="eastAsia"/>
          <w:bCs/>
        </w:rPr>
        <w:t xml:space="preserve"> </w:t>
      </w:r>
      <w:r>
        <w:rPr>
          <w:rFonts w:hint="eastAsia"/>
          <w:bCs/>
        </w:rPr>
        <w:t>리스트를</w:t>
      </w:r>
      <w:r>
        <w:rPr>
          <w:rFonts w:hint="eastAsia"/>
          <w:bCs/>
        </w:rPr>
        <w:t xml:space="preserve"> </w:t>
      </w:r>
      <w:r>
        <w:rPr>
          <w:rFonts w:hint="eastAsia"/>
          <w:bCs/>
        </w:rPr>
        <w:t>설명합니다</w:t>
      </w:r>
      <w:r>
        <w:rPr>
          <w:rFonts w:hint="eastAsia"/>
          <w:bCs/>
        </w:rPr>
        <w:t>.</w:t>
      </w:r>
    </w:p>
    <w:p w14:paraId="123DE224" w14:textId="23B3ED3A" w:rsidR="00142E75" w:rsidRDefault="001130EA" w:rsidP="00142E75">
      <w:r>
        <w:t xml:space="preserve">-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B0233E">
        <w:rPr>
          <w:rFonts w:hint="eastAsia"/>
        </w:rPr>
        <w:t>저장분배서버의</w:t>
      </w:r>
      <w:r w:rsidR="00B0233E">
        <w:rPr>
          <w:rFonts w:hint="eastAsia"/>
        </w:rPr>
        <w:t xml:space="preserve"> </w:t>
      </w:r>
      <w:r w:rsidR="00B0233E">
        <w:rPr>
          <w:rFonts w:hint="eastAsia"/>
        </w:rPr>
        <w:t>이름</w:t>
      </w:r>
      <w:r w:rsidR="00CF2A0B">
        <w:rPr>
          <w:rFonts w:hint="eastAsia"/>
        </w:rPr>
        <w:t>을</w:t>
      </w:r>
      <w:r w:rsidR="00B0233E">
        <w:rPr>
          <w:rFonts w:hint="eastAsia"/>
        </w:rPr>
        <w:t xml:space="preserve"> </w:t>
      </w:r>
      <w:r w:rsidR="00B0233E">
        <w:rPr>
          <w:rFonts w:hint="eastAsia"/>
        </w:rPr>
        <w:t>표</w:t>
      </w:r>
      <w:r w:rsidR="00CF2A0B">
        <w:rPr>
          <w:rFonts w:hint="eastAsia"/>
        </w:rPr>
        <w:t>시</w:t>
      </w:r>
      <w:r w:rsidR="00204AAF">
        <w:rPr>
          <w:rFonts w:hint="eastAsia"/>
        </w:rPr>
        <w:t>됩니다</w:t>
      </w:r>
      <w:r w:rsidR="00204AAF">
        <w:rPr>
          <w:rFonts w:hint="eastAsia"/>
        </w:rPr>
        <w:t>.</w:t>
      </w:r>
      <w:r w:rsidR="009D67B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스토리지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이름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드라이브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문자</w:t>
      </w:r>
      <w:r w:rsidR="00204AAF">
        <w:rPr>
          <w:rFonts w:hint="eastAsia"/>
        </w:rPr>
        <w:t>를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</w:t>
      </w:r>
      <w:r w:rsidR="00CF2A0B">
        <w:rPr>
          <w:rFonts w:hint="eastAsia"/>
        </w:rPr>
        <w:t>시</w:t>
      </w:r>
      <w:r w:rsidR="00204AAF">
        <w:rPr>
          <w:rFonts w:hint="eastAsia"/>
        </w:rPr>
        <w:t>합니다</w:t>
      </w:r>
      <w:r w:rsidR="00204AAF">
        <w:rPr>
          <w:rFonts w:hint="eastAsia"/>
        </w:rPr>
        <w:t>.</w:t>
      </w:r>
      <w:r w:rsidR="009D67B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모델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</w:t>
      </w:r>
      <w:r w:rsidR="00142E75">
        <w:rPr>
          <w:rFonts w:hint="eastAsia"/>
        </w:rPr>
        <w:t xml:space="preserve"> </w:t>
      </w:r>
      <w:r w:rsidR="00204AAF">
        <w:rPr>
          <w:rFonts w:hint="eastAsia"/>
        </w:rPr>
        <w:t>모델명을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</w:t>
      </w:r>
      <w:r w:rsidR="009A2E0F">
        <w:rPr>
          <w:rFonts w:hint="eastAsia"/>
        </w:rPr>
        <w:t>시</w:t>
      </w:r>
      <w:r w:rsidR="00204AAF">
        <w:rPr>
          <w:rFonts w:hint="eastAsia"/>
        </w:rPr>
        <w:t>합니다</w:t>
      </w:r>
      <w:r w:rsidR="00204AAF">
        <w:rPr>
          <w:rFonts w:hint="eastAsia"/>
        </w:rPr>
        <w:t>.</w:t>
      </w:r>
      <w:r w:rsidR="009D67B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전체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크기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크기</w:t>
      </w:r>
      <w:r w:rsidR="00204AAF">
        <w:rPr>
          <w:rFonts w:hint="eastAsia"/>
        </w:rPr>
        <w:t>를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</w:t>
      </w:r>
      <w:r w:rsidR="00CF2A0B">
        <w:rPr>
          <w:rFonts w:hint="eastAsia"/>
        </w:rPr>
        <w:t>시</w:t>
      </w:r>
      <w:r w:rsidR="00204AAF">
        <w:rPr>
          <w:rFonts w:hint="eastAsia"/>
        </w:rPr>
        <w:t>합니다</w:t>
      </w:r>
      <w:r w:rsidR="00204AAF">
        <w:rPr>
          <w:rFonts w:hint="eastAsia"/>
        </w:rPr>
        <w:t>.</w:t>
      </w:r>
      <w:r w:rsidR="00204AAF">
        <w:t xml:space="preserve"> (</w:t>
      </w:r>
      <w:r w:rsidR="00204AAF">
        <w:rPr>
          <w:rFonts w:hint="eastAsia"/>
        </w:rPr>
        <w:t>G</w:t>
      </w:r>
      <w:r w:rsidR="00204AAF">
        <w:t>B, TB</w:t>
      </w:r>
      <w:r w:rsidR="00204AAF">
        <w:rPr>
          <w:rFonts w:hint="eastAsia"/>
        </w:rPr>
        <w:t>로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표기</w:t>
      </w:r>
      <w:r w:rsidR="00204AAF">
        <w:rPr>
          <w:rFonts w:hint="eastAsia"/>
        </w:rPr>
        <w:t>)</w:t>
      </w:r>
      <w:r w:rsidR="00204AAF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사용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크기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204AAF">
        <w:rPr>
          <w:rFonts w:hint="eastAsia"/>
        </w:rPr>
        <w:t>저장장치의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사용량을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</w:t>
      </w:r>
      <w:r w:rsidR="00CF2A0B">
        <w:rPr>
          <w:rFonts w:hint="eastAsia"/>
        </w:rPr>
        <w:t>시</w:t>
      </w:r>
      <w:r w:rsidR="00204AAF">
        <w:rPr>
          <w:rFonts w:hint="eastAsia"/>
        </w:rPr>
        <w:t>합니다</w:t>
      </w:r>
      <w:r w:rsidR="00204AAF">
        <w:rPr>
          <w:rFonts w:hint="eastAsia"/>
        </w:rPr>
        <w:t>.</w:t>
      </w:r>
      <w:r w:rsidR="00204AAF">
        <w:t xml:space="preserve"> (</w:t>
      </w:r>
      <w:r w:rsidR="00204AAF">
        <w:rPr>
          <w:rFonts w:hint="eastAsia"/>
        </w:rPr>
        <w:t>G</w:t>
      </w:r>
      <w:r w:rsidR="00204AAF">
        <w:t>B, TB</w:t>
      </w:r>
      <w:r w:rsidR="00204AAF">
        <w:rPr>
          <w:rFonts w:hint="eastAsia"/>
        </w:rPr>
        <w:t>로</w:t>
      </w:r>
      <w:r w:rsidR="00204AAF">
        <w:rPr>
          <w:rFonts w:hint="eastAsia"/>
        </w:rPr>
        <w:t xml:space="preserve"> </w:t>
      </w:r>
      <w:r w:rsidR="00204AAF">
        <w:rPr>
          <w:rFonts w:hint="eastAsia"/>
        </w:rPr>
        <w:t>표기</w:t>
      </w:r>
      <w:r w:rsidR="00204AAF">
        <w:rPr>
          <w:rFonts w:hint="eastAsia"/>
        </w:rPr>
        <w:t>)</w:t>
      </w:r>
      <w:r w:rsidR="00204AAF">
        <w:br/>
      </w:r>
      <w:r w:rsidR="00142E75">
        <w:rPr>
          <w:rFonts w:hint="eastAsia"/>
        </w:rPr>
        <w:t xml:space="preserve">- </w:t>
      </w:r>
      <w:proofErr w:type="gramStart"/>
      <w:r w:rsidR="00142E75">
        <w:rPr>
          <w:rFonts w:hint="eastAsia"/>
        </w:rPr>
        <w:t>용도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저장장치</w:t>
      </w:r>
      <w:r w:rsidR="009A2E0F">
        <w:rPr>
          <w:rFonts w:hint="eastAsia"/>
        </w:rPr>
        <w:t>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</w:t>
      </w:r>
      <w:r w:rsidR="009A2E0F">
        <w:rPr>
          <w:rFonts w:hint="eastAsia"/>
        </w:rPr>
        <w:t>용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용도를</w:t>
      </w:r>
      <w:r w:rsidR="009A2E0F">
        <w:rPr>
          <w:rFonts w:hint="eastAsia"/>
        </w:rPr>
        <w:t xml:space="preserve"> </w:t>
      </w:r>
      <w:r w:rsidR="00142E75">
        <w:rPr>
          <w:rFonts w:hint="eastAsia"/>
        </w:rPr>
        <w:t>표시</w:t>
      </w:r>
      <w:r w:rsidR="009A2E0F">
        <w:rPr>
          <w:rFonts w:hint="eastAsia"/>
        </w:rPr>
        <w:t>합</w:t>
      </w:r>
      <w:r w:rsidR="00142E75">
        <w:rPr>
          <w:rFonts w:hint="eastAsia"/>
        </w:rPr>
        <w:t>니다</w:t>
      </w:r>
      <w:r w:rsidR="00142E75">
        <w:rPr>
          <w:rFonts w:hint="eastAsia"/>
        </w:rPr>
        <w:t>.</w:t>
      </w:r>
      <w:r w:rsidR="009A2E0F">
        <w:t xml:space="preserve"> (</w:t>
      </w:r>
      <w:r w:rsidR="009A2E0F">
        <w:rPr>
          <w:rFonts w:hint="eastAsia"/>
        </w:rPr>
        <w:t>녹화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표시</w:t>
      </w:r>
      <w:r w:rsidR="009A2E0F">
        <w:rPr>
          <w:rFonts w:hint="eastAsia"/>
        </w:rPr>
        <w:t>)</w:t>
      </w:r>
      <w:r w:rsidR="00F826A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포맷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상태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저장장치로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상태</w:t>
      </w:r>
      <w:r w:rsidR="00F826A3">
        <w:rPr>
          <w:rFonts w:hint="eastAsia"/>
        </w:rPr>
        <w:t>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표시</w:t>
      </w:r>
      <w:r w:rsidR="00F826A3">
        <w:rPr>
          <w:rFonts w:hint="eastAsia"/>
        </w:rPr>
        <w:t>합니다</w:t>
      </w:r>
      <w:r w:rsidR="00F826A3">
        <w:rPr>
          <w:rFonts w:hint="eastAsia"/>
        </w:rPr>
        <w:t>.</w:t>
      </w:r>
      <w:r w:rsidR="00F826A3">
        <w:t xml:space="preserve"> </w:t>
      </w:r>
      <w:r w:rsidR="00142E75">
        <w:rPr>
          <w:rFonts w:hint="eastAsia"/>
        </w:rPr>
        <w:t xml:space="preserve"> (</w:t>
      </w:r>
      <w:r w:rsidR="00142E75">
        <w:rPr>
          <w:rFonts w:hint="eastAsia"/>
        </w:rPr>
        <w:t>포맷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됨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사용가능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포맷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안됨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녹화용이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아님</w:t>
      </w:r>
      <w:r w:rsidR="00142E75">
        <w:rPr>
          <w:rFonts w:hint="eastAsia"/>
        </w:rPr>
        <w:t>)</w:t>
      </w:r>
      <w:r w:rsidR="00F826A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사용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유무</w:t>
      </w:r>
      <w:r w:rsidR="00142E75">
        <w:rPr>
          <w:rFonts w:hint="eastAsia"/>
        </w:rPr>
        <w:t xml:space="preserve"> : </w:t>
      </w:r>
      <w:r w:rsidR="009A2E0F">
        <w:rPr>
          <w:rFonts w:hint="eastAsia"/>
        </w:rPr>
        <w:t>저장장치</w:t>
      </w:r>
      <w:r w:rsidR="00F826A3">
        <w:rPr>
          <w:rFonts w:hint="eastAsia"/>
        </w:rPr>
        <w:t>를</w:t>
      </w:r>
      <w:r w:rsidR="00F826A3">
        <w:rPr>
          <w:rFonts w:hint="eastAsia"/>
        </w:rPr>
        <w:t xml:space="preserve"> </w:t>
      </w:r>
      <w:r w:rsidR="00142E75">
        <w:rPr>
          <w:rFonts w:hint="eastAsia"/>
        </w:rPr>
        <w:t>녹화용으로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</w:t>
      </w:r>
      <w:r w:rsidR="009A2E0F">
        <w:rPr>
          <w:rFonts w:hint="eastAsia"/>
        </w:rPr>
        <w:t>하는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여부</w:t>
      </w:r>
      <w:r w:rsidR="00F826A3">
        <w:rPr>
          <w:rFonts w:hint="eastAsia"/>
        </w:rPr>
        <w:t>를</w:t>
      </w:r>
      <w:r w:rsidR="00F826A3">
        <w:rPr>
          <w:rFonts w:hint="eastAsia"/>
        </w:rPr>
        <w:t xml:space="preserve"> </w:t>
      </w:r>
      <w:r w:rsidR="00F826A3">
        <w:rPr>
          <w:rFonts w:hint="eastAsia"/>
        </w:rPr>
        <w:t>표시합니다</w:t>
      </w:r>
      <w:r w:rsidR="00F826A3">
        <w:rPr>
          <w:rFonts w:hint="eastAsia"/>
        </w:rPr>
        <w:t>.</w:t>
      </w:r>
      <w:r w:rsidR="00142E75">
        <w:rPr>
          <w:rFonts w:hint="eastAsia"/>
        </w:rPr>
        <w:t xml:space="preserve"> (</w:t>
      </w:r>
      <w:r w:rsidR="00142E75">
        <w:rPr>
          <w:rFonts w:hint="eastAsia"/>
        </w:rPr>
        <w:t>활성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비활성</w:t>
      </w:r>
      <w:r w:rsidR="00142E75">
        <w:rPr>
          <w:rFonts w:hint="eastAsia"/>
        </w:rPr>
        <w:t>)</w:t>
      </w:r>
      <w:r w:rsidR="00F826A3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상태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9A2E0F">
        <w:rPr>
          <w:rFonts w:hint="eastAsia"/>
        </w:rPr>
        <w:t>저장장치</w:t>
      </w:r>
      <w:r w:rsidR="00F826A3">
        <w:rPr>
          <w:rFonts w:hint="eastAsia"/>
        </w:rPr>
        <w:t xml:space="preserve"> </w:t>
      </w:r>
      <w:r w:rsidR="00F826A3">
        <w:rPr>
          <w:rFonts w:hint="eastAsia"/>
        </w:rPr>
        <w:t>상태</w:t>
      </w:r>
      <w:r w:rsidR="00D54C45">
        <w:rPr>
          <w:rFonts w:hint="eastAsia"/>
        </w:rPr>
        <w:t>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표시</w:t>
      </w:r>
      <w:r w:rsidR="00D54C45">
        <w:rPr>
          <w:rFonts w:hint="eastAsia"/>
        </w:rPr>
        <w:t>합니다</w:t>
      </w:r>
      <w:r w:rsidR="00D54C45">
        <w:rPr>
          <w:rFonts w:hint="eastAsia"/>
        </w:rPr>
        <w:t>.</w:t>
      </w:r>
      <w:r w:rsidR="00142E75">
        <w:rPr>
          <w:rFonts w:hint="eastAsia"/>
        </w:rPr>
        <w:t xml:space="preserve"> (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중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대기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중</w:t>
      </w:r>
      <w:r w:rsidR="00142E75">
        <w:rPr>
          <w:rFonts w:hint="eastAsia"/>
        </w:rPr>
        <w:t>)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기간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9A2E0F">
        <w:rPr>
          <w:rFonts w:hint="eastAsia"/>
        </w:rPr>
        <w:t>저장장치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기간을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표시</w:t>
      </w:r>
      <w:r w:rsidR="00D54C45">
        <w:rPr>
          <w:rFonts w:hint="eastAsia"/>
        </w:rPr>
        <w:t>합니다</w:t>
      </w:r>
      <w:r w:rsidR="00D54C45">
        <w:rPr>
          <w:rFonts w:hint="eastAsia"/>
        </w:rPr>
        <w:t>.</w:t>
      </w:r>
      <w:r w:rsidR="00D54C45">
        <w:t xml:space="preserve"> 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평균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속도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9A2E0F">
        <w:rPr>
          <w:rFonts w:hint="eastAsia"/>
        </w:rPr>
        <w:t>저장장치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속도를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측정하여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표시</w:t>
      </w:r>
      <w:r w:rsidR="00D54C45">
        <w:rPr>
          <w:rFonts w:hint="eastAsia"/>
        </w:rPr>
        <w:t>합니다</w:t>
      </w:r>
      <w:r w:rsidR="00D54C45">
        <w:rPr>
          <w:rFonts w:hint="eastAsia"/>
        </w:rPr>
        <w:t>.</w:t>
      </w:r>
      <w:r w:rsidR="00142E75">
        <w:rPr>
          <w:rFonts w:hint="eastAsia"/>
        </w:rPr>
        <w:t xml:space="preserve"> </w:t>
      </w:r>
      <w:r w:rsidR="009A2E0F">
        <w:rPr>
          <w:rFonts w:hint="eastAsia"/>
        </w:rPr>
        <w:t>(</w:t>
      </w:r>
      <w:r w:rsidR="009A2E0F">
        <w:t>M</w:t>
      </w:r>
      <w:r w:rsidR="009A2E0F">
        <w:rPr>
          <w:rFonts w:hint="eastAsia"/>
        </w:rPr>
        <w:t>b</w:t>
      </w:r>
      <w:r w:rsidR="009A2E0F">
        <w:t>ps, Gbps</w:t>
      </w:r>
      <w:r w:rsidR="009A2E0F">
        <w:rPr>
          <w:rFonts w:hint="eastAsia"/>
        </w:rPr>
        <w:t>로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표기</w:t>
      </w:r>
      <w:r w:rsidR="009A2E0F">
        <w:rPr>
          <w:rFonts w:hint="eastAsia"/>
        </w:rPr>
        <w:t>)</w:t>
      </w:r>
      <w:r w:rsidR="009A2E0F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9A2E0F">
        <w:rPr>
          <w:b/>
          <w:color w:val="FF0000"/>
          <w:sz w:val="22"/>
          <w:szCs w:val="22"/>
        </w:rPr>
        <w:br/>
        <w:t xml:space="preserve">                       </w:t>
      </w:r>
      <w:r w:rsidR="00142E75" w:rsidRPr="00B91C26">
        <w:rPr>
          <w:rFonts w:hint="eastAsia"/>
          <w:b/>
          <w:color w:val="FF0000"/>
          <w:sz w:val="22"/>
          <w:szCs w:val="22"/>
        </w:rPr>
        <w:t>(</w:t>
      </w:r>
      <w:r w:rsidR="00142E75" w:rsidRPr="00B91C26">
        <w:rPr>
          <w:rFonts w:hint="eastAsia"/>
          <w:b/>
          <w:color w:val="FF0000"/>
          <w:sz w:val="22"/>
          <w:szCs w:val="22"/>
        </w:rPr>
        <w:t>주의</w:t>
      </w:r>
      <w:r w:rsidR="00142E75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142E75" w:rsidRPr="00B91C26">
        <w:rPr>
          <w:b/>
          <w:color w:val="FF0000"/>
          <w:sz w:val="22"/>
          <w:szCs w:val="22"/>
        </w:rPr>
        <w:t>–</w:t>
      </w:r>
      <w:r w:rsidR="00142E75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142E75" w:rsidRPr="00B91C26">
        <w:rPr>
          <w:rFonts w:hint="eastAsia"/>
          <w:b/>
          <w:color w:val="FF0000"/>
          <w:sz w:val="22"/>
          <w:szCs w:val="22"/>
        </w:rPr>
        <w:t>속도를</w:t>
      </w:r>
      <w:r w:rsidR="00142E75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142E75" w:rsidRPr="00B91C26">
        <w:rPr>
          <w:rFonts w:hint="eastAsia"/>
          <w:b/>
          <w:color w:val="FF0000"/>
          <w:sz w:val="22"/>
          <w:szCs w:val="22"/>
        </w:rPr>
        <w:t>측정하는</w:t>
      </w:r>
      <w:r w:rsidR="00142E75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142E75" w:rsidRPr="00B91C26">
        <w:rPr>
          <w:rFonts w:hint="eastAsia"/>
          <w:b/>
          <w:color w:val="FF0000"/>
          <w:sz w:val="22"/>
          <w:szCs w:val="22"/>
        </w:rPr>
        <w:t>동안</w:t>
      </w:r>
      <w:r w:rsidR="00142E75" w:rsidRPr="00B91C26">
        <w:rPr>
          <w:rFonts w:hint="eastAsia"/>
          <w:b/>
          <w:color w:val="FF0000"/>
          <w:sz w:val="22"/>
          <w:szCs w:val="22"/>
        </w:rPr>
        <w:t xml:space="preserve"> </w:t>
      </w:r>
      <w:r w:rsidR="008F7A6F">
        <w:rPr>
          <w:rFonts w:hint="eastAsia"/>
          <w:b/>
          <w:color w:val="FF0000"/>
          <w:sz w:val="22"/>
          <w:szCs w:val="22"/>
        </w:rPr>
        <w:t>녹화</w:t>
      </w:r>
      <w:r w:rsidR="008F7A6F">
        <w:rPr>
          <w:rFonts w:hint="eastAsia"/>
          <w:b/>
          <w:color w:val="FF0000"/>
          <w:sz w:val="22"/>
          <w:szCs w:val="22"/>
        </w:rPr>
        <w:t xml:space="preserve"> </w:t>
      </w:r>
      <w:r w:rsidR="008F7A6F">
        <w:rPr>
          <w:rFonts w:hint="eastAsia"/>
          <w:b/>
          <w:color w:val="FF0000"/>
          <w:sz w:val="22"/>
          <w:szCs w:val="22"/>
        </w:rPr>
        <w:t>안됨</w:t>
      </w:r>
      <w:r w:rsidR="00142E75" w:rsidRPr="00B91C26">
        <w:rPr>
          <w:rFonts w:hint="eastAsia"/>
          <w:b/>
          <w:color w:val="FF0000"/>
          <w:sz w:val="22"/>
          <w:szCs w:val="22"/>
        </w:rPr>
        <w:t>)</w:t>
      </w:r>
      <w:r w:rsidR="00D54C45">
        <w:rPr>
          <w:b/>
          <w:color w:val="FF0000"/>
          <w:sz w:val="22"/>
          <w:szCs w:val="22"/>
        </w:rPr>
        <w:br/>
      </w:r>
      <w:r w:rsidR="00142E75">
        <w:rPr>
          <w:rFonts w:hint="eastAsia"/>
        </w:rPr>
        <w:t xml:space="preserve">- </w:t>
      </w:r>
      <w:proofErr w:type="gramStart"/>
      <w:r w:rsidR="00142E75">
        <w:rPr>
          <w:rFonts w:hint="eastAsia"/>
        </w:rPr>
        <w:t>메모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CF2A0B">
        <w:rPr>
          <w:rFonts w:hint="eastAsia"/>
        </w:rPr>
        <w:t>입력한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메모를</w:t>
      </w:r>
      <w:r w:rsidR="009A2E0F">
        <w:rPr>
          <w:rFonts w:hint="eastAsia"/>
        </w:rPr>
        <w:t xml:space="preserve"> </w:t>
      </w:r>
      <w:r w:rsidR="00CF2A0B">
        <w:rPr>
          <w:rFonts w:hint="eastAsia"/>
        </w:rPr>
        <w:t>보여줍니다</w:t>
      </w:r>
      <w:r w:rsidR="00CF2A0B">
        <w:rPr>
          <w:rFonts w:hint="eastAsia"/>
        </w:rPr>
        <w:t>.</w:t>
      </w:r>
      <w:r w:rsidR="00D54C45">
        <w:br/>
      </w:r>
    </w:p>
    <w:p w14:paraId="6B193DF1" w14:textId="77777777" w:rsidR="00142E75" w:rsidRPr="00B91C26" w:rsidRDefault="00142E75" w:rsidP="00142E75">
      <w:pPr>
        <w:rPr>
          <w:b/>
          <w:sz w:val="22"/>
          <w:szCs w:val="22"/>
        </w:rPr>
      </w:pPr>
      <w:r w:rsidRPr="00B91C26">
        <w:rPr>
          <w:rFonts w:hint="eastAsia"/>
          <w:b/>
          <w:sz w:val="22"/>
          <w:szCs w:val="22"/>
        </w:rPr>
        <w:t xml:space="preserve">* </w:t>
      </w:r>
      <w:r>
        <w:rPr>
          <w:rFonts w:hint="eastAsia"/>
          <w:b/>
          <w:sz w:val="22"/>
          <w:szCs w:val="22"/>
        </w:rPr>
        <w:t>설정</w:t>
      </w:r>
      <w:r w:rsidRPr="00B91C26">
        <w:rPr>
          <w:rFonts w:hint="eastAsia"/>
          <w:b/>
          <w:sz w:val="22"/>
          <w:szCs w:val="22"/>
        </w:rPr>
        <w:t xml:space="preserve"> </w:t>
      </w:r>
      <w:r w:rsidRPr="00B91C26">
        <w:rPr>
          <w:rFonts w:hint="eastAsia"/>
          <w:b/>
          <w:sz w:val="22"/>
          <w:szCs w:val="22"/>
        </w:rPr>
        <w:t>기능</w:t>
      </w:r>
    </w:p>
    <w:p w14:paraId="426A2F9A" w14:textId="6830A371" w:rsidR="00142E75" w:rsidRDefault="00142E75" w:rsidP="00142E75">
      <w:r>
        <w:rPr>
          <w:rFonts w:hint="eastAsia"/>
        </w:rPr>
        <w:t>저장장치에</w:t>
      </w:r>
      <w:r>
        <w:rPr>
          <w:rFonts w:hint="eastAsia"/>
        </w:rPr>
        <w:t xml:space="preserve"> </w:t>
      </w:r>
      <w:r>
        <w:rPr>
          <w:rFonts w:hint="eastAsia"/>
        </w:rPr>
        <w:t>마우스를</w:t>
      </w:r>
      <w:r>
        <w:rPr>
          <w:rFonts w:hint="eastAsia"/>
        </w:rPr>
        <w:t xml:space="preserve"> </w:t>
      </w:r>
      <w:r>
        <w:rPr>
          <w:rFonts w:hint="eastAsia"/>
        </w:rPr>
        <w:t>올려</w:t>
      </w:r>
      <w:r>
        <w:rPr>
          <w:rFonts w:hint="eastAsia"/>
        </w:rPr>
        <w:t xml:space="preserve"> </w:t>
      </w:r>
      <w:r>
        <w:rPr>
          <w:rFonts w:hint="eastAsia"/>
        </w:rPr>
        <w:t>놓고</w:t>
      </w:r>
      <w:r>
        <w:rPr>
          <w:rFonts w:hint="eastAsia"/>
        </w:rPr>
        <w:t xml:space="preserve"> </w:t>
      </w:r>
      <w:r>
        <w:rPr>
          <w:rFonts w:hint="eastAsia"/>
        </w:rPr>
        <w:t>우클릭을</w:t>
      </w:r>
      <w:r>
        <w:rPr>
          <w:rFonts w:hint="eastAsia"/>
        </w:rPr>
        <w:t xml:space="preserve"> </w:t>
      </w:r>
      <w:r>
        <w:rPr>
          <w:rFonts w:hint="eastAsia"/>
        </w:rPr>
        <w:t>하시면</w:t>
      </w:r>
      <w:r>
        <w:rPr>
          <w:rFonts w:hint="eastAsia"/>
        </w:rPr>
        <w:t xml:space="preserve"> </w:t>
      </w:r>
      <w:r>
        <w:rPr>
          <w:rFonts w:hint="eastAsia"/>
        </w:rPr>
        <w:t>우측과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14:paraId="174EF7AA" w14:textId="7E6C5CC1" w:rsidR="00142E75" w:rsidRDefault="00CF2A0B" w:rsidP="00142E75">
      <w:r>
        <w:rPr>
          <w:noProof/>
        </w:rPr>
        <w:drawing>
          <wp:anchor distT="0" distB="0" distL="114300" distR="114300" simplePos="0" relativeHeight="253001728" behindDoc="1" locked="0" layoutInCell="1" allowOverlap="1" wp14:anchorId="56654270" wp14:editId="52C68D33">
            <wp:simplePos x="0" y="0"/>
            <wp:positionH relativeFrom="margin">
              <wp:posOffset>3986530</wp:posOffset>
            </wp:positionH>
            <wp:positionV relativeFrom="paragraph">
              <wp:posOffset>24130</wp:posOffset>
            </wp:positionV>
            <wp:extent cx="1931035" cy="1710055"/>
            <wp:effectExtent l="19050" t="19050" r="12065" b="23495"/>
            <wp:wrapTight wrapText="bothSides">
              <wp:wrapPolygon edited="0">
                <wp:start x="-213" y="-241"/>
                <wp:lineTo x="-213" y="21656"/>
                <wp:lineTo x="21522" y="21656"/>
                <wp:lineTo x="21522" y="-241"/>
                <wp:lineTo x="-213" y="-241"/>
              </wp:wrapPolygon>
            </wp:wrapTight>
            <wp:docPr id="279" name="그림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그림 27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035" cy="17100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E75">
        <w:rPr>
          <w:rFonts w:hint="eastAsia"/>
        </w:rPr>
        <w:t xml:space="preserve">- </w:t>
      </w:r>
      <w:proofErr w:type="gramStart"/>
      <w:r w:rsidR="00142E75">
        <w:rPr>
          <w:rFonts w:hint="eastAsia"/>
        </w:rPr>
        <w:t>포맷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저장장치를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포맷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합니다</w:t>
      </w:r>
      <w:r w:rsidR="00142E75">
        <w:rPr>
          <w:rFonts w:hint="eastAsia"/>
        </w:rPr>
        <w:t>.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사용함</w:t>
      </w:r>
      <w:r w:rsidR="00142E75">
        <w:rPr>
          <w:rFonts w:hint="eastAsia"/>
        </w:rPr>
        <w:t xml:space="preserve"> / </w:t>
      </w:r>
      <w:r w:rsidR="00142E75">
        <w:rPr>
          <w:rFonts w:hint="eastAsia"/>
        </w:rPr>
        <w:t>사용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안함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유무를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저장장치를</w:t>
      </w:r>
      <w:r>
        <w:rPr>
          <w:rFonts w:hint="eastAsia"/>
        </w:rPr>
        <w:t xml:space="preserve"> </w:t>
      </w:r>
      <w:r>
        <w:rPr>
          <w:rFonts w:hint="eastAsia"/>
        </w:rPr>
        <w:t>리스트에서</w:t>
      </w:r>
      <w:r>
        <w:rPr>
          <w:rFonts w:hint="eastAsia"/>
        </w:rPr>
        <w:t xml:space="preserve"> </w:t>
      </w:r>
      <w:r>
        <w:rPr>
          <w:rFonts w:hint="eastAsia"/>
        </w:rPr>
        <w:t>삭제합니다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재사용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저장장치를</w:t>
      </w:r>
      <w:r>
        <w:rPr>
          <w:rFonts w:hint="eastAsia"/>
        </w:rPr>
        <w:t xml:space="preserve"> </w:t>
      </w:r>
      <w:r>
        <w:rPr>
          <w:rFonts w:hint="eastAsia"/>
        </w:rPr>
        <w:t>재사용합니다</w:t>
      </w:r>
      <w:r>
        <w:rPr>
          <w:rFonts w:hint="eastAsia"/>
        </w:rPr>
        <w:t>.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속도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측정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초당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속도를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측정합니다</w:t>
      </w:r>
      <w:r w:rsidR="00142E75">
        <w:rPr>
          <w:rFonts w:hint="eastAsia"/>
        </w:rPr>
        <w:t xml:space="preserve">. 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속도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측정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이력</w:t>
      </w:r>
      <w:r w:rsidR="00142E75">
        <w:rPr>
          <w:rFonts w:hint="eastAsia"/>
        </w:rPr>
        <w:t xml:space="preserve"> (</w:t>
      </w:r>
      <w:r w:rsidR="00142E75">
        <w:rPr>
          <w:rFonts w:hint="eastAsia"/>
        </w:rPr>
        <w:t>최대</w:t>
      </w:r>
      <w:r w:rsidR="00142E75">
        <w:rPr>
          <w:rFonts w:hint="eastAsia"/>
        </w:rPr>
        <w:t xml:space="preserve"> 5</w:t>
      </w:r>
      <w:r w:rsidR="00142E75">
        <w:rPr>
          <w:rFonts w:hint="eastAsia"/>
        </w:rPr>
        <w:t>개</w:t>
      </w:r>
      <w:proofErr w:type="gramStart"/>
      <w:r w:rsidR="00142E75">
        <w:rPr>
          <w:rFonts w:hint="eastAsia"/>
        </w:rPr>
        <w:t>)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저장장치의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속도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측정</w:t>
      </w:r>
      <w:r w:rsidR="009A2E0F">
        <w:rPr>
          <w:rFonts w:hint="eastAsia"/>
        </w:rPr>
        <w:t>한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이력</w:t>
      </w:r>
      <w:r w:rsidR="00142E75">
        <w:rPr>
          <w:rFonts w:hint="eastAsia"/>
        </w:rPr>
        <w:t>을</w:t>
      </w:r>
      <w:r w:rsidR="00142E75">
        <w:rPr>
          <w:rFonts w:hint="eastAsia"/>
        </w:rPr>
        <w:t xml:space="preserve"> </w:t>
      </w:r>
      <w:r w:rsidR="009A2E0F">
        <w:rPr>
          <w:rFonts w:hint="eastAsia"/>
        </w:rPr>
        <w:t>최대</w:t>
      </w:r>
      <w:r w:rsidR="009A2E0F">
        <w:rPr>
          <w:rFonts w:hint="eastAsia"/>
        </w:rPr>
        <w:t xml:space="preserve"> </w:t>
      </w:r>
      <w:r w:rsidR="00142E75">
        <w:rPr>
          <w:rFonts w:hint="eastAsia"/>
        </w:rPr>
        <w:t>5</w:t>
      </w:r>
      <w:r w:rsidR="00142E75">
        <w:rPr>
          <w:rFonts w:hint="eastAsia"/>
        </w:rPr>
        <w:t>개까지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기록</w:t>
      </w:r>
      <w:r w:rsidR="009A2E0F">
        <w:rPr>
          <w:rFonts w:hint="eastAsia"/>
        </w:rPr>
        <w:t>된</w:t>
      </w:r>
      <w:r w:rsidR="009A2E0F">
        <w:rPr>
          <w:rFonts w:hint="eastAsia"/>
        </w:rPr>
        <w:t xml:space="preserve"> </w:t>
      </w:r>
      <w:r w:rsidR="009A2E0F">
        <w:rPr>
          <w:rFonts w:hint="eastAsia"/>
        </w:rPr>
        <w:t>것을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보여줍니다</w:t>
      </w:r>
      <w:r w:rsidR="00142E75">
        <w:rPr>
          <w:rFonts w:hint="eastAsia"/>
        </w:rPr>
        <w:t>.</w:t>
      </w:r>
      <w:r w:rsidR="00D54C45">
        <w:br/>
      </w:r>
      <w:r w:rsidR="00142E75">
        <w:rPr>
          <w:rFonts w:hint="eastAsia"/>
        </w:rPr>
        <w:t xml:space="preserve">- </w:t>
      </w:r>
      <w:r w:rsidR="00142E75">
        <w:rPr>
          <w:rFonts w:hint="eastAsia"/>
        </w:rPr>
        <w:t>메모</w:t>
      </w:r>
      <w:r w:rsidR="00142E75">
        <w:rPr>
          <w:rFonts w:hint="eastAsia"/>
        </w:rPr>
        <w:t xml:space="preserve"> : </w:t>
      </w:r>
      <w:r w:rsidR="00142E75">
        <w:rPr>
          <w:rFonts w:hint="eastAsia"/>
        </w:rPr>
        <w:t>저장장치에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대한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간단한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메모를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D54C45">
        <w:br/>
      </w:r>
      <w:r w:rsidR="00142E75">
        <w:rPr>
          <w:rFonts w:hint="eastAsia"/>
        </w:rPr>
        <w:t xml:space="preserve"> </w:t>
      </w:r>
      <w:r w:rsidR="00142E75">
        <w:br w:type="page"/>
      </w:r>
    </w:p>
    <w:p w14:paraId="4B7FDFEB" w14:textId="77777777" w:rsidR="00142E75" w:rsidRPr="002D2918" w:rsidRDefault="00142E75" w:rsidP="00142E75">
      <w:pPr>
        <w:pStyle w:val="2"/>
        <w:rPr>
          <w:rFonts w:ascii="맑은 고딕" w:hAnsi="맑은 고딕"/>
        </w:rPr>
      </w:pPr>
      <w:bookmarkStart w:id="92" w:name="_Toc17460768"/>
      <w:bookmarkStart w:id="93" w:name="_Toc69819986"/>
      <w:r w:rsidRPr="002D2918">
        <w:rPr>
          <w:rFonts w:ascii="맑은 고딕" w:hAnsi="맑은 고딕" w:hint="eastAsia"/>
        </w:rPr>
        <w:lastRenderedPageBreak/>
        <w:t>4.7 녹화</w:t>
      </w:r>
      <w:bookmarkEnd w:id="92"/>
      <w:bookmarkEnd w:id="93"/>
    </w:p>
    <w:p w14:paraId="355E050B" w14:textId="760AC741" w:rsidR="00B96CDF" w:rsidRDefault="00B96CDF" w:rsidP="00142E75">
      <w:r w:rsidRPr="00173074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37216" behindDoc="1" locked="0" layoutInCell="1" allowOverlap="1" wp14:anchorId="10B8D9E2" wp14:editId="2623BD23">
                <wp:simplePos x="0" y="0"/>
                <wp:positionH relativeFrom="margin">
                  <wp:align>right</wp:align>
                </wp:positionH>
                <wp:positionV relativeFrom="paragraph">
                  <wp:posOffset>184785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792" name="그룹 2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793" name="그림 2793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94" name="직사각형 2794"/>
                        <wps:cNvSpPr/>
                        <wps:spPr>
                          <a:xfrm>
                            <a:off x="95250" y="1797761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C7F5EE" id="그룹 2792" o:spid="_x0000_s1026" style="position:absolute;left:0;text-align:left;margin-left:116.55pt;margin-top:14.55pt;width:167.75pt;height:235.5pt;z-index:-250379264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">
                <v:shape id="그림 2793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794" o:spid="_x0000_s1028" style="position:absolute;left:952;top:17977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" filled="f" strokecolor="red" strokeweight="1.25pt"/>
                <w10:wrap type="tight" anchorx="margin"/>
              </v:group>
            </w:pict>
          </mc:Fallback>
        </mc:AlternateContent>
      </w:r>
    </w:p>
    <w:p w14:paraId="03BE05D4" w14:textId="3112CBDC" w:rsidR="00142E75" w:rsidRDefault="00142E75" w:rsidP="00142E75"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녹화하려면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설정</w:t>
      </w:r>
      <w:r>
        <w:t>’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 xml:space="preserve">. </w:t>
      </w:r>
      <w:r w:rsidR="00565E6B">
        <w:br/>
      </w:r>
      <w:r w:rsidR="00565E6B">
        <w:rPr>
          <w:rFonts w:hint="eastAsia"/>
        </w:rPr>
        <w:t>카메라를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등록하면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자동으로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녹화로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설정됩니다</w:t>
      </w:r>
      <w:r w:rsidR="00565E6B">
        <w:rPr>
          <w:rFonts w:hint="eastAsia"/>
        </w:rPr>
        <w:t>.</w:t>
      </w:r>
    </w:p>
    <w:p w14:paraId="0878DE45" w14:textId="419D67C2" w:rsidR="00142E75" w:rsidRDefault="00142E75" w:rsidP="00142E75"/>
    <w:p w14:paraId="61C301EF" w14:textId="09351BD3" w:rsidR="00142E75" w:rsidRDefault="00142E75" w:rsidP="00142E75"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메뉴는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활성화됩니다</w:t>
      </w:r>
      <w:r>
        <w:rPr>
          <w:rFonts w:hint="eastAsia"/>
        </w:rPr>
        <w:t>.</w:t>
      </w:r>
      <w:r w:rsidR="00565E6B">
        <w:br/>
      </w:r>
      <w:r>
        <w:rPr>
          <w:rFonts w:hint="eastAsia"/>
        </w:rPr>
        <w:t>녹화는</w:t>
      </w:r>
      <w:r>
        <w:rPr>
          <w:rFonts w:hint="eastAsia"/>
        </w:rPr>
        <w:t xml:space="preserve"> </w:t>
      </w:r>
      <w:r>
        <w:rPr>
          <w:rFonts w:hint="eastAsia"/>
        </w:rPr>
        <w:t>크게</w:t>
      </w:r>
      <w:r>
        <w:rPr>
          <w:rFonts w:hint="eastAsia"/>
        </w:rPr>
        <w:t xml:space="preserve"> 2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분류하여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14:paraId="112E24F7" w14:textId="77777777" w:rsidR="00142E75" w:rsidRDefault="00142E75" w:rsidP="00142E75">
      <w:r>
        <w:rPr>
          <w:rFonts w:hint="eastAsia"/>
        </w:rPr>
        <w:t xml:space="preserve">1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설정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기간을</w:t>
      </w:r>
      <w:r>
        <w:rPr>
          <w:rFonts w:hint="eastAsia"/>
        </w:rPr>
        <w:t xml:space="preserve"> </w:t>
      </w:r>
      <w:r>
        <w:rPr>
          <w:rFonts w:hint="eastAsia"/>
        </w:rPr>
        <w:t>정하고</w:t>
      </w:r>
      <w:r>
        <w:rPr>
          <w:rFonts w:hint="eastAsia"/>
        </w:rPr>
        <w:t xml:space="preserve"> </w:t>
      </w:r>
      <w:r>
        <w:rPr>
          <w:rFonts w:hint="eastAsia"/>
        </w:rPr>
        <w:t>반복하여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것인지</w:t>
      </w:r>
      <w:r>
        <w:rPr>
          <w:rFonts w:hint="eastAsia"/>
        </w:rPr>
        <w:t xml:space="preserve"> </w:t>
      </w:r>
      <w:r>
        <w:rPr>
          <w:rFonts w:hint="eastAsia"/>
        </w:rPr>
        <w:t>저장공간을</w:t>
      </w:r>
      <w:r>
        <w:rPr>
          <w:rFonts w:hint="eastAsia"/>
        </w:rPr>
        <w:t xml:space="preserve"> </w:t>
      </w:r>
      <w:r>
        <w:rPr>
          <w:rFonts w:hint="eastAsia"/>
        </w:rPr>
        <w:t>다</w:t>
      </w:r>
      <w:r>
        <w:rPr>
          <w:rFonts w:hint="eastAsia"/>
        </w:rPr>
        <w:t xml:space="preserve"> </w:t>
      </w:r>
      <w:r>
        <w:rPr>
          <w:rFonts w:hint="eastAsia"/>
        </w:rPr>
        <w:t>채우고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앞에서부터</w:t>
      </w:r>
      <w:r>
        <w:rPr>
          <w:rFonts w:hint="eastAsia"/>
        </w:rPr>
        <w:t xml:space="preserve"> </w:t>
      </w:r>
      <w:r>
        <w:rPr>
          <w:rFonts w:hint="eastAsia"/>
        </w:rPr>
        <w:t>반복하여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것인지를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14:paraId="324CC3DD" w14:textId="34C7AAF6" w:rsidR="00142E75" w:rsidRDefault="00565E6B" w:rsidP="00142E75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3019136" behindDoc="1" locked="0" layoutInCell="1" allowOverlap="1" wp14:anchorId="1DB0C1FD" wp14:editId="441BB8DD">
                <wp:simplePos x="0" y="0"/>
                <wp:positionH relativeFrom="margin">
                  <wp:align>right</wp:align>
                </wp:positionH>
                <wp:positionV relativeFrom="paragraph">
                  <wp:posOffset>521970</wp:posOffset>
                </wp:positionV>
                <wp:extent cx="5927725" cy="3320415"/>
                <wp:effectExtent l="19050" t="19050" r="15875" b="13335"/>
                <wp:wrapTight wrapText="bothSides">
                  <wp:wrapPolygon edited="0">
                    <wp:start x="-69" y="-124"/>
                    <wp:lineTo x="-69" y="21563"/>
                    <wp:lineTo x="21588" y="21563"/>
                    <wp:lineTo x="21588" y="-124"/>
                    <wp:lineTo x="-69" y="-124"/>
                  </wp:wrapPolygon>
                </wp:wrapTight>
                <wp:docPr id="464" name="그룹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7725" cy="3320415"/>
                          <a:chOff x="0" y="0"/>
                          <a:chExt cx="5927725" cy="3320415"/>
                        </a:xfrm>
                      </wpg:grpSpPr>
                      <pic:pic xmlns:pic="http://schemas.openxmlformats.org/drawingml/2006/picture">
                        <pic:nvPicPr>
                          <pic:cNvPr id="1082" name="그림 1082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7725" cy="332041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11" name="직사각형 311"/>
                        <wps:cNvSpPr/>
                        <wps:spPr>
                          <a:xfrm>
                            <a:off x="77520" y="47342"/>
                            <a:ext cx="1377315" cy="40438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직사각형 312"/>
                        <wps:cNvSpPr/>
                        <wps:spPr>
                          <a:xfrm>
                            <a:off x="77520" y="451730"/>
                            <a:ext cx="3057054" cy="179862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타원 453"/>
                        <wps:cNvSpPr/>
                        <wps:spPr>
                          <a:xfrm>
                            <a:off x="1486843" y="140895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Text Box 454"/>
                        <wps:cNvSpPr txBox="1"/>
                        <wps:spPr>
                          <a:xfrm>
                            <a:off x="1538146" y="56396"/>
                            <a:ext cx="130175" cy="2958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8D1D3C" w14:textId="57AFCD60" w:rsidR="00733671" w:rsidRPr="003336FB" w:rsidRDefault="00733671" w:rsidP="00565E6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" name="타원 460"/>
                        <wps:cNvSpPr/>
                        <wps:spPr>
                          <a:xfrm>
                            <a:off x="3161734" y="1230328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Text Box 461"/>
                        <wps:cNvSpPr txBox="1"/>
                        <wps:spPr>
                          <a:xfrm>
                            <a:off x="3213037" y="1148847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4D1CB0" w14:textId="720B4D85" w:rsidR="00733671" w:rsidRPr="003336FB" w:rsidRDefault="00733671" w:rsidP="00565E6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B0C1FD" id="그룹 464" o:spid="_x0000_s1446" style="position:absolute;margin-left:415.55pt;margin-top:41.1pt;width:466.75pt;height:261.45pt;z-index:-250297344;mso-position-horizontal:right;mso-position-horizontal-relative:margin" coordsize="59277,33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">
                <v:shape id="그림 1082" o:spid="_x0000_s1447" type="#_x0000_t75" style="position:absolute;width:59277;height:33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" stroked="t" strokecolor="black [3213]" strokeweight="1pt">
                  <v:imagedata r:id="rId178" o:title=""/>
                  <v:path arrowok="t"/>
                </v:shape>
                <v:rect id="직사각형 311" o:spid="_x0000_s1448" style="position:absolute;left:775;top:473;width:13773;height:40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" filled="f" strokecolor="red" strokeweight="1.25pt"/>
                <v:rect id="직사각형 312" o:spid="_x0000_s1449" style="position:absolute;left:775;top:4517;width:30570;height:17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" filled="f" strokecolor="red" strokeweight="1.25pt"/>
                <v:oval id="타원 453" o:spid="_x0000_s1450" style="position:absolute;left:14868;top:1408;width:1854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" fillcolor="white [3212]" strokecolor="black [3213]" strokeweight="1pt"/>
                <v:shape id="Text Box 454" o:spid="_x0000_s1451" type="#_x0000_t202" style="position:absolute;left:15381;top:563;width:1302;height:2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" filled="f" stroked="f" strokeweight=".5pt">
                  <v:textbox inset="0,0,0,0">
                    <w:txbxContent>
                      <w:p w14:paraId="6F8D1D3C" w14:textId="57AFCD60" w:rsidR="00733671" w:rsidRPr="003336FB" w:rsidRDefault="00733671" w:rsidP="00565E6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460" o:spid="_x0000_s1452" style="position:absolute;left:31617;top:12303;width:1854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" fillcolor="white [3212]" strokecolor="black [3213]" strokeweight="1pt"/>
                <v:shape id="Text Box 461" o:spid="_x0000_s1453" type="#_x0000_t202" style="position:absolute;left:32130;top:11488;width:1302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" filled="f" stroked="f" strokeweight=".5pt">
                  <v:textbox inset="0,0,0,0">
                    <w:txbxContent>
                      <w:p w14:paraId="664D1CB0" w14:textId="720B4D85" w:rsidR="00733671" w:rsidRPr="003336FB" w:rsidRDefault="00733671" w:rsidP="00565E6B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 xml:space="preserve">2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스케줄</w:t>
      </w:r>
      <w:r w:rsidR="00142E75">
        <w:rPr>
          <w:rFonts w:hint="eastAsia"/>
        </w:rPr>
        <w:t xml:space="preserve"> </w:t>
      </w:r>
      <w:proofErr w:type="gramStart"/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각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별로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2D2918">
        <w:rPr>
          <w:rFonts w:hint="eastAsia"/>
        </w:rPr>
        <w:t>스케줄을</w:t>
      </w:r>
      <w:r w:rsidR="002D2918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2D2918">
        <w:rPr>
          <w:rFonts w:hint="eastAsia"/>
        </w:rPr>
        <w:t>할</w:t>
      </w:r>
      <w:r w:rsidR="002D2918">
        <w:rPr>
          <w:rFonts w:hint="eastAsia"/>
        </w:rPr>
        <w:t xml:space="preserve"> </w:t>
      </w:r>
      <w:r w:rsidR="002D2918">
        <w:rPr>
          <w:rFonts w:hint="eastAsia"/>
        </w:rPr>
        <w:t>때</w:t>
      </w:r>
      <w:r w:rsidR="002D2918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>.</w:t>
      </w:r>
    </w:p>
    <w:p w14:paraId="74BCB133" w14:textId="77777777" w:rsidR="00142E75" w:rsidRDefault="00142E75" w:rsidP="00142E75">
      <w:pPr>
        <w:rPr>
          <w:noProof/>
        </w:rPr>
      </w:pPr>
      <w:r>
        <w:rPr>
          <w:noProof/>
        </w:rPr>
        <w:br w:type="page"/>
      </w:r>
    </w:p>
    <w:p w14:paraId="05E6E7C5" w14:textId="77777777" w:rsidR="00142E75" w:rsidRPr="00211D40" w:rsidRDefault="00142E75" w:rsidP="00142E75">
      <w:pPr>
        <w:pStyle w:val="3"/>
        <w:rPr>
          <w:rFonts w:ascii="맑은 고딕" w:hAnsi="맑은 고딕"/>
        </w:rPr>
      </w:pPr>
      <w:bookmarkStart w:id="94" w:name="_Toc17460769"/>
      <w:bookmarkStart w:id="95" w:name="_Toc69819987"/>
      <w:r w:rsidRPr="00211D40">
        <w:rPr>
          <w:rFonts w:ascii="맑은 고딕" w:hAnsi="맑은 고딕" w:hint="eastAsia"/>
        </w:rPr>
        <w:lastRenderedPageBreak/>
        <w:t>4.7.1 녹화 기간 제한 설정</w:t>
      </w:r>
      <w:bookmarkEnd w:id="94"/>
      <w:bookmarkEnd w:id="95"/>
    </w:p>
    <w:p w14:paraId="065615F6" w14:textId="77777777" w:rsidR="00142E75" w:rsidRPr="00C360B4" w:rsidRDefault="00142E75" w:rsidP="00142E75"/>
    <w:p w14:paraId="2F9523FC" w14:textId="2FC7258A" w:rsidR="00142E75" w:rsidRDefault="00142E75" w:rsidP="00142E75">
      <w:pPr>
        <w:pStyle w:val="af2"/>
        <w:ind w:leftChars="0" w:left="0"/>
      </w:pPr>
      <w:r>
        <w:rPr>
          <w:rFonts w:hint="eastAsia"/>
        </w:rPr>
        <w:t>일정</w:t>
      </w:r>
      <w:r>
        <w:rPr>
          <w:rFonts w:hint="eastAsia"/>
          <w:noProof/>
        </w:rPr>
        <w:drawing>
          <wp:anchor distT="0" distB="0" distL="114300" distR="114300" simplePos="0" relativeHeight="252051456" behindDoc="1" locked="0" layoutInCell="1" allowOverlap="1" wp14:anchorId="24D1A8B4" wp14:editId="768FC542">
            <wp:simplePos x="0" y="0"/>
            <wp:positionH relativeFrom="column">
              <wp:posOffset>4213225</wp:posOffset>
            </wp:positionH>
            <wp:positionV relativeFrom="paragraph">
              <wp:posOffset>346710</wp:posOffset>
            </wp:positionV>
            <wp:extent cx="1607185" cy="1062355"/>
            <wp:effectExtent l="19050" t="19050" r="12065" b="23495"/>
            <wp:wrapTight wrapText="bothSides">
              <wp:wrapPolygon edited="0">
                <wp:start x="-256" y="-387"/>
                <wp:lineTo x="-256" y="21690"/>
                <wp:lineTo x="21506" y="21690"/>
                <wp:lineTo x="21506" y="-387"/>
                <wp:lineTo x="-256" y="-387"/>
              </wp:wrapPolygon>
            </wp:wrapTight>
            <wp:docPr id="2117" name="그림 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15-09-23_194152.jpg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185" cy="106235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기간을</w:t>
      </w:r>
      <w:r>
        <w:rPr>
          <w:rFonts w:hint="eastAsia"/>
        </w:rPr>
        <w:t xml:space="preserve"> </w:t>
      </w:r>
      <w:r>
        <w:rPr>
          <w:rFonts w:hint="eastAsia"/>
        </w:rPr>
        <w:t>정해</w:t>
      </w:r>
      <w:r w:rsidR="00565E6B">
        <w:rPr>
          <w:rFonts w:hint="eastAsia"/>
        </w:rPr>
        <w:t xml:space="preserve"> </w:t>
      </w:r>
      <w:r>
        <w:rPr>
          <w:rFonts w:hint="eastAsia"/>
        </w:rPr>
        <w:t>놓고</w:t>
      </w:r>
      <w:r>
        <w:rPr>
          <w:rFonts w:hint="eastAsia"/>
        </w:rPr>
        <w:t xml:space="preserve"> </w:t>
      </w:r>
      <w:r>
        <w:rPr>
          <w:rFonts w:hint="eastAsia"/>
        </w:rPr>
        <w:t>반복적으로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14:paraId="07923512" w14:textId="37F1D6B8" w:rsidR="00142E75" w:rsidRDefault="00142E75" w:rsidP="00142E75">
      <w:pPr>
        <w:pStyle w:val="af2"/>
        <w:ind w:leftChars="0" w:left="0"/>
      </w:pP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r>
        <w:rPr>
          <w:rFonts w:hint="eastAsia"/>
        </w:rPr>
        <w:t>미</w:t>
      </w:r>
      <w:r w:rsidR="00565E6B">
        <w:rPr>
          <w:rFonts w:hint="eastAsia"/>
        </w:rPr>
        <w:t xml:space="preserve"> </w:t>
      </w:r>
      <w:proofErr w:type="gramStart"/>
      <w:r>
        <w:rPr>
          <w:rFonts w:hint="eastAsia"/>
        </w:rPr>
        <w:t>사용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저장장치의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용량을</w:t>
      </w:r>
      <w:r>
        <w:rPr>
          <w:rFonts w:hint="eastAsia"/>
        </w:rPr>
        <w:t xml:space="preserve"> </w:t>
      </w:r>
      <w:r>
        <w:rPr>
          <w:rFonts w:hint="eastAsia"/>
        </w:rPr>
        <w:t>다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반복하여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565E6B">
        <w:t xml:space="preserve"> (</w:t>
      </w:r>
      <w:r w:rsidR="00565E6B">
        <w:rPr>
          <w:rFonts w:hint="eastAsia"/>
        </w:rPr>
        <w:t>저장장치의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쓰기</w:t>
      </w:r>
      <w:r w:rsidR="00211D40">
        <w:rPr>
          <w:rFonts w:hint="eastAsia"/>
        </w:rPr>
        <w:t>와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지우기</w:t>
      </w:r>
      <w:r w:rsidR="00565E6B">
        <w:rPr>
          <w:rFonts w:hint="eastAsia"/>
        </w:rPr>
        <w:t>를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같이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합니다</w:t>
      </w:r>
      <w:r w:rsidR="00565E6B">
        <w:rPr>
          <w:rFonts w:hint="eastAsia"/>
        </w:rPr>
        <w:t>.</w:t>
      </w:r>
      <w:r w:rsidR="00565E6B">
        <w:t>)</w:t>
      </w:r>
    </w:p>
    <w:p w14:paraId="25E9FF4F" w14:textId="73827D02" w:rsidR="00142E75" w:rsidRDefault="00142E75" w:rsidP="00142E75">
      <w:pPr>
        <w:pStyle w:val="af2"/>
        <w:ind w:leftChars="0" w:left="0"/>
      </w:pP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사용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r>
        <w:rPr>
          <w:rFonts w:hint="eastAsia"/>
        </w:rPr>
        <w:t>사용에</w:t>
      </w:r>
      <w:r>
        <w:rPr>
          <w:rFonts w:hint="eastAsia"/>
        </w:rPr>
        <w:t xml:space="preserve"> </w:t>
      </w:r>
      <w:r>
        <w:rPr>
          <w:rFonts w:hint="eastAsia"/>
        </w:rPr>
        <w:t>체크를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 </w:t>
      </w:r>
      <w:r w:rsidR="00565E6B">
        <w:rPr>
          <w:rFonts w:hint="eastAsia"/>
        </w:rPr>
        <w:t>저장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기간이</w:t>
      </w:r>
      <w:r w:rsidR="00565E6B"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되면서</w:t>
      </w:r>
      <w:r>
        <w:rPr>
          <w:rFonts w:hint="eastAsia"/>
        </w:rPr>
        <w:t xml:space="preserve"> </w:t>
      </w:r>
      <w:r>
        <w:rPr>
          <w:rFonts w:hint="eastAsia"/>
        </w:rPr>
        <w:t>저장할</w:t>
      </w:r>
      <w:r>
        <w:rPr>
          <w:rFonts w:hint="eastAsia"/>
        </w:rPr>
        <w:t xml:space="preserve"> </w:t>
      </w:r>
      <w:r>
        <w:rPr>
          <w:rFonts w:hint="eastAsia"/>
        </w:rPr>
        <w:t>녹화일수를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 w:rsidR="00565E6B">
        <w:t xml:space="preserve"> </w:t>
      </w:r>
      <w:r w:rsidR="00211D40">
        <w:t>(</w:t>
      </w:r>
      <w:r w:rsidR="00211D40">
        <w:rPr>
          <w:rFonts w:hint="eastAsia"/>
        </w:rPr>
        <w:t>평상시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저장장치의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쓰기만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사용하다가</w:t>
      </w:r>
      <w:r w:rsidR="00211D40">
        <w:rPr>
          <w:rFonts w:hint="eastAsia"/>
        </w:rPr>
        <w:t xml:space="preserve"> </w:t>
      </w:r>
      <w:r w:rsidR="00211D40">
        <w:t xml:space="preserve">  </w:t>
      </w:r>
      <w:r w:rsidR="00211D40">
        <w:rPr>
          <w:rFonts w:hint="eastAsia"/>
        </w:rPr>
        <w:t>하루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녹화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용량을</w:t>
      </w:r>
      <w:r w:rsidR="00211D40">
        <w:rPr>
          <w:rFonts w:hint="eastAsia"/>
        </w:rPr>
        <w:t xml:space="preserve"> </w:t>
      </w:r>
      <w:r w:rsidR="00211D40">
        <w:rPr>
          <w:rFonts w:hint="eastAsia"/>
        </w:rPr>
        <w:t>지웁니다</w:t>
      </w:r>
      <w:r w:rsidR="00211D40">
        <w:rPr>
          <w:rFonts w:hint="eastAsia"/>
        </w:rPr>
        <w:t>.</w:t>
      </w:r>
      <w:r w:rsidR="00211D40">
        <w:t xml:space="preserve"> </w:t>
      </w:r>
      <w:r w:rsidR="00211D40" w:rsidRPr="00211D40">
        <w:rPr>
          <w:b/>
          <w:bCs/>
        </w:rPr>
        <w:t>(</w:t>
      </w:r>
      <w:r w:rsidR="00211D40" w:rsidRPr="00211D40">
        <w:rPr>
          <w:rFonts w:hint="eastAsia"/>
          <w:b/>
          <w:bCs/>
        </w:rPr>
        <w:t>권장</w:t>
      </w:r>
      <w:r w:rsidR="00211D40" w:rsidRPr="00211D40">
        <w:rPr>
          <w:rFonts w:hint="eastAsia"/>
          <w:b/>
          <w:bCs/>
        </w:rPr>
        <w:t>)</w:t>
      </w:r>
      <w:r w:rsidR="00211D40">
        <w:t>)</w:t>
      </w:r>
      <w:r w:rsidR="00565E6B">
        <w:br/>
      </w:r>
      <w:r w:rsidR="00565E6B">
        <w:rPr>
          <w:rFonts w:hint="eastAsia"/>
        </w:rPr>
        <w:t>(</w:t>
      </w:r>
      <w:r>
        <w:rPr>
          <w:rFonts w:hint="eastAsia"/>
        </w:rPr>
        <w:t>설정한</w:t>
      </w:r>
      <w:r>
        <w:rPr>
          <w:rFonts w:hint="eastAsia"/>
        </w:rPr>
        <w:t xml:space="preserve"> </w:t>
      </w:r>
      <w:r>
        <w:rPr>
          <w:rFonts w:hint="eastAsia"/>
        </w:rPr>
        <w:t>일수까지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 w:rsidR="00565E6B">
        <w:rPr>
          <w:rFonts w:hint="eastAsia"/>
        </w:rPr>
        <w:t>녹화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기간이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지난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영상은</w:t>
      </w:r>
      <w:r w:rsidR="00565E6B">
        <w:rPr>
          <w:rFonts w:hint="eastAsia"/>
        </w:rPr>
        <w:t xml:space="preserve"> </w:t>
      </w:r>
      <w:r w:rsidR="00565E6B">
        <w:rPr>
          <w:rFonts w:hint="eastAsia"/>
        </w:rPr>
        <w:t>삭제합니다</w:t>
      </w:r>
      <w:r w:rsidR="00565E6B">
        <w:rPr>
          <w:rFonts w:hint="eastAsia"/>
        </w:rPr>
        <w:t>.</w:t>
      </w:r>
      <w:r w:rsidR="00565E6B">
        <w:t>)</w:t>
      </w:r>
    </w:p>
    <w:p w14:paraId="1CF444C8" w14:textId="77777777" w:rsidR="00142E75" w:rsidRDefault="00142E75" w:rsidP="00142E75">
      <w:r>
        <w:br w:type="page"/>
      </w:r>
    </w:p>
    <w:p w14:paraId="61FF6048" w14:textId="77777777" w:rsidR="00142E75" w:rsidRPr="00211D40" w:rsidRDefault="00142E75" w:rsidP="00142E75">
      <w:pPr>
        <w:pStyle w:val="3"/>
        <w:rPr>
          <w:rFonts w:ascii="맑은 고딕" w:hAnsi="맑은 고딕"/>
        </w:rPr>
      </w:pPr>
      <w:bookmarkStart w:id="96" w:name="_Toc17460770"/>
      <w:bookmarkStart w:id="97" w:name="_Toc69819988"/>
      <w:r w:rsidRPr="00211D40">
        <w:rPr>
          <w:rFonts w:ascii="맑은 고딕" w:hAnsi="맑은 고딕" w:hint="eastAsia"/>
        </w:rPr>
        <w:lastRenderedPageBreak/>
        <w:t>4.7.2 녹화 스케줄 설정</w:t>
      </w:r>
      <w:bookmarkEnd w:id="96"/>
      <w:bookmarkEnd w:id="97"/>
    </w:p>
    <w:p w14:paraId="1D1D89C4" w14:textId="77777777" w:rsidR="00142E75" w:rsidRPr="00C360B4" w:rsidRDefault="00142E75" w:rsidP="00142E75"/>
    <w:p w14:paraId="0A7DFED2" w14:textId="51FABCB1" w:rsidR="00211D40" w:rsidRDefault="00211D40" w:rsidP="00142E75"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  <w:noProof/>
        </w:rPr>
        <w:drawing>
          <wp:anchor distT="0" distB="0" distL="114300" distR="114300" simplePos="0" relativeHeight="252055552" behindDoc="1" locked="0" layoutInCell="1" allowOverlap="1" wp14:anchorId="6950D173" wp14:editId="048F600E">
            <wp:simplePos x="0" y="0"/>
            <wp:positionH relativeFrom="margin">
              <wp:align>right</wp:align>
            </wp:positionH>
            <wp:positionV relativeFrom="paragraph">
              <wp:posOffset>27800</wp:posOffset>
            </wp:positionV>
            <wp:extent cx="3961130" cy="1998345"/>
            <wp:effectExtent l="19050" t="19050" r="20320" b="20955"/>
            <wp:wrapTight wrapText="bothSides">
              <wp:wrapPolygon edited="0">
                <wp:start x="-104" y="-206"/>
                <wp:lineTo x="-104" y="21621"/>
                <wp:lineTo x="21607" y="21621"/>
                <wp:lineTo x="21607" y="-206"/>
                <wp:lineTo x="-104" y="-206"/>
              </wp:wrapPolygon>
            </wp:wrapTight>
            <wp:docPr id="2118" name="그림 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015-09-23_194206.jpg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130" cy="199834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rPr>
          <w:rFonts w:hint="eastAsia"/>
        </w:rPr>
        <w:t>방식</w:t>
      </w:r>
      <w:r>
        <w:rPr>
          <w:rFonts w:hint="eastAsia"/>
        </w:rPr>
        <w:t>(</w:t>
      </w:r>
      <w:r>
        <w:rPr>
          <w:rFonts w:hint="eastAsia"/>
        </w:rPr>
        <w:t>연속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안함</w:t>
      </w:r>
      <w:r>
        <w:rPr>
          <w:rFonts w:hint="eastAsia"/>
        </w:rPr>
        <w:t xml:space="preserve">) </w:t>
      </w:r>
      <w:r>
        <w:t>3</w:t>
      </w:r>
      <w:r>
        <w:rPr>
          <w:rFonts w:hint="eastAsia"/>
        </w:rPr>
        <w:t>가지를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스케줄을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연속녹화</w:t>
      </w:r>
      <w:r>
        <w:rPr>
          <w:rFonts w:hint="eastAsia"/>
        </w:rPr>
        <w:t>)</w:t>
      </w:r>
    </w:p>
    <w:p w14:paraId="113AF55B" w14:textId="39CB30C6" w:rsidR="00142E75" w:rsidRDefault="00142E75" w:rsidP="00142E75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이름에서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</w:p>
    <w:p w14:paraId="1F3BD324" w14:textId="04FDD5A0" w:rsidR="00142E75" w:rsidRDefault="002D2918" w:rsidP="00142E75">
      <w:r>
        <w:rPr>
          <w:rFonts w:hint="eastAsia"/>
          <w:noProof/>
        </w:rPr>
        <w:drawing>
          <wp:anchor distT="0" distB="0" distL="114300" distR="114300" simplePos="0" relativeHeight="252056576" behindDoc="1" locked="0" layoutInCell="1" allowOverlap="1" wp14:anchorId="6C7DF951" wp14:editId="0B649BEE">
            <wp:simplePos x="0" y="0"/>
            <wp:positionH relativeFrom="margin">
              <wp:align>right</wp:align>
            </wp:positionH>
            <wp:positionV relativeFrom="paragraph">
              <wp:posOffset>2211900</wp:posOffset>
            </wp:positionV>
            <wp:extent cx="1158240" cy="260985"/>
            <wp:effectExtent l="19050" t="19050" r="22860" b="24765"/>
            <wp:wrapTight wrapText="bothSides">
              <wp:wrapPolygon edited="0">
                <wp:start x="-355" y="-1577"/>
                <wp:lineTo x="-355" y="22073"/>
                <wp:lineTo x="21671" y="22073"/>
                <wp:lineTo x="21671" y="-1577"/>
                <wp:lineTo x="-355" y="-1577"/>
              </wp:wrapPolygon>
            </wp:wrapTight>
            <wp:docPr id="2089" name="그림 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5-09-23_194231.jpg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26098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57600" behindDoc="1" locked="0" layoutInCell="1" allowOverlap="1" wp14:anchorId="20F1DB62" wp14:editId="2DBEBEB2">
            <wp:simplePos x="0" y="0"/>
            <wp:positionH relativeFrom="margin">
              <wp:align>right</wp:align>
            </wp:positionH>
            <wp:positionV relativeFrom="paragraph">
              <wp:posOffset>2787245</wp:posOffset>
            </wp:positionV>
            <wp:extent cx="3092450" cy="282575"/>
            <wp:effectExtent l="19050" t="19050" r="12700" b="22225"/>
            <wp:wrapTight wrapText="bothSides">
              <wp:wrapPolygon edited="0">
                <wp:start x="-133" y="-1456"/>
                <wp:lineTo x="-133" y="21843"/>
                <wp:lineTo x="21556" y="21843"/>
                <wp:lineTo x="21556" y="-1456"/>
                <wp:lineTo x="-133" y="-1456"/>
              </wp:wrapPolygon>
            </wp:wrapTight>
            <wp:docPr id="2150" name="그림 2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15-09-23_194243.jpg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2450" cy="2825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54528" behindDoc="1" locked="0" layoutInCell="1" allowOverlap="1" wp14:anchorId="182204F7" wp14:editId="09A68636">
            <wp:simplePos x="0" y="0"/>
            <wp:positionH relativeFrom="margin">
              <wp:align>right</wp:align>
            </wp:positionH>
            <wp:positionV relativeFrom="paragraph">
              <wp:posOffset>1329985</wp:posOffset>
            </wp:positionV>
            <wp:extent cx="1796415" cy="477520"/>
            <wp:effectExtent l="19050" t="19050" r="13335" b="17780"/>
            <wp:wrapTight wrapText="bothSides">
              <wp:wrapPolygon edited="0">
                <wp:start x="-229" y="-862"/>
                <wp:lineTo x="-229" y="21543"/>
                <wp:lineTo x="21531" y="21543"/>
                <wp:lineTo x="21531" y="-862"/>
                <wp:lineTo x="-229" y="-862"/>
              </wp:wrapPolygon>
            </wp:wrapTight>
            <wp:docPr id="2149" name="그림 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5-09-23_194231.jpg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4775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052480" behindDoc="1" locked="0" layoutInCell="1" allowOverlap="1" wp14:anchorId="3BF03403" wp14:editId="54778D66">
            <wp:simplePos x="0" y="0"/>
            <wp:positionH relativeFrom="margin">
              <wp:posOffset>3333750</wp:posOffset>
            </wp:positionH>
            <wp:positionV relativeFrom="paragraph">
              <wp:posOffset>586840</wp:posOffset>
            </wp:positionV>
            <wp:extent cx="2596515" cy="281940"/>
            <wp:effectExtent l="19050" t="19050" r="13335" b="22860"/>
            <wp:wrapTight wrapText="bothSides">
              <wp:wrapPolygon edited="0">
                <wp:start x="-158" y="-1459"/>
                <wp:lineTo x="-158" y="21892"/>
                <wp:lineTo x="21552" y="21892"/>
                <wp:lineTo x="21552" y="-1459"/>
                <wp:lineTo x="-158" y="-1459"/>
              </wp:wrapPolygon>
            </wp:wrapTight>
            <wp:docPr id="2119" name="그림 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15-09-23_194218.jpg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515" cy="2819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E75">
        <w:rPr>
          <w:rFonts w:hint="eastAsia"/>
        </w:rPr>
        <w:t xml:space="preserve">1 </w:t>
      </w:r>
      <w:r w:rsidR="00142E75">
        <w:rPr>
          <w:rFonts w:hint="eastAsia"/>
        </w:rPr>
        <w:t>해당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일주일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시간표를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확인합니다</w:t>
      </w:r>
      <w:r w:rsidR="00142E75">
        <w:rPr>
          <w:rFonts w:hint="eastAsia"/>
        </w:rPr>
        <w:t>.</w:t>
      </w:r>
      <w:r w:rsidR="00211D40">
        <w:br/>
      </w:r>
      <w:r w:rsidR="00142E75">
        <w:rPr>
          <w:rFonts w:hint="eastAsia"/>
        </w:rPr>
        <w:t xml:space="preserve">2 </w:t>
      </w:r>
      <w:r w:rsidR="00142E75">
        <w:rPr>
          <w:rFonts w:hint="eastAsia"/>
        </w:rPr>
        <w:t>연속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>,</w:t>
      </w:r>
      <w:r w:rsidR="00142E75"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>,</w:t>
      </w:r>
      <w:r w:rsidR="00142E75"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안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함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선택합니다</w:t>
      </w:r>
      <w:r w:rsidR="00142E75">
        <w:rPr>
          <w:rFonts w:hint="eastAsia"/>
        </w:rPr>
        <w:t>.</w:t>
      </w:r>
      <w:r w:rsidR="00211D40">
        <w:br/>
      </w:r>
      <w:r w:rsidR="00142E75">
        <w:rPr>
          <w:rFonts w:hint="eastAsia"/>
        </w:rPr>
        <w:t>3</w:t>
      </w:r>
      <w:r w:rsidR="00142E75">
        <w:rPr>
          <w:rFonts w:hint="eastAsia"/>
        </w:rPr>
        <w:t>요일과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마우스로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또는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드래그하여</w:t>
      </w:r>
      <w:r w:rsidR="00142E75">
        <w:rPr>
          <w:rFonts w:hint="eastAsia"/>
        </w:rPr>
        <w:t xml:space="preserve"> 3</w:t>
      </w:r>
      <w:r w:rsidR="00142E75">
        <w:rPr>
          <w:rFonts w:hint="eastAsia"/>
        </w:rPr>
        <w:t>가지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모드를</w:t>
      </w:r>
      <w:r w:rsidR="00142E75">
        <w:rPr>
          <w:rFonts w:hint="eastAsia"/>
        </w:rPr>
        <w:t xml:space="preserve"> </w:t>
      </w:r>
      <w:r w:rsidR="00211D40">
        <w:rPr>
          <w:rFonts w:hint="eastAsia"/>
        </w:rPr>
        <w:t>조합하여</w:t>
      </w:r>
      <w:r w:rsidR="00211D40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211D40">
        <w:br/>
      </w:r>
      <w:r w:rsidR="00142E75">
        <w:rPr>
          <w:rFonts w:hint="eastAsia"/>
        </w:rPr>
        <w:t xml:space="preserve">4 </w:t>
      </w:r>
      <w:r w:rsidR="00142E75">
        <w:rPr>
          <w:rFonts w:hint="eastAsia"/>
        </w:rPr>
        <w:t>프리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레코딩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</w:t>
      </w:r>
      <w:r w:rsidR="00142E75">
        <w:t>(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발생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이전의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영상을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시간부터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녹화하는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기능</w:t>
      </w:r>
      <w:r w:rsidR="00142E75">
        <w:rPr>
          <w:rFonts w:hint="eastAsia"/>
        </w:rPr>
        <w:t>.)</w:t>
      </w:r>
      <w:r w:rsidR="00211D40">
        <w:br/>
      </w:r>
      <w:r w:rsidR="00142E75">
        <w:rPr>
          <w:rFonts w:hint="eastAsia"/>
        </w:rPr>
        <w:t xml:space="preserve">5 </w:t>
      </w:r>
      <w:r w:rsidR="00142E75">
        <w:rPr>
          <w:rFonts w:hint="eastAsia"/>
        </w:rPr>
        <w:t>포스트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레코딩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</w:t>
      </w:r>
      <w:r w:rsidR="00142E75">
        <w:t>(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발생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이후의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영상을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시간까지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연장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녹화하는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기능</w:t>
      </w:r>
      <w:r w:rsidR="00142E75">
        <w:rPr>
          <w:rFonts w:hint="eastAsia"/>
        </w:rPr>
        <w:t>.)</w:t>
      </w:r>
      <w:r w:rsidR="00142E75" w:rsidRPr="00527B66">
        <w:rPr>
          <w:rFonts w:hint="eastAsia"/>
          <w:noProof/>
        </w:rPr>
        <w:t xml:space="preserve"> </w:t>
      </w:r>
      <w:r w:rsidR="00211D40">
        <w:rPr>
          <w:noProof/>
        </w:rPr>
        <w:br/>
      </w:r>
      <w:r w:rsidR="00142E75">
        <w:rPr>
          <w:rFonts w:hint="eastAsia"/>
        </w:rPr>
        <w:t xml:space="preserve">6 </w:t>
      </w:r>
      <w:r w:rsidR="00142E75">
        <w:rPr>
          <w:rFonts w:hint="eastAsia"/>
        </w:rPr>
        <w:t>영상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음성녹음과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메타데이터를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보관하고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싶을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>.</w:t>
      </w:r>
      <w:r>
        <w:br/>
      </w:r>
      <w:r w:rsidR="00142E75">
        <w:rPr>
          <w:rFonts w:hint="eastAsia"/>
        </w:rPr>
        <w:t>7</w:t>
      </w:r>
      <w:r w:rsidR="00142E75">
        <w:t xml:space="preserve"> ‘</w:t>
      </w:r>
      <w:r w:rsidR="00142E75">
        <w:rPr>
          <w:rFonts w:hint="eastAsia"/>
        </w:rPr>
        <w:t>현재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값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복사</w:t>
      </w:r>
      <w:r w:rsidR="00142E75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다른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설정으로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가서</w:t>
      </w:r>
      <w:r w:rsidR="00142E75">
        <w:rPr>
          <w:rFonts w:hint="eastAsia"/>
        </w:rPr>
        <w:t xml:space="preserve"> </w:t>
      </w:r>
      <w:r w:rsidR="00142E75">
        <w:t>‘</w:t>
      </w:r>
      <w:r w:rsidR="00142E75">
        <w:rPr>
          <w:rFonts w:hint="eastAsia"/>
        </w:rPr>
        <w:t>붙여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넣기</w:t>
      </w:r>
      <w:r w:rsidR="00142E75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선택하면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값이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그대로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복사되어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입력됩니다</w:t>
      </w:r>
      <w:r w:rsidR="00142E75">
        <w:rPr>
          <w:rFonts w:hint="eastAsia"/>
        </w:rPr>
        <w:t>.</w:t>
      </w:r>
      <w:r>
        <w:br/>
      </w:r>
      <w:r w:rsidR="00142E75">
        <w:rPr>
          <w:rFonts w:hint="eastAsia"/>
        </w:rPr>
        <w:t xml:space="preserve">8 </w:t>
      </w:r>
      <w:r w:rsidR="00142E75">
        <w:rPr>
          <w:rFonts w:hint="eastAsia"/>
        </w:rPr>
        <w:t>입력된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모든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적용을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시키려면</w:t>
      </w:r>
      <w:r w:rsidR="00142E75">
        <w:rPr>
          <w:rFonts w:hint="eastAsia"/>
        </w:rPr>
        <w:t xml:space="preserve"> </w:t>
      </w:r>
      <w:r w:rsidR="00142E75">
        <w:t>‘</w:t>
      </w:r>
      <w:r w:rsidR="00142E75">
        <w:rPr>
          <w:rFonts w:hint="eastAsia"/>
        </w:rPr>
        <w:t>모든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적용</w:t>
      </w:r>
      <w:r w:rsidR="00142E75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누르면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현재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값으로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등록된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모든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스케줄과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동일하게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적용됩니다</w:t>
      </w:r>
      <w:r w:rsidR="00142E75">
        <w:rPr>
          <w:rFonts w:hint="eastAsia"/>
        </w:rPr>
        <w:t>.</w:t>
      </w:r>
      <w:r>
        <w:br/>
      </w:r>
      <w:r w:rsidR="00142E75">
        <w:rPr>
          <w:rFonts w:hint="eastAsia"/>
        </w:rPr>
        <w:t xml:space="preserve">9 </w:t>
      </w:r>
      <w:r w:rsidR="00142E75">
        <w:rPr>
          <w:rFonts w:hint="eastAsia"/>
        </w:rPr>
        <w:t>입력이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완료되면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적용을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빠져나오면</w:t>
      </w:r>
      <w:r w:rsidR="00142E75"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 w:rsidR="00142E75">
        <w:rPr>
          <w:rFonts w:hint="eastAsia"/>
        </w:rPr>
        <w:t>됩니다</w:t>
      </w:r>
      <w:r w:rsidR="00142E75">
        <w:rPr>
          <w:rFonts w:hint="eastAsia"/>
        </w:rPr>
        <w:t>.</w:t>
      </w:r>
      <w:r>
        <w:br/>
      </w:r>
      <w:r w:rsidR="00142E75">
        <w:br w:type="page"/>
      </w:r>
    </w:p>
    <w:p w14:paraId="551FC626" w14:textId="77777777" w:rsidR="00142E75" w:rsidRPr="002D2918" w:rsidRDefault="00142E75" w:rsidP="00142E75">
      <w:pPr>
        <w:pStyle w:val="2"/>
        <w:rPr>
          <w:rFonts w:ascii="맑은 고딕" w:hAnsi="맑은 고딕"/>
        </w:rPr>
      </w:pPr>
      <w:bookmarkStart w:id="98" w:name="_Toc17460772"/>
      <w:bookmarkStart w:id="99" w:name="_Toc69819989"/>
      <w:r w:rsidRPr="002D2918">
        <w:rPr>
          <w:rFonts w:ascii="맑은 고딕" w:hAnsi="맑은 고딕" w:hint="eastAsia"/>
        </w:rPr>
        <w:lastRenderedPageBreak/>
        <w:t>4.</w:t>
      </w:r>
      <w:r w:rsidR="006A6740" w:rsidRPr="002D2918">
        <w:rPr>
          <w:rFonts w:ascii="맑은 고딕" w:hAnsi="맑은 고딕"/>
        </w:rPr>
        <w:t>8</w:t>
      </w:r>
      <w:r w:rsidRPr="002D2918">
        <w:rPr>
          <w:rFonts w:ascii="맑은 고딕" w:hAnsi="맑은 고딕" w:hint="eastAsia"/>
        </w:rPr>
        <w:t xml:space="preserve"> 이벤트 설정</w:t>
      </w:r>
      <w:bookmarkEnd w:id="98"/>
      <w:bookmarkEnd w:id="99"/>
    </w:p>
    <w:p w14:paraId="38203E1F" w14:textId="77777777" w:rsidR="00B2560B" w:rsidRDefault="00B2560B" w:rsidP="00142E75"/>
    <w:p w14:paraId="3F0170E1" w14:textId="7B52F224" w:rsidR="00142E75" w:rsidRDefault="00B2560B" w:rsidP="00142E75">
      <w:r w:rsidRPr="00173074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39264" behindDoc="1" locked="0" layoutInCell="1" allowOverlap="1" wp14:anchorId="0E0BB19E" wp14:editId="09785C59">
                <wp:simplePos x="0" y="0"/>
                <wp:positionH relativeFrom="margin">
                  <wp:align>right</wp:align>
                </wp:positionH>
                <wp:positionV relativeFrom="paragraph">
                  <wp:posOffset>28590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795" name="그룹 2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796" name="그림 2796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97" name="직사각형 2797"/>
                        <wps:cNvSpPr/>
                        <wps:spPr>
                          <a:xfrm>
                            <a:off x="95250" y="2021567"/>
                            <a:ext cx="1666875" cy="45611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1223AB" id="그룹 2795" o:spid="_x0000_s1026" style="position:absolute;left:0;text-align:left;margin-left:116.55pt;margin-top:2.25pt;width:167.75pt;height:235.5pt;z-index:-250377216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">
                <v:shape id="그림 2796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797" o:spid="_x0000_s1028" style="position:absolute;left:952;top:20215;width:16669;height:4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동작을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등록하고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맵을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142E75">
        <w:t xml:space="preserve"> </w:t>
      </w:r>
      <w:r w:rsidR="00142E75" w:rsidRPr="00867ABA">
        <w:rPr>
          <w:rFonts w:hint="eastAsia"/>
        </w:rPr>
        <w:t>3</w:t>
      </w:r>
      <w:r w:rsidR="00142E75" w:rsidRPr="00867ABA">
        <w:rPr>
          <w:rFonts w:hint="eastAsia"/>
        </w:rPr>
        <w:t>가지를</w:t>
      </w:r>
      <w:r w:rsidR="00142E75" w:rsidRPr="00867ABA">
        <w:rPr>
          <w:rFonts w:hint="eastAsia"/>
        </w:rPr>
        <w:t xml:space="preserve"> </w:t>
      </w:r>
      <w:r w:rsidR="00142E75" w:rsidRPr="00867ABA">
        <w:rPr>
          <w:rFonts w:hint="eastAsia"/>
        </w:rPr>
        <w:t>모두</w:t>
      </w:r>
      <w:r w:rsidR="00142E75" w:rsidRPr="00867ABA">
        <w:rPr>
          <w:rFonts w:hint="eastAsia"/>
        </w:rPr>
        <w:t xml:space="preserve"> </w:t>
      </w:r>
      <w:r w:rsidR="00142E75" w:rsidRPr="00867ABA">
        <w:rPr>
          <w:rFonts w:hint="eastAsia"/>
        </w:rPr>
        <w:t>설정해야</w:t>
      </w:r>
      <w:r w:rsidR="00142E75" w:rsidRPr="00867ABA">
        <w:rPr>
          <w:rFonts w:hint="eastAsia"/>
        </w:rPr>
        <w:t xml:space="preserve"> </w:t>
      </w:r>
      <w:r w:rsidR="00142E75" w:rsidRPr="00867ABA">
        <w:rPr>
          <w:rFonts w:hint="eastAsia"/>
        </w:rPr>
        <w:t>정상</w:t>
      </w:r>
      <w:r w:rsidR="00142E75" w:rsidRPr="00867ABA">
        <w:rPr>
          <w:rFonts w:hint="eastAsia"/>
        </w:rPr>
        <w:t xml:space="preserve"> </w:t>
      </w:r>
      <w:r w:rsidR="00142E75" w:rsidRPr="00867ABA">
        <w:rPr>
          <w:rFonts w:hint="eastAsia"/>
        </w:rPr>
        <w:t>동작합니다</w:t>
      </w:r>
      <w:r w:rsidR="00142E75" w:rsidRPr="00867ABA">
        <w:rPr>
          <w:rFonts w:hint="eastAsia"/>
        </w:rPr>
        <w:t>.</w:t>
      </w:r>
    </w:p>
    <w:p w14:paraId="35542FBF" w14:textId="00962ABE" w:rsidR="00142E75" w:rsidRPr="002D2918" w:rsidRDefault="00142E75" w:rsidP="00142E75">
      <w:pPr>
        <w:pStyle w:val="3"/>
        <w:rPr>
          <w:rFonts w:ascii="맑은 고딕" w:hAnsi="맑은 고딕"/>
        </w:rPr>
      </w:pPr>
      <w:bookmarkStart w:id="100" w:name="_Toc17460773"/>
      <w:bookmarkStart w:id="101" w:name="_Toc69819990"/>
      <w:r w:rsidRPr="002D2918">
        <w:rPr>
          <w:rFonts w:ascii="맑은 고딕" w:hAnsi="맑은 고딕" w:hint="eastAsia"/>
        </w:rPr>
        <w:t>4.</w:t>
      </w:r>
      <w:r w:rsidR="006A6740" w:rsidRPr="002D2918">
        <w:rPr>
          <w:rFonts w:ascii="맑은 고딕" w:hAnsi="맑은 고딕"/>
        </w:rPr>
        <w:t>8</w:t>
      </w:r>
      <w:r w:rsidRPr="002D2918">
        <w:rPr>
          <w:rFonts w:ascii="맑은 고딕" w:hAnsi="맑은 고딕" w:hint="eastAsia"/>
        </w:rPr>
        <w:t xml:space="preserve">.1 이벤트 </w:t>
      </w:r>
      <w:bookmarkEnd w:id="100"/>
      <w:r w:rsidR="006A6740" w:rsidRPr="002D2918">
        <w:rPr>
          <w:rFonts w:ascii="맑은 고딕" w:hAnsi="맑은 고딕" w:hint="eastAsia"/>
        </w:rPr>
        <w:t>입력</w:t>
      </w:r>
      <w:bookmarkEnd w:id="101"/>
    </w:p>
    <w:p w14:paraId="2F5C3739" w14:textId="77777777" w:rsidR="00C7460D" w:rsidRDefault="00C7460D" w:rsidP="00142E75"/>
    <w:p w14:paraId="79B87B37" w14:textId="1FDE547E" w:rsidR="00142E75" w:rsidRDefault="00142E75" w:rsidP="00142E75"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항목의</w:t>
      </w:r>
      <w:r>
        <w:rPr>
          <w:rFonts w:hint="eastAsia"/>
        </w:rPr>
        <w:t xml:space="preserve"> </w:t>
      </w:r>
      <w:r>
        <w:rPr>
          <w:rFonts w:hint="eastAsia"/>
        </w:rPr>
        <w:t>입력을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14:paraId="69D98199" w14:textId="049A4832" w:rsidR="00142E75" w:rsidRDefault="003235FE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3024256" behindDoc="1" locked="0" layoutInCell="1" allowOverlap="1" wp14:anchorId="219AE193" wp14:editId="697B7116">
                <wp:simplePos x="0" y="0"/>
                <wp:positionH relativeFrom="column">
                  <wp:posOffset>9525</wp:posOffset>
                </wp:positionH>
                <wp:positionV relativeFrom="paragraph">
                  <wp:posOffset>1822450</wp:posOffset>
                </wp:positionV>
                <wp:extent cx="6022340" cy="3504927"/>
                <wp:effectExtent l="0" t="0" r="0" b="635"/>
                <wp:wrapTight wrapText="bothSides">
                  <wp:wrapPolygon edited="0">
                    <wp:start x="0" y="0"/>
                    <wp:lineTo x="0" y="21487"/>
                    <wp:lineTo x="21523" y="21487"/>
                    <wp:lineTo x="21523" y="0"/>
                    <wp:lineTo x="0" y="0"/>
                  </wp:wrapPolygon>
                </wp:wrapTight>
                <wp:docPr id="2788" name="그룹 27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2340" cy="3504927"/>
                          <a:chOff x="9525" y="136"/>
                          <a:chExt cx="6022340" cy="3504927"/>
                        </a:xfrm>
                      </wpg:grpSpPr>
                      <pic:pic xmlns:pic="http://schemas.openxmlformats.org/drawingml/2006/picture">
                        <pic:nvPicPr>
                          <pic:cNvPr id="2153" name="그림 2153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9525" y="136"/>
                            <a:ext cx="6022340" cy="35049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77" name="직사각형 2777"/>
                        <wps:cNvSpPr/>
                        <wps:spPr>
                          <a:xfrm>
                            <a:off x="85111" y="157129"/>
                            <a:ext cx="5860744" cy="299416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9" name="직사각형 2779"/>
                        <wps:cNvSpPr/>
                        <wps:spPr>
                          <a:xfrm>
                            <a:off x="4604735" y="3151299"/>
                            <a:ext cx="1341315" cy="2063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DBAB38" id="그룹 2788" o:spid="_x0000_s1026" style="position:absolute;left:0;text-align:left;margin-left:.75pt;margin-top:143.5pt;width:474.2pt;height:276pt;z-index:-250292224" coordorigin="95,1" coordsize="60223,35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">
                <v:shape id="그림 2153" o:spid="_x0000_s1027" type="#_x0000_t75" style="position:absolute;left:95;top:1;width:60223;height:35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">
                  <v:imagedata r:id="rId186" o:title=""/>
                </v:shape>
                <v:rect id="직사각형 2777" o:spid="_x0000_s1028" style="position:absolute;left:851;top:1571;width:58607;height:29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" filled="f" strokecolor="red" strokeweight="1.25pt"/>
                <v:rect id="직사각형 2779" o:spid="_x0000_s1029" style="position:absolute;left:46047;top:31512;width:13413;height:20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" filled="f" strokecolor="red" strokeweight="1.25pt"/>
                <w10:wrap type="tight"/>
              </v:group>
            </w:pict>
          </mc:Fallback>
        </mc:AlternateContent>
      </w:r>
      <w:r w:rsidR="00C7460D">
        <w:br/>
      </w:r>
      <w:r w:rsidR="00C7460D">
        <w:br/>
      </w:r>
      <w:r w:rsidR="00C7460D">
        <w:br/>
      </w:r>
      <w:r w:rsidR="00C7460D">
        <w:br/>
      </w:r>
      <w:r w:rsidR="00B2560B">
        <w:br/>
      </w:r>
      <w:r w:rsidR="00B2560B">
        <w:br/>
      </w:r>
      <w:r w:rsidR="00B2560B">
        <w:rPr>
          <w:rFonts w:hint="eastAsia"/>
        </w:rPr>
        <w:t>아래</w:t>
      </w:r>
      <w:r w:rsidR="00B2560B">
        <w:rPr>
          <w:rFonts w:hint="eastAsia"/>
        </w:rPr>
        <w:t xml:space="preserve"> </w:t>
      </w:r>
      <w:r w:rsidR="00B2560B">
        <w:rPr>
          <w:rFonts w:hint="eastAsia"/>
        </w:rPr>
        <w:t>그림은</w:t>
      </w:r>
      <w:r w:rsidR="00B2560B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</w:t>
      </w:r>
      <w:r w:rsidR="00B2560B">
        <w:rPr>
          <w:rFonts w:hint="eastAsia"/>
        </w:rPr>
        <w:t xml:space="preserve"> </w:t>
      </w:r>
      <w:r w:rsidR="00B2560B">
        <w:rPr>
          <w:rFonts w:hint="eastAsia"/>
        </w:rPr>
        <w:t>구성</w:t>
      </w:r>
      <w:r w:rsidR="00B2560B">
        <w:rPr>
          <w:rFonts w:hint="eastAsia"/>
        </w:rPr>
        <w:t xml:space="preserve"> </w:t>
      </w:r>
      <w:r w:rsidR="00B2560B">
        <w:rPr>
          <w:rFonts w:hint="eastAsia"/>
        </w:rPr>
        <w:t>화면입니</w:t>
      </w:r>
      <w:r w:rsidR="00142E75">
        <w:rPr>
          <w:rFonts w:hint="eastAsia"/>
        </w:rPr>
        <w:t>다</w:t>
      </w:r>
      <w:r w:rsidR="00142E75">
        <w:rPr>
          <w:rFonts w:hint="eastAsia"/>
        </w:rPr>
        <w:t>.</w:t>
      </w:r>
      <w:r w:rsidR="00B2560B">
        <w:br/>
      </w:r>
      <w:r w:rsidR="00142E75">
        <w:rPr>
          <w:rFonts w:hint="eastAsia"/>
        </w:rPr>
        <w:t xml:space="preserve">. </w:t>
      </w:r>
      <w:proofErr w:type="gramStart"/>
      <w:r w:rsidR="00142E75">
        <w:rPr>
          <w:rFonts w:hint="eastAsia"/>
        </w:rPr>
        <w:t>리스트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</w:t>
      </w:r>
      <w:r>
        <w:rPr>
          <w:rFonts w:hint="eastAsia"/>
        </w:rPr>
        <w:t>된</w:t>
      </w:r>
      <w:r>
        <w:rPr>
          <w:rFonts w:hint="eastAsia"/>
        </w:rPr>
        <w:t xml:space="preserve"> </w:t>
      </w:r>
      <w:r w:rsidR="00142E75">
        <w:rPr>
          <w:rFonts w:hint="eastAsia"/>
        </w:rPr>
        <w:t>리스트가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표기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되어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B2560B">
        <w:br/>
      </w:r>
      <w:r w:rsidR="00142E75">
        <w:rPr>
          <w:rFonts w:hint="eastAsia"/>
        </w:rPr>
        <w:t xml:space="preserve">. </w:t>
      </w:r>
      <w:proofErr w:type="gramStart"/>
      <w:r w:rsidR="00142E75">
        <w:rPr>
          <w:rFonts w:hint="eastAsia"/>
        </w:rPr>
        <w:t>메뉴</w:t>
      </w:r>
      <w:r w:rsidR="00142E75">
        <w:rPr>
          <w:rFonts w:hint="eastAsia"/>
        </w:rPr>
        <w:t xml:space="preserve"> :</w:t>
      </w:r>
      <w:proofErr w:type="gramEnd"/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필요한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추가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수정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, </w:t>
      </w:r>
      <w:r w:rsidR="00142E75">
        <w:rPr>
          <w:rFonts w:hint="eastAsia"/>
        </w:rPr>
        <w:t>모두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</w:t>
      </w:r>
      <w:r w:rsidR="00142E75">
        <w:rPr>
          <w:rFonts w:hint="eastAsia"/>
        </w:rPr>
        <w:t xml:space="preserve"> 4</w:t>
      </w:r>
      <w:r w:rsidR="00142E75">
        <w:rPr>
          <w:rFonts w:hint="eastAsia"/>
        </w:rPr>
        <w:t>가지의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메뉴가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B2560B">
        <w:br/>
      </w:r>
      <w:r w:rsidR="00142E75">
        <w:br w:type="page"/>
      </w:r>
    </w:p>
    <w:p w14:paraId="584DC0E5" w14:textId="1BCF36FA" w:rsidR="00142E75" w:rsidRPr="002B08C8" w:rsidRDefault="00142E75" w:rsidP="001143CB">
      <w:pPr>
        <w:pStyle w:val="4"/>
        <w:rPr>
          <w:rFonts w:ascii="맑은 고딕" w:hAnsi="맑은 고딕"/>
        </w:rPr>
      </w:pPr>
      <w:bookmarkStart w:id="102" w:name="_Toc17460774"/>
      <w:r w:rsidRPr="002B08C8">
        <w:rPr>
          <w:rFonts w:ascii="맑은 고딕" w:hAnsi="맑은 고딕" w:hint="eastAsia"/>
        </w:rPr>
        <w:lastRenderedPageBreak/>
        <w:t>4.</w:t>
      </w:r>
      <w:r w:rsidR="006A6740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1143CB" w:rsidRPr="002B08C8">
        <w:rPr>
          <w:rFonts w:ascii="맑은 고딕" w:hAnsi="맑은 고딕"/>
        </w:rPr>
        <w:t xml:space="preserve">1.1 </w:t>
      </w:r>
      <w:r w:rsidRPr="002B08C8">
        <w:rPr>
          <w:rFonts w:ascii="맑은 고딕" w:hAnsi="맑은 고딕" w:hint="eastAsia"/>
        </w:rPr>
        <w:t>이벤트 입력</w:t>
      </w:r>
      <w:bookmarkEnd w:id="102"/>
      <w:r w:rsidR="00B2560B" w:rsidRPr="002B08C8">
        <w:rPr>
          <w:rFonts w:ascii="맑은 고딕" w:hAnsi="맑은 고딕" w:hint="eastAsia"/>
        </w:rPr>
        <w:t xml:space="preserve"> 추가</w:t>
      </w:r>
    </w:p>
    <w:p w14:paraId="7647901F" w14:textId="575859B7" w:rsidR="00142E75" w:rsidRDefault="003235FE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2381184" behindDoc="1" locked="0" layoutInCell="1" allowOverlap="1" wp14:anchorId="2F708A51" wp14:editId="3FAE4005">
                <wp:simplePos x="0" y="0"/>
                <wp:positionH relativeFrom="margin">
                  <wp:align>right</wp:align>
                </wp:positionH>
                <wp:positionV relativeFrom="paragraph">
                  <wp:posOffset>393411</wp:posOffset>
                </wp:positionV>
                <wp:extent cx="3034665" cy="447040"/>
                <wp:effectExtent l="19050" t="19050" r="13335" b="10160"/>
                <wp:wrapTight wrapText="bothSides">
                  <wp:wrapPolygon edited="0">
                    <wp:start x="-136" y="-920"/>
                    <wp:lineTo x="-136" y="21170"/>
                    <wp:lineTo x="21559" y="21170"/>
                    <wp:lineTo x="21559" y="-920"/>
                    <wp:lineTo x="-136" y="-920"/>
                  </wp:wrapPolygon>
                </wp:wrapTight>
                <wp:docPr id="2820" name="그룹 28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2154" name="그림 2154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3" name="직사각형 73"/>
                        <wps:cNvSpPr/>
                        <wps:spPr>
                          <a:xfrm>
                            <a:off x="38793" y="66502"/>
                            <a:ext cx="742950" cy="31888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D6A4ED" id="그룹 2820" o:spid="_x0000_s1026" style="position:absolute;left:0;text-align:left;margin-left:187.75pt;margin-top:31pt;width:238.95pt;height:35.2pt;z-index:-250935296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">
                <v:shape id="그림 2154" o:spid="_x0000_s1027" type="#_x0000_t75" style="position:absolute;width:30346;height:4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" stroked="t" strokecolor="black [3213]" strokeweight="1pt">
                  <v:imagedata r:id="rId188" o:title=""/>
                  <v:path arrowok="t"/>
                </v:shape>
                <v:rect id="직사각형 73" o:spid="_x0000_s1028" style="position:absolute;left:387;top:665;width:7430;height:3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 xml:space="preserve">1 </w:t>
      </w:r>
      <w:r w:rsidR="00142E75">
        <w:rPr>
          <w:rFonts w:hint="eastAsia"/>
        </w:rPr>
        <w:t>신규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입력하려면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오른쪽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하단에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추가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선택합니다</w:t>
      </w:r>
      <w:r w:rsidR="00142E75">
        <w:rPr>
          <w:rFonts w:hint="eastAsia"/>
        </w:rPr>
        <w:t>.</w:t>
      </w:r>
      <w:r>
        <w:br/>
      </w:r>
    </w:p>
    <w:p w14:paraId="3270DEC3" w14:textId="77777777" w:rsidR="00142E75" w:rsidRPr="00EA1730" w:rsidRDefault="00142E75" w:rsidP="00142E75"/>
    <w:p w14:paraId="472FCD70" w14:textId="63366BE2" w:rsidR="00142E75" w:rsidRDefault="00B00D2E" w:rsidP="00142E75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3069312" behindDoc="0" locked="0" layoutInCell="1" allowOverlap="1" wp14:anchorId="39D597FE" wp14:editId="1ADAD04B">
                <wp:simplePos x="0" y="0"/>
                <wp:positionH relativeFrom="column">
                  <wp:posOffset>2322576</wp:posOffset>
                </wp:positionH>
                <wp:positionV relativeFrom="paragraph">
                  <wp:posOffset>59131</wp:posOffset>
                </wp:positionV>
                <wp:extent cx="3615690" cy="2709545"/>
                <wp:effectExtent l="19050" t="19050" r="22860" b="14605"/>
                <wp:wrapNone/>
                <wp:docPr id="2205" name="그룹 2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5690" cy="2709545"/>
                          <a:chOff x="0" y="0"/>
                          <a:chExt cx="3615690" cy="2709545"/>
                        </a:xfrm>
                      </wpg:grpSpPr>
                      <pic:pic xmlns:pic="http://schemas.openxmlformats.org/drawingml/2006/picture">
                        <pic:nvPicPr>
                          <pic:cNvPr id="2838" name="그림 2838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5690" cy="27095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9" name="직사각형 259"/>
                        <wps:cNvSpPr/>
                        <wps:spPr>
                          <a:xfrm>
                            <a:off x="501091" y="193853"/>
                            <a:ext cx="1373678" cy="11608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직사각형 278"/>
                        <wps:cNvSpPr/>
                        <wps:spPr>
                          <a:xfrm>
                            <a:off x="501091" y="310896"/>
                            <a:ext cx="1373678" cy="11608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직사각형 307"/>
                        <wps:cNvSpPr/>
                        <wps:spPr>
                          <a:xfrm>
                            <a:off x="501091" y="566928"/>
                            <a:ext cx="1373678" cy="53764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8" name="타원 2088"/>
                        <wps:cNvSpPr/>
                        <wps:spPr>
                          <a:xfrm>
                            <a:off x="285293" y="318211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2" name="Text Box 2092"/>
                        <wps:cNvSpPr txBox="1"/>
                        <wps:spPr>
                          <a:xfrm>
                            <a:off x="336499" y="237744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23F7A1" w14:textId="77777777" w:rsidR="00733671" w:rsidRPr="003336FB" w:rsidRDefault="00733671" w:rsidP="00B00D2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" name="타원 2096"/>
                        <wps:cNvSpPr/>
                        <wps:spPr>
                          <a:xfrm>
                            <a:off x="285293" y="131674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7" name="Text Box 2097"/>
                        <wps:cNvSpPr txBox="1"/>
                        <wps:spPr>
                          <a:xfrm>
                            <a:off x="336499" y="51207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4D5F18" w14:textId="42ECE6D9" w:rsidR="00733671" w:rsidRPr="003336FB" w:rsidRDefault="00733671" w:rsidP="00B00D2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9" name="타원 2099"/>
                        <wps:cNvSpPr/>
                        <wps:spPr>
                          <a:xfrm>
                            <a:off x="285293" y="742493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5" name="Text Box 2115"/>
                        <wps:cNvSpPr txBox="1"/>
                        <wps:spPr>
                          <a:xfrm>
                            <a:off x="336499" y="662026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48BCF6" w14:textId="1920EE3B" w:rsidR="00733671" w:rsidRPr="003336FB" w:rsidRDefault="00733671" w:rsidP="00B00D2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597FE" id="그룹 2205" o:spid="_x0000_s1454" style="position:absolute;margin-left:182.9pt;margin-top:4.65pt;width:284.7pt;height:213.35pt;z-index:253069312" coordsize="36156,270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">
                <v:shape id="그림 2838" o:spid="_x0000_s1455" type="#_x0000_t75" style="position:absolute;width:36156;height:27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" stroked="t" strokecolor="black [3213]" strokeweight="1pt">
                  <v:imagedata r:id="rId190" o:title=""/>
                  <v:path arrowok="t"/>
                </v:shape>
                <v:rect id="직사각형 259" o:spid="_x0000_s1456" style="position:absolute;left:5010;top:1938;width:13737;height:1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" filled="f" strokecolor="red" strokeweight="1.25pt"/>
                <v:rect id="직사각형 278" o:spid="_x0000_s1457" style="position:absolute;left:5010;top:3108;width:13737;height:1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" filled="f" strokecolor="red" strokeweight="1.25pt"/>
                <v:rect id="직사각형 307" o:spid="_x0000_s1458" style="position:absolute;left:5010;top:5669;width:13737;height:53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" filled="f" strokecolor="red" strokeweight="1.25pt"/>
                <v:oval id="타원 2088" o:spid="_x0000_s1459" style="position:absolute;left:2852;top:3182;width:1855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" fillcolor="white [3212]" strokecolor="black [3213]" strokeweight="1pt"/>
                <v:shape id="Text Box 2092" o:spid="_x0000_s1460" type="#_x0000_t202" style="position:absolute;left:3364;top:2377;width:1302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" filled="f" stroked="f" strokeweight=".5pt">
                  <v:textbox inset="0,0,0,0">
                    <w:txbxContent>
                      <w:p w14:paraId="7023F7A1" w14:textId="77777777" w:rsidR="00733671" w:rsidRPr="003336FB" w:rsidRDefault="00733671" w:rsidP="00B00D2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096" o:spid="_x0000_s1461" style="position:absolute;left:2852;top:1316;width:1855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" fillcolor="white [3212]" strokecolor="black [3213]" strokeweight="1pt"/>
                <v:shape id="Text Box 2097" o:spid="_x0000_s1462" type="#_x0000_t202" style="position:absolute;left:3364;top:512;width:1302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" filled="f" stroked="f" strokeweight=".5pt">
                  <v:textbox inset="0,0,0,0">
                    <w:txbxContent>
                      <w:p w14:paraId="1F4D5F18" w14:textId="42ECE6D9" w:rsidR="00733671" w:rsidRPr="003336FB" w:rsidRDefault="00733671" w:rsidP="00B00D2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2099" o:spid="_x0000_s1463" style="position:absolute;left:2852;top:7424;width:1855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" fillcolor="white [3212]" strokecolor="black [3213]" strokeweight="1pt"/>
                <v:shape id="Text Box 2115" o:spid="_x0000_s1464" type="#_x0000_t202" style="position:absolute;left:3364;top:6620;width:1302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" filled="f" stroked="f" strokeweight=".5pt">
                  <v:textbox inset="0,0,0,0">
                    <w:txbxContent>
                      <w:p w14:paraId="4C48BCF6" w14:textId="1920EE3B" w:rsidR="00733671" w:rsidRPr="003336FB" w:rsidRDefault="00733671" w:rsidP="00B00D2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42E75">
        <w:rPr>
          <w:rFonts w:hint="eastAsia"/>
        </w:rPr>
        <w:t xml:space="preserve">2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추가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메뉴가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팝업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됩니다</w:t>
      </w:r>
      <w:r w:rsidR="00142E75">
        <w:rPr>
          <w:rFonts w:hint="eastAsia"/>
        </w:rPr>
        <w:t>.</w:t>
      </w:r>
      <w:r w:rsidR="003235FE">
        <w:br/>
      </w:r>
    </w:p>
    <w:p w14:paraId="0FE9117D" w14:textId="6A8D2B04" w:rsidR="00142E75" w:rsidRPr="00971690" w:rsidRDefault="00142E75" w:rsidP="00142E75"/>
    <w:p w14:paraId="7B50AD0B" w14:textId="77777777" w:rsidR="00142E75" w:rsidRDefault="00142E75" w:rsidP="00142E75"/>
    <w:p w14:paraId="610B6785" w14:textId="77777777" w:rsidR="00142E75" w:rsidRDefault="00142E75" w:rsidP="00142E75"/>
    <w:p w14:paraId="0D8F4225" w14:textId="77777777" w:rsidR="00142E75" w:rsidRDefault="00142E75" w:rsidP="00142E75"/>
    <w:p w14:paraId="4BE93D56" w14:textId="77777777" w:rsidR="00142E75" w:rsidRDefault="00142E75" w:rsidP="00142E75"/>
    <w:p w14:paraId="4DE2F96A" w14:textId="77777777" w:rsidR="00142E75" w:rsidRDefault="00142E75" w:rsidP="00142E75"/>
    <w:p w14:paraId="178723F0" w14:textId="77777777" w:rsidR="00142E75" w:rsidRDefault="00142E75" w:rsidP="00142E75"/>
    <w:p w14:paraId="1193F654" w14:textId="2707B20B" w:rsidR="00142E75" w:rsidRDefault="00142E75" w:rsidP="00142E75"/>
    <w:p w14:paraId="71CBC79E" w14:textId="6D461407" w:rsidR="00142E75" w:rsidRDefault="00A470D8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3053952" behindDoc="1" locked="0" layoutInCell="1" allowOverlap="1" wp14:anchorId="5C1EB26F" wp14:editId="577583DE">
                <wp:simplePos x="0" y="0"/>
                <wp:positionH relativeFrom="margin">
                  <wp:align>right</wp:align>
                </wp:positionH>
                <wp:positionV relativeFrom="paragraph">
                  <wp:posOffset>20955</wp:posOffset>
                </wp:positionV>
                <wp:extent cx="2720340" cy="1682447"/>
                <wp:effectExtent l="19050" t="19050" r="22860" b="13335"/>
                <wp:wrapTight wrapText="bothSides">
                  <wp:wrapPolygon edited="0">
                    <wp:start x="-151" y="-245"/>
                    <wp:lineTo x="-151" y="6116"/>
                    <wp:lineTo x="4084" y="7583"/>
                    <wp:lineTo x="4084" y="21527"/>
                    <wp:lineTo x="21479" y="21527"/>
                    <wp:lineTo x="21479" y="7583"/>
                    <wp:lineTo x="21630" y="4159"/>
                    <wp:lineTo x="21630" y="-245"/>
                    <wp:lineTo x="-151" y="-245"/>
                  </wp:wrapPolygon>
                </wp:wrapTight>
                <wp:docPr id="2207" name="그룹 2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340" cy="1682447"/>
                          <a:chOff x="0" y="0"/>
                          <a:chExt cx="2720340" cy="1682447"/>
                        </a:xfrm>
                      </wpg:grpSpPr>
                      <pic:pic xmlns:pic="http://schemas.openxmlformats.org/drawingml/2006/picture">
                        <pic:nvPicPr>
                          <pic:cNvPr id="475" name="그림 475"/>
                          <pic:cNvPicPr>
                            <a:picLocks noChangeAspect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40" cy="46926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8" name="그림 478"/>
                          <pic:cNvPicPr>
                            <a:picLocks noChangeAspect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0808" y="404553"/>
                            <a:ext cx="2103755" cy="127508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66" name="직사각형 466"/>
                        <wps:cNvSpPr/>
                        <wps:spPr>
                          <a:xfrm>
                            <a:off x="537557" y="38793"/>
                            <a:ext cx="2150669" cy="17922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직사각형 503"/>
                        <wps:cNvSpPr/>
                        <wps:spPr>
                          <a:xfrm>
                            <a:off x="570808" y="399011"/>
                            <a:ext cx="2092147" cy="128343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750E22" id="그룹 2207" o:spid="_x0000_s1026" style="position:absolute;left:0;text-align:left;margin-left:163pt;margin-top:1.65pt;width:214.2pt;height:132.5pt;z-index:-250262528;mso-position-horizontal:right;mso-position-horizontal-relative:margin" coordsize="27203,168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">
                <v:shape id="그림 475" o:spid="_x0000_s1027" type="#_x0000_t75" style="position:absolute;width:27203;height:4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" stroked="t" strokecolor="black [3213]" strokeweight="1pt">
                  <v:imagedata r:id="rId193" o:title=""/>
                  <v:path arrowok="t"/>
                </v:shape>
                <v:shape id="그림 478" o:spid="_x0000_s1028" type="#_x0000_t75" style="position:absolute;left:5708;top:4045;width:21037;height:12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" stroked="t" strokecolor="black [3213]" strokeweight="1pt">
                  <v:imagedata r:id="rId194" o:title=""/>
                  <v:path arrowok="t"/>
                </v:shape>
                <v:rect id="직사각형 466" o:spid="_x0000_s1029" style="position:absolute;left:5375;top:387;width:21507;height:17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" filled="f" strokecolor="red" strokeweight="1.25pt"/>
                <v:rect id="직사각형 503" o:spid="_x0000_s1030" style="position:absolute;left:5708;top:3990;width:20921;height:128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 xml:space="preserve">3 </w:t>
      </w:r>
      <w:r w:rsidR="00B00D2E">
        <w:rPr>
          <w:rFonts w:hint="eastAsia"/>
        </w:rPr>
        <w:t>추가</w:t>
      </w:r>
      <w:r w:rsidR="00B00D2E">
        <w:rPr>
          <w:rFonts w:hint="eastAsia"/>
        </w:rPr>
        <w:t xml:space="preserve"> </w:t>
      </w:r>
      <w:r w:rsidR="00B00D2E">
        <w:rPr>
          <w:rFonts w:hint="eastAsia"/>
        </w:rPr>
        <w:t>메뉴</w:t>
      </w:r>
      <w:r w:rsidR="00B00D2E">
        <w:rPr>
          <w:rFonts w:hint="eastAsia"/>
        </w:rPr>
        <w:t xml:space="preserve"> </w:t>
      </w:r>
      <w:r w:rsidR="00B00D2E">
        <w:t>1</w:t>
      </w:r>
      <w:r w:rsidR="00B00D2E">
        <w:rPr>
          <w:rFonts w:hint="eastAsia"/>
        </w:rPr>
        <w:t>번에</w:t>
      </w:r>
      <w:r w:rsidR="00B00D2E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이름을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입력합니다</w:t>
      </w:r>
      <w:r w:rsidR="00142E75">
        <w:rPr>
          <w:rFonts w:hint="eastAsia"/>
        </w:rPr>
        <w:t>.</w:t>
      </w:r>
      <w:r w:rsidR="00B00D2E">
        <w:br/>
      </w:r>
      <w:r w:rsidR="00142E75">
        <w:rPr>
          <w:rFonts w:hint="eastAsia"/>
        </w:rPr>
        <w:t xml:space="preserve">4 </w:t>
      </w:r>
      <w:r w:rsidR="00B00D2E">
        <w:rPr>
          <w:rFonts w:hint="eastAsia"/>
        </w:rPr>
        <w:t>추가</w:t>
      </w:r>
      <w:r w:rsidR="00B00D2E">
        <w:rPr>
          <w:rFonts w:hint="eastAsia"/>
        </w:rPr>
        <w:t xml:space="preserve"> </w:t>
      </w:r>
      <w:r w:rsidR="00B00D2E">
        <w:rPr>
          <w:rFonts w:hint="eastAsia"/>
        </w:rPr>
        <w:t>메뉴</w:t>
      </w:r>
      <w:r w:rsidR="00B00D2E">
        <w:rPr>
          <w:rFonts w:hint="eastAsia"/>
        </w:rPr>
        <w:t xml:space="preserve"> </w:t>
      </w:r>
      <w:r w:rsidR="00B00D2E">
        <w:t>2</w:t>
      </w:r>
      <w:r w:rsidR="00B00D2E">
        <w:rPr>
          <w:rFonts w:hint="eastAsia"/>
        </w:rPr>
        <w:t>번에</w:t>
      </w:r>
      <w:r w:rsidR="00B00D2E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종류를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클릭하시면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현재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연동되어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B00D2E">
        <w:rPr>
          <w:rFonts w:hint="eastAsia"/>
        </w:rPr>
        <w:t>알람</w:t>
      </w:r>
      <w:r w:rsidR="00B00D2E">
        <w:rPr>
          <w:rFonts w:hint="eastAsia"/>
        </w:rPr>
        <w:t xml:space="preserve"> </w:t>
      </w:r>
      <w:r w:rsidR="00142E75">
        <w:rPr>
          <w:rFonts w:hint="eastAsia"/>
        </w:rPr>
        <w:t>입력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열거되어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B00D2E">
        <w:br/>
        <w:t xml:space="preserve">5 </w:t>
      </w:r>
      <w:r w:rsidR="00B00D2E">
        <w:rPr>
          <w:rFonts w:hint="eastAsia"/>
        </w:rPr>
        <w:t>원하는</w:t>
      </w:r>
      <w:r w:rsidR="00B00D2E">
        <w:rPr>
          <w:rFonts w:hint="eastAsia"/>
        </w:rPr>
        <w:t xml:space="preserve"> </w:t>
      </w:r>
      <w:r w:rsidR="00B00D2E">
        <w:rPr>
          <w:rFonts w:hint="eastAsia"/>
        </w:rPr>
        <w:t>알람</w:t>
      </w:r>
      <w:r w:rsidR="00B00D2E">
        <w:rPr>
          <w:rFonts w:hint="eastAsia"/>
        </w:rPr>
        <w:t xml:space="preserve"> </w:t>
      </w:r>
      <w:r w:rsidR="00B00D2E">
        <w:rPr>
          <w:rFonts w:hint="eastAsia"/>
        </w:rPr>
        <w:t>입력을</w:t>
      </w:r>
      <w:r w:rsidR="00B00D2E">
        <w:rPr>
          <w:rFonts w:hint="eastAsia"/>
        </w:rPr>
        <w:t xml:space="preserve"> </w:t>
      </w:r>
      <w:r w:rsidR="00B00D2E">
        <w:rPr>
          <w:rFonts w:hint="eastAsia"/>
        </w:rPr>
        <w:t>선택합니다</w:t>
      </w:r>
      <w:r w:rsidR="00B00D2E">
        <w:rPr>
          <w:rFonts w:hint="eastAsia"/>
        </w:rPr>
        <w:t>.</w:t>
      </w:r>
      <w:r w:rsidR="00B00D2E">
        <w:t xml:space="preserve"> (</w:t>
      </w:r>
      <w:r w:rsidR="00142E75">
        <w:rPr>
          <w:rFonts w:hint="eastAsia"/>
        </w:rPr>
        <w:t>여기에서는</w:t>
      </w:r>
      <w:r w:rsidR="00142E75">
        <w:rPr>
          <w:rFonts w:hint="eastAsia"/>
        </w:rPr>
        <w:t xml:space="preserve"> </w:t>
      </w:r>
      <w:r w:rsidR="00A175C1">
        <w:rPr>
          <w:rFonts w:hint="eastAsia"/>
        </w:rPr>
        <w:t>상단에</w:t>
      </w:r>
      <w:r w:rsidR="00A175C1">
        <w:rPr>
          <w:rFonts w:hint="eastAsia"/>
        </w:rPr>
        <w:t xml:space="preserve"> </w:t>
      </w:r>
      <w:r w:rsidR="00A175C1">
        <w:rPr>
          <w:rFonts w:hint="eastAsia"/>
        </w:rPr>
        <w:t>있는</w:t>
      </w:r>
      <w:r w:rsidR="00A175C1">
        <w:rPr>
          <w:rFonts w:hint="eastAsia"/>
        </w:rPr>
        <w:t xml:space="preserve"> </w:t>
      </w:r>
      <w:r w:rsidR="00A175C1">
        <w:t>IP Emergency Bell</w:t>
      </w:r>
      <w:r w:rsidR="00142E75">
        <w:rPr>
          <w:rFonts w:hint="eastAsia"/>
        </w:rPr>
        <w:t>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설명하고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나머지는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별도</w:t>
      </w:r>
      <w:r w:rsidR="00B259E6">
        <w:rPr>
          <w:rFonts w:hint="eastAsia"/>
        </w:rPr>
        <w:t>로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요청하시면</w:t>
      </w:r>
      <w:r w:rsidR="00B259E6">
        <w:rPr>
          <w:rFonts w:hint="eastAsia"/>
        </w:rPr>
        <w:t xml:space="preserve"> </w:t>
      </w:r>
      <w:r w:rsidR="00142E75">
        <w:rPr>
          <w:rFonts w:hint="eastAsia"/>
        </w:rPr>
        <w:t>파일</w:t>
      </w:r>
      <w:r w:rsidR="00B259E6">
        <w:rPr>
          <w:rFonts w:hint="eastAsia"/>
        </w:rPr>
        <w:t>로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제공됩니다</w:t>
      </w:r>
      <w:r w:rsidR="00142E75">
        <w:rPr>
          <w:rFonts w:hint="eastAsia"/>
        </w:rPr>
        <w:t>.</w:t>
      </w:r>
      <w:r w:rsidR="00B259E6">
        <w:t>)</w:t>
      </w:r>
      <w:r w:rsidR="00B259E6">
        <w:br/>
        <w:t>6</w:t>
      </w:r>
      <w:r w:rsidR="00142E75">
        <w:rPr>
          <w:rFonts w:hint="eastAsia"/>
        </w:rPr>
        <w:t xml:space="preserve"> </w:t>
      </w:r>
      <w:r w:rsidR="00A175C1">
        <w:t>IP Emergency Bell</w:t>
      </w:r>
      <w:r w:rsidR="00A175C1">
        <w:rPr>
          <w:rFonts w:hint="eastAsia"/>
        </w:rPr>
        <w:t>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</w:t>
      </w:r>
      <w:r w:rsidR="00A175C1">
        <w:rPr>
          <w:rFonts w:hint="eastAsia"/>
        </w:rPr>
        <w:t>하면</w:t>
      </w:r>
      <w:r w:rsidR="00A175C1">
        <w:rPr>
          <w:rFonts w:hint="eastAsia"/>
        </w:rPr>
        <w:t xml:space="preserve"> </w:t>
      </w:r>
      <w:r w:rsidR="00A175C1">
        <w:rPr>
          <w:rFonts w:hint="eastAsia"/>
        </w:rPr>
        <w:t>제조사와</w:t>
      </w:r>
      <w:r w:rsidR="00A175C1">
        <w:rPr>
          <w:rFonts w:hint="eastAsia"/>
        </w:rPr>
        <w:t xml:space="preserve"> </w:t>
      </w:r>
      <w:r w:rsidR="00A175C1">
        <w:rPr>
          <w:rFonts w:hint="eastAsia"/>
        </w:rPr>
        <w:t>해당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모든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적용할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B259E6">
        <w:br/>
        <w:t xml:space="preserve">7 </w:t>
      </w:r>
      <w:r w:rsidR="00A74D79">
        <w:rPr>
          <w:rFonts w:hint="eastAsia"/>
        </w:rPr>
        <w:t>카메라를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선택한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후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대화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연결과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전화번호를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입력한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후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추가를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클릭하시면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설정이</w:t>
      </w:r>
      <w:r w:rsidR="00A74D79">
        <w:rPr>
          <w:rFonts w:hint="eastAsia"/>
        </w:rPr>
        <w:t xml:space="preserve"> </w:t>
      </w:r>
      <w:r w:rsidR="00A74D79">
        <w:rPr>
          <w:rFonts w:hint="eastAsia"/>
        </w:rPr>
        <w:t>완료됩니다</w:t>
      </w:r>
      <w:r w:rsidR="00A74D79">
        <w:rPr>
          <w:rFonts w:hint="eastAsia"/>
        </w:rPr>
        <w:t>.</w:t>
      </w:r>
    </w:p>
    <w:p w14:paraId="31B5F754" w14:textId="77777777" w:rsidR="00142E75" w:rsidRDefault="00142E75" w:rsidP="00142E75">
      <w:r>
        <w:br w:type="page"/>
      </w:r>
    </w:p>
    <w:p w14:paraId="2CDE1FF8" w14:textId="6DCC5334" w:rsidR="00142E75" w:rsidRPr="002B08C8" w:rsidRDefault="00142E75" w:rsidP="001143CB">
      <w:pPr>
        <w:pStyle w:val="4"/>
        <w:rPr>
          <w:rFonts w:ascii="맑은 고딕" w:hAnsi="맑은 고딕"/>
        </w:rPr>
      </w:pPr>
      <w:bookmarkStart w:id="103" w:name="_Toc17460775"/>
      <w:r w:rsidRPr="002B08C8">
        <w:rPr>
          <w:rFonts w:ascii="맑은 고딕" w:hAnsi="맑은 고딕" w:hint="eastAsia"/>
        </w:rPr>
        <w:lastRenderedPageBreak/>
        <w:t>4.</w:t>
      </w:r>
      <w:r w:rsidR="006A6740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1143CB" w:rsidRPr="002B08C8">
        <w:rPr>
          <w:rFonts w:ascii="맑은 고딕" w:hAnsi="맑은 고딕"/>
        </w:rPr>
        <w:t>1.2</w:t>
      </w:r>
      <w:r w:rsidRPr="002B08C8">
        <w:rPr>
          <w:rFonts w:ascii="맑은 고딕" w:hAnsi="맑은 고딕" w:hint="eastAsia"/>
        </w:rPr>
        <w:t xml:space="preserve"> 이벤트 </w:t>
      </w:r>
      <w:r w:rsidR="00B2560B" w:rsidRPr="002B08C8">
        <w:rPr>
          <w:rFonts w:ascii="맑은 고딕" w:hAnsi="맑은 고딕" w:hint="eastAsia"/>
        </w:rPr>
        <w:t xml:space="preserve">입력 </w:t>
      </w:r>
      <w:r w:rsidRPr="002B08C8">
        <w:rPr>
          <w:rFonts w:ascii="맑은 고딕" w:hAnsi="맑은 고딕" w:hint="eastAsia"/>
        </w:rPr>
        <w:t>수정</w:t>
      </w:r>
      <w:bookmarkEnd w:id="103"/>
    </w:p>
    <w:p w14:paraId="3F8E6D77" w14:textId="77777777" w:rsidR="00B259E6" w:rsidRDefault="00B259E6" w:rsidP="00142E75"/>
    <w:p w14:paraId="3D38E653" w14:textId="79A3CBEF" w:rsidR="00142E75" w:rsidRDefault="001143CB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3071360" behindDoc="1" locked="0" layoutInCell="1" allowOverlap="1" wp14:anchorId="5BE39455" wp14:editId="5250C572">
                <wp:simplePos x="0" y="0"/>
                <wp:positionH relativeFrom="margin">
                  <wp:align>right</wp:align>
                </wp:positionH>
                <wp:positionV relativeFrom="paragraph">
                  <wp:posOffset>24130</wp:posOffset>
                </wp:positionV>
                <wp:extent cx="3034665" cy="447040"/>
                <wp:effectExtent l="19050" t="19050" r="13335" b="10160"/>
                <wp:wrapTight wrapText="bothSides">
                  <wp:wrapPolygon edited="0">
                    <wp:start x="-136" y="-920"/>
                    <wp:lineTo x="-136" y="21170"/>
                    <wp:lineTo x="21559" y="21170"/>
                    <wp:lineTo x="21559" y="-920"/>
                    <wp:lineTo x="-136" y="-920"/>
                  </wp:wrapPolygon>
                </wp:wrapTight>
                <wp:docPr id="2208" name="그룹 2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2226" name="그림 2226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56" name="직사각형 2256"/>
                        <wps:cNvSpPr/>
                        <wps:spPr>
                          <a:xfrm>
                            <a:off x="781743" y="66502"/>
                            <a:ext cx="742950" cy="31888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B4BC76" id="그룹 2208" o:spid="_x0000_s1026" style="position:absolute;left:0;text-align:left;margin-left:187.75pt;margin-top:1.9pt;width:238.95pt;height:35.2pt;z-index:-250245120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">
                <v:shape id="그림 2226" o:spid="_x0000_s1027" type="#_x0000_t75" style="position:absolute;width:30346;height:4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" stroked="t" strokecolor="black [3213]" strokeweight="1pt">
                  <v:imagedata r:id="rId188" o:title=""/>
                  <v:path arrowok="t"/>
                </v:shape>
                <v:rect id="직사각형 2256" o:spid="_x0000_s1028" style="position:absolute;left:7817;top:665;width:7429;height:3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>등록한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입력을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수정</w:t>
      </w:r>
      <w:r w:rsidR="00B259E6">
        <w:rPr>
          <w:rFonts w:hint="eastAsia"/>
        </w:rPr>
        <w:t>하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방법입니다</w:t>
      </w:r>
      <w:r>
        <w:rPr>
          <w:rFonts w:hint="eastAsia"/>
        </w:rPr>
        <w:t>.</w:t>
      </w:r>
      <w:r w:rsidR="00142E75">
        <w:t xml:space="preserve"> </w:t>
      </w:r>
      <w:r>
        <w:br/>
      </w:r>
      <w:r>
        <w:br/>
      </w:r>
      <w:r w:rsidR="00B259E6">
        <w:rPr>
          <w:rFonts w:hint="eastAsia"/>
        </w:rPr>
        <w:t>1</w:t>
      </w:r>
      <w:r w:rsidR="00B259E6">
        <w:t xml:space="preserve"> </w:t>
      </w:r>
      <w:r w:rsidR="00B259E6">
        <w:rPr>
          <w:rFonts w:hint="eastAsia"/>
        </w:rPr>
        <w:t>리스트에서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수정할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이벤트를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선택합니다</w:t>
      </w:r>
      <w:r w:rsidR="00B259E6">
        <w:rPr>
          <w:rFonts w:hint="eastAsia"/>
        </w:rPr>
        <w:t>.</w:t>
      </w:r>
      <w:r w:rsidR="00B259E6">
        <w:br/>
      </w:r>
      <w:r w:rsidR="00B259E6">
        <w:rPr>
          <w:rFonts w:hint="eastAsia"/>
        </w:rPr>
        <w:t>2</w:t>
      </w:r>
      <w:r w:rsidR="00B259E6">
        <w:t xml:space="preserve"> </w:t>
      </w:r>
      <w:r w:rsidR="00B259E6">
        <w:rPr>
          <w:rFonts w:hint="eastAsia"/>
        </w:rPr>
        <w:t>우측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하단에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있는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추가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버튼을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선택합니다</w:t>
      </w:r>
      <w:r w:rsidR="00B259E6">
        <w:rPr>
          <w:rFonts w:hint="eastAsia"/>
        </w:rPr>
        <w:t>.</w:t>
      </w:r>
      <w:r w:rsidR="00B259E6">
        <w:br/>
      </w:r>
      <w:r w:rsidR="00B259E6">
        <w:rPr>
          <w:rFonts w:hint="eastAsia"/>
        </w:rPr>
        <w:t>3</w:t>
      </w:r>
      <w:r w:rsidR="00B259E6">
        <w:t xml:space="preserve"> </w:t>
      </w:r>
      <w:r w:rsidR="00B259E6">
        <w:rPr>
          <w:rFonts w:hint="eastAsia"/>
        </w:rPr>
        <w:t>수정할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내용을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수정한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후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확인을</w:t>
      </w:r>
      <w:r w:rsidR="00B259E6">
        <w:rPr>
          <w:rFonts w:hint="eastAsia"/>
        </w:rPr>
        <w:t xml:space="preserve"> </w:t>
      </w:r>
      <w:r w:rsidR="00B259E6">
        <w:rPr>
          <w:rFonts w:hint="eastAsia"/>
        </w:rPr>
        <w:t>클릭합니다</w:t>
      </w:r>
      <w:r w:rsidR="00B259E6">
        <w:rPr>
          <w:rFonts w:hint="eastAsia"/>
        </w:rPr>
        <w:t>.</w:t>
      </w:r>
      <w:r w:rsidR="00B259E6">
        <w:br/>
      </w:r>
      <w:r w:rsidR="00B259E6">
        <w:rPr>
          <w:rFonts w:hint="eastAsia"/>
        </w:rPr>
        <w:t>4</w:t>
      </w:r>
      <w:r w:rsidR="00B259E6">
        <w:t xml:space="preserve"> </w:t>
      </w:r>
      <w:r>
        <w:rPr>
          <w:rFonts w:hint="eastAsia"/>
        </w:rPr>
        <w:t>적용을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수정이</w:t>
      </w:r>
      <w:r>
        <w:rPr>
          <w:rFonts w:hint="eastAsia"/>
        </w:rPr>
        <w:t xml:space="preserve"> </w:t>
      </w:r>
      <w:r>
        <w:rPr>
          <w:rFonts w:hint="eastAsia"/>
        </w:rPr>
        <w:t>완료됩</w:t>
      </w:r>
      <w:r w:rsidR="00142E75">
        <w:rPr>
          <w:rFonts w:hint="eastAsia"/>
        </w:rPr>
        <w:t>니다</w:t>
      </w:r>
      <w:r w:rsidR="00142E75">
        <w:rPr>
          <w:rFonts w:hint="eastAsia"/>
        </w:rPr>
        <w:t>.</w:t>
      </w:r>
      <w:r>
        <w:br/>
      </w:r>
    </w:p>
    <w:p w14:paraId="1BD389F6" w14:textId="111430EF" w:rsidR="001143CB" w:rsidRDefault="001143CB" w:rsidP="00142E75"/>
    <w:p w14:paraId="4EA5F2CD" w14:textId="77777777" w:rsidR="001143CB" w:rsidRDefault="001143CB" w:rsidP="00142E75"/>
    <w:p w14:paraId="4AE8D285" w14:textId="77777777" w:rsidR="00142E75" w:rsidRDefault="00142E75" w:rsidP="00142E75"/>
    <w:p w14:paraId="330F04C3" w14:textId="5EE01EF6" w:rsidR="00142E75" w:rsidRPr="001143CB" w:rsidRDefault="00142E75" w:rsidP="001143CB">
      <w:pPr>
        <w:pStyle w:val="4"/>
      </w:pPr>
      <w:bookmarkStart w:id="104" w:name="_Toc17460776"/>
      <w:r w:rsidRPr="001143CB">
        <w:rPr>
          <w:rFonts w:hint="eastAsia"/>
        </w:rPr>
        <w:t>4.</w:t>
      </w:r>
      <w:r w:rsidR="006A6740" w:rsidRPr="001143CB">
        <w:t>8</w:t>
      </w:r>
      <w:r w:rsidRPr="001143CB">
        <w:rPr>
          <w:rFonts w:hint="eastAsia"/>
        </w:rPr>
        <w:t>.</w:t>
      </w:r>
      <w:r w:rsidR="001143CB">
        <w:t>1.3</w:t>
      </w:r>
      <w:r w:rsidRPr="001143CB">
        <w:rPr>
          <w:rFonts w:hint="eastAsia"/>
        </w:rPr>
        <w:t xml:space="preserve"> </w:t>
      </w:r>
      <w:r w:rsidRPr="001143CB">
        <w:rPr>
          <w:rFonts w:hint="eastAsia"/>
        </w:rPr>
        <w:t>이벤트</w:t>
      </w:r>
      <w:r w:rsidRPr="001143CB">
        <w:rPr>
          <w:rFonts w:hint="eastAsia"/>
        </w:rPr>
        <w:t xml:space="preserve"> </w:t>
      </w:r>
      <w:r w:rsidR="00B2560B" w:rsidRPr="001143CB">
        <w:rPr>
          <w:rFonts w:hint="eastAsia"/>
        </w:rPr>
        <w:t>입력</w:t>
      </w:r>
      <w:r w:rsidR="00B2560B" w:rsidRPr="001143CB">
        <w:rPr>
          <w:rFonts w:hint="eastAsia"/>
        </w:rPr>
        <w:t xml:space="preserve"> </w:t>
      </w:r>
      <w:r w:rsidRPr="001143CB">
        <w:rPr>
          <w:rFonts w:hint="eastAsia"/>
        </w:rPr>
        <w:t>삭제</w:t>
      </w:r>
      <w:r w:rsidRPr="001143CB">
        <w:rPr>
          <w:rFonts w:hint="eastAsia"/>
        </w:rPr>
        <w:t xml:space="preserve"> </w:t>
      </w:r>
      <w:r w:rsidRPr="001143CB">
        <w:rPr>
          <w:rFonts w:hint="eastAsia"/>
        </w:rPr>
        <w:t>및</w:t>
      </w:r>
      <w:r w:rsidRPr="001143CB">
        <w:rPr>
          <w:rFonts w:hint="eastAsia"/>
        </w:rPr>
        <w:t xml:space="preserve"> </w:t>
      </w:r>
      <w:r w:rsidRPr="001143CB">
        <w:rPr>
          <w:rFonts w:hint="eastAsia"/>
        </w:rPr>
        <w:t>모두</w:t>
      </w:r>
      <w:r w:rsidRPr="001143CB">
        <w:rPr>
          <w:rFonts w:hint="eastAsia"/>
        </w:rPr>
        <w:t xml:space="preserve"> </w:t>
      </w:r>
      <w:r w:rsidRPr="001143CB">
        <w:rPr>
          <w:rFonts w:hint="eastAsia"/>
        </w:rPr>
        <w:t>삭제</w:t>
      </w:r>
      <w:bookmarkEnd w:id="104"/>
    </w:p>
    <w:p w14:paraId="7DC07228" w14:textId="29917862" w:rsidR="001143CB" w:rsidRDefault="001143CB" w:rsidP="00142E75"/>
    <w:p w14:paraId="4CC4141A" w14:textId="40EB8B41" w:rsidR="001143CB" w:rsidRDefault="001143CB" w:rsidP="00142E75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리스트에서</w:t>
      </w:r>
      <w:r>
        <w:rPr>
          <w:rFonts w:hint="eastAsia"/>
        </w:rPr>
        <w:t xml:space="preserve"> </w:t>
      </w:r>
      <w:r>
        <w:rPr>
          <w:rFonts w:hint="eastAsia"/>
        </w:rPr>
        <w:t>필요</w:t>
      </w:r>
      <w:r>
        <w:rPr>
          <w:rFonts w:hint="eastAsia"/>
        </w:rPr>
        <w:t xml:space="preserve"> </w:t>
      </w:r>
      <w:r>
        <w:rPr>
          <w:rFonts w:hint="eastAsia"/>
        </w:rPr>
        <w:t>없는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삭제하는</w:t>
      </w:r>
      <w:r>
        <w:rPr>
          <w:rFonts w:hint="eastAsia"/>
        </w:rPr>
        <w:t xml:space="preserve"> </w:t>
      </w:r>
      <w:r>
        <w:rPr>
          <w:rFonts w:hint="eastAsia"/>
        </w:rPr>
        <w:t>방법입니다</w:t>
      </w:r>
      <w:r>
        <w:rPr>
          <w:rFonts w:hint="eastAsia"/>
        </w:rPr>
        <w:t>.</w:t>
      </w:r>
    </w:p>
    <w:p w14:paraId="62366D20" w14:textId="020B3BC3" w:rsidR="00142E75" w:rsidRDefault="001143CB" w:rsidP="00142E75">
      <w:r>
        <w:rPr>
          <w:noProof/>
        </w:rPr>
        <mc:AlternateContent>
          <mc:Choice Requires="wpg">
            <w:drawing>
              <wp:anchor distT="0" distB="0" distL="114300" distR="114300" simplePos="0" relativeHeight="253073408" behindDoc="1" locked="0" layoutInCell="1" allowOverlap="1" wp14:anchorId="223D3814" wp14:editId="7FB39288">
                <wp:simplePos x="0" y="0"/>
                <wp:positionH relativeFrom="margin">
                  <wp:align>right</wp:align>
                </wp:positionH>
                <wp:positionV relativeFrom="paragraph">
                  <wp:posOffset>27132</wp:posOffset>
                </wp:positionV>
                <wp:extent cx="3034665" cy="447040"/>
                <wp:effectExtent l="19050" t="19050" r="13335" b="10160"/>
                <wp:wrapTight wrapText="bothSides">
                  <wp:wrapPolygon edited="0">
                    <wp:start x="-136" y="-920"/>
                    <wp:lineTo x="-136" y="21170"/>
                    <wp:lineTo x="21559" y="21170"/>
                    <wp:lineTo x="21559" y="-920"/>
                    <wp:lineTo x="-136" y="-920"/>
                  </wp:wrapPolygon>
                </wp:wrapTight>
                <wp:docPr id="2277" name="그룹 2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1027" name="그림 1027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6" name="직사각형 1036"/>
                        <wps:cNvSpPr/>
                        <wps:spPr>
                          <a:xfrm>
                            <a:off x="1513263" y="66502"/>
                            <a:ext cx="1460268" cy="31888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E307C0" id="그룹 2277" o:spid="_x0000_s1026" style="position:absolute;left:0;text-align:left;margin-left:187.75pt;margin-top:2.15pt;width:238.95pt;height:35.2pt;z-index:-250243072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">
                <v:shape id="그림 1027" o:spid="_x0000_s1027" type="#_x0000_t75" style="position:absolute;width:30346;height:4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" stroked="t" strokecolor="black [3213]" strokeweight="1pt">
                  <v:imagedata r:id="rId188" o:title=""/>
                  <v:path arrowok="t"/>
                </v:shape>
                <v:rect id="직사각형 1036" o:spid="_x0000_s1028" style="position:absolute;left:15132;top:665;width:14603;height:3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142E75">
        <w:rPr>
          <w:rFonts w:hint="eastAsia"/>
        </w:rPr>
        <w:t xml:space="preserve">. </w:t>
      </w:r>
      <w:r w:rsidR="00142E75">
        <w:rPr>
          <w:rFonts w:hint="eastAsia"/>
        </w:rPr>
        <w:t>리스트를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선택하시고</w:t>
      </w:r>
      <w:r w:rsidR="00142E75">
        <w:rPr>
          <w:rFonts w:hint="eastAsia"/>
        </w:rPr>
        <w:t xml:space="preserve"> </w:t>
      </w:r>
      <w:r w:rsidR="00142E75">
        <w:t>‘</w:t>
      </w:r>
      <w:r w:rsidR="00142E75">
        <w:rPr>
          <w:rFonts w:hint="eastAsia"/>
        </w:rPr>
        <w:t>삭제</w:t>
      </w:r>
      <w:r w:rsidR="00142E75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클릭하시면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됩니다</w:t>
      </w:r>
      <w:r w:rsidR="00142E75">
        <w:rPr>
          <w:rFonts w:hint="eastAsia"/>
        </w:rPr>
        <w:t xml:space="preserve">. </w:t>
      </w:r>
      <w:r w:rsidR="00142E75" w:rsidRPr="00086EE9">
        <w:rPr>
          <w:rFonts w:hint="eastAsia"/>
          <w:color w:val="FF0000"/>
        </w:rPr>
        <w:t>(</w:t>
      </w:r>
      <w:r w:rsidR="00142E75" w:rsidRPr="00086EE9">
        <w:rPr>
          <w:rFonts w:hint="eastAsia"/>
          <w:color w:val="FF0000"/>
        </w:rPr>
        <w:t>삭제는</w:t>
      </w:r>
      <w:r w:rsidR="00142E75" w:rsidRPr="00086EE9">
        <w:rPr>
          <w:rFonts w:hint="eastAsia"/>
          <w:color w:val="FF0000"/>
        </w:rPr>
        <w:t xml:space="preserve"> </w:t>
      </w:r>
      <w:r w:rsidR="00142E75" w:rsidRPr="00086EE9">
        <w:rPr>
          <w:rFonts w:hint="eastAsia"/>
          <w:color w:val="FF0000"/>
        </w:rPr>
        <w:t>신중하게</w:t>
      </w:r>
      <w:r w:rsidR="00142E75" w:rsidRPr="00086EE9">
        <w:rPr>
          <w:rFonts w:hint="eastAsia"/>
          <w:color w:val="FF0000"/>
        </w:rPr>
        <w:t xml:space="preserve"> </w:t>
      </w:r>
      <w:r w:rsidR="00142E75" w:rsidRPr="00086EE9">
        <w:rPr>
          <w:rFonts w:hint="eastAsia"/>
          <w:color w:val="FF0000"/>
        </w:rPr>
        <w:t>결정하</w:t>
      </w:r>
      <w:r w:rsidR="00142E75">
        <w:rPr>
          <w:rFonts w:hint="eastAsia"/>
          <w:color w:val="FF0000"/>
        </w:rPr>
        <w:t>세</w:t>
      </w:r>
      <w:r w:rsidR="00142E75" w:rsidRPr="00086EE9">
        <w:rPr>
          <w:rFonts w:hint="eastAsia"/>
          <w:color w:val="FF0000"/>
        </w:rPr>
        <w:t>요</w:t>
      </w:r>
      <w:r w:rsidR="00142E75" w:rsidRPr="00086EE9">
        <w:rPr>
          <w:rFonts w:hint="eastAsia"/>
          <w:color w:val="FF0000"/>
        </w:rPr>
        <w:t>)</w:t>
      </w:r>
    </w:p>
    <w:p w14:paraId="5D055EFB" w14:textId="20C86F41" w:rsidR="00142E75" w:rsidRPr="005556E8" w:rsidRDefault="001143CB" w:rsidP="00142E75">
      <w:r>
        <w:rPr>
          <w:noProof/>
        </w:rPr>
        <w:drawing>
          <wp:anchor distT="0" distB="0" distL="114300" distR="114300" simplePos="0" relativeHeight="252079104" behindDoc="1" locked="0" layoutInCell="1" allowOverlap="1" wp14:anchorId="5AE9B8B1" wp14:editId="27096FBB">
            <wp:simplePos x="0" y="0"/>
            <wp:positionH relativeFrom="margin">
              <wp:align>right</wp:align>
            </wp:positionH>
            <wp:positionV relativeFrom="paragraph">
              <wp:posOffset>223520</wp:posOffset>
            </wp:positionV>
            <wp:extent cx="1819275" cy="1145540"/>
            <wp:effectExtent l="19050" t="19050" r="28575" b="16510"/>
            <wp:wrapTight wrapText="bothSides">
              <wp:wrapPolygon edited="0">
                <wp:start x="-226" y="-359"/>
                <wp:lineTo x="-226" y="21552"/>
                <wp:lineTo x="21713" y="21552"/>
                <wp:lineTo x="21713" y="-359"/>
                <wp:lineTo x="-226" y="-359"/>
              </wp:wrapPolygon>
            </wp:wrapTight>
            <wp:docPr id="2202" name="그림 2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2" name="그림 2202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455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E75">
        <w:rPr>
          <w:rFonts w:hint="eastAsia"/>
        </w:rPr>
        <w:t xml:space="preserve">. </w:t>
      </w:r>
      <w:r w:rsidR="00142E75">
        <w:rPr>
          <w:rFonts w:hint="eastAsia"/>
        </w:rPr>
        <w:t>리스트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전체를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t>‘</w:t>
      </w:r>
      <w:r w:rsidR="00142E75">
        <w:rPr>
          <w:rFonts w:hint="eastAsia"/>
        </w:rPr>
        <w:t>모두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</w:t>
      </w:r>
      <w:r w:rsidR="00142E75">
        <w:t>’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누르면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다시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한번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삭제여부를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물어볼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t>‘</w:t>
      </w:r>
      <w:r w:rsidR="00142E75">
        <w:rPr>
          <w:rFonts w:hint="eastAsia"/>
        </w:rPr>
        <w:t>예</w:t>
      </w:r>
      <w:r w:rsidR="00142E75">
        <w:t xml:space="preserve">’ </w:t>
      </w:r>
      <w:r w:rsidR="00142E75">
        <w:rPr>
          <w:rFonts w:hint="eastAsia"/>
        </w:rPr>
        <w:t>버튼을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누르면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리스트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전체가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삭제됩니다</w:t>
      </w:r>
      <w:r w:rsidR="00142E75">
        <w:rPr>
          <w:rFonts w:hint="eastAsia"/>
        </w:rPr>
        <w:t>.</w:t>
      </w:r>
    </w:p>
    <w:p w14:paraId="3219B4C7" w14:textId="5DABBEED" w:rsidR="00142E75" w:rsidRDefault="00142E75" w:rsidP="00142E75">
      <w:r>
        <w:rPr>
          <w:rFonts w:hint="eastAsia"/>
        </w:rPr>
        <w:t xml:space="preserve"> </w:t>
      </w:r>
      <w:r>
        <w:t xml:space="preserve"> </w:t>
      </w:r>
    </w:p>
    <w:p w14:paraId="1F38F7DC" w14:textId="77777777" w:rsidR="00142E75" w:rsidRDefault="00142E75" w:rsidP="00142E75">
      <w:r>
        <w:br w:type="page"/>
      </w:r>
    </w:p>
    <w:p w14:paraId="678963EC" w14:textId="11BCA4AA" w:rsidR="00142E75" w:rsidRPr="001143CB" w:rsidRDefault="00142E75" w:rsidP="00142E75">
      <w:pPr>
        <w:pStyle w:val="3"/>
        <w:rPr>
          <w:rFonts w:ascii="맑은 고딕" w:hAnsi="맑은 고딕"/>
        </w:rPr>
      </w:pPr>
      <w:bookmarkStart w:id="105" w:name="_Toc17460777"/>
      <w:bookmarkStart w:id="106" w:name="_Toc69819991"/>
      <w:r w:rsidRPr="001143CB">
        <w:rPr>
          <w:rFonts w:ascii="맑은 고딕" w:hAnsi="맑은 고딕" w:hint="eastAsia"/>
        </w:rPr>
        <w:lastRenderedPageBreak/>
        <w:t>4.</w:t>
      </w:r>
      <w:r w:rsidR="006A6740" w:rsidRPr="001143CB">
        <w:rPr>
          <w:rFonts w:ascii="맑은 고딕" w:hAnsi="맑은 고딕"/>
        </w:rPr>
        <w:t>8</w:t>
      </w:r>
      <w:r w:rsidRPr="001143CB">
        <w:rPr>
          <w:rFonts w:ascii="맑은 고딕" w:hAnsi="맑은 고딕" w:hint="eastAsia"/>
        </w:rPr>
        <w:t>.</w:t>
      </w:r>
      <w:r w:rsidR="001143CB" w:rsidRPr="001143CB">
        <w:rPr>
          <w:rFonts w:ascii="맑은 고딕" w:hAnsi="맑은 고딕"/>
        </w:rPr>
        <w:t>2</w:t>
      </w:r>
      <w:r w:rsidRPr="001143CB">
        <w:rPr>
          <w:rFonts w:ascii="맑은 고딕" w:hAnsi="맑은 고딕" w:hint="eastAsia"/>
        </w:rPr>
        <w:t xml:space="preserve"> 이벤트 동작</w:t>
      </w:r>
      <w:bookmarkEnd w:id="105"/>
      <w:bookmarkEnd w:id="106"/>
    </w:p>
    <w:p w14:paraId="1CCB4CFF" w14:textId="0D05B9E5" w:rsidR="00142E75" w:rsidRDefault="00A470D8" w:rsidP="00142E75">
      <w:r w:rsidRPr="001143CB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41312" behindDoc="1" locked="0" layoutInCell="1" allowOverlap="1" wp14:anchorId="098901EF" wp14:editId="30102A62">
                <wp:simplePos x="0" y="0"/>
                <wp:positionH relativeFrom="margin">
                  <wp:align>right</wp:align>
                </wp:positionH>
                <wp:positionV relativeFrom="paragraph">
                  <wp:posOffset>52705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798" name="그룹 2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799" name="그림 2799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00" name="직사각형 2800"/>
                        <wps:cNvSpPr/>
                        <wps:spPr>
                          <a:xfrm>
                            <a:off x="95250" y="2439809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07887F" id="그룹 2798" o:spid="_x0000_s1026" style="position:absolute;left:0;text-align:left;margin-left:116.55pt;margin-top:4.15pt;width:167.75pt;height:235.5pt;z-index:-250375168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">
                <v:shape id="그림 2799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800" o:spid="_x0000_s1028" style="position:absolute;left:952;top:24398;width:16669;height:26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</w:p>
    <w:p w14:paraId="6B9EC8FB" w14:textId="71E85F5E" w:rsidR="00D92682" w:rsidRPr="002B08C8" w:rsidRDefault="00D92682" w:rsidP="00D9268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설정에서 이벤트 항목의 동작을 선택합니다.</w:t>
      </w:r>
    </w:p>
    <w:p w14:paraId="648879EF" w14:textId="1ED59A59" w:rsidR="00A470D8" w:rsidRDefault="00A470D8" w:rsidP="00A470D8"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077504" behindDoc="1" locked="0" layoutInCell="1" allowOverlap="1" wp14:anchorId="4DC8ACA9" wp14:editId="7736B615">
                <wp:simplePos x="0" y="0"/>
                <wp:positionH relativeFrom="margin">
                  <wp:align>left</wp:align>
                </wp:positionH>
                <wp:positionV relativeFrom="paragraph">
                  <wp:posOffset>2818765</wp:posOffset>
                </wp:positionV>
                <wp:extent cx="6022340" cy="3504927"/>
                <wp:effectExtent l="19050" t="19050" r="16510" b="19685"/>
                <wp:wrapTight wrapText="bothSides">
                  <wp:wrapPolygon edited="0">
                    <wp:start x="-68" y="-117"/>
                    <wp:lineTo x="-68" y="21604"/>
                    <wp:lineTo x="21591" y="21604"/>
                    <wp:lineTo x="21591" y="-117"/>
                    <wp:lineTo x="-68" y="-117"/>
                  </wp:wrapPolygon>
                </wp:wrapTight>
                <wp:docPr id="1064" name="그룹 10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2340" cy="3504927"/>
                          <a:chOff x="9525" y="9661"/>
                          <a:chExt cx="6022340" cy="3504927"/>
                        </a:xfrm>
                      </wpg:grpSpPr>
                      <pic:pic xmlns:pic="http://schemas.openxmlformats.org/drawingml/2006/picture">
                        <pic:nvPicPr>
                          <pic:cNvPr id="1065" name="그림 1065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9525" y="9661"/>
                            <a:ext cx="6022340" cy="3504927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66" name="직사각형 1066"/>
                        <wps:cNvSpPr/>
                        <wps:spPr>
                          <a:xfrm>
                            <a:off x="85111" y="157129"/>
                            <a:ext cx="5860744" cy="299416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8" name="직사각형 1068"/>
                        <wps:cNvSpPr/>
                        <wps:spPr>
                          <a:xfrm>
                            <a:off x="4604735" y="3151299"/>
                            <a:ext cx="1341315" cy="2063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9786C7" id="그룹 1064" o:spid="_x0000_s1026" style="position:absolute;left:0;text-align:left;margin-left:0;margin-top:221.95pt;width:474.2pt;height:276pt;z-index:-250238976;mso-position-horizontal:left;mso-position-horizontal-relative:margin" coordorigin="95,96" coordsize="60223,35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">
                <v:shape id="그림 1065" o:spid="_x0000_s1027" type="#_x0000_t75" style="position:absolute;left:95;top:96;width:60223;height:35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" stroked="t" strokecolor="black [3213]" strokeweight="1pt">
                  <v:imagedata r:id="rId197" o:title=""/>
                  <v:path arrowok="t"/>
                </v:shape>
                <v:rect id="직사각형 1066" o:spid="_x0000_s1028" style="position:absolute;left:851;top:1571;width:58607;height:29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" filled="f" strokecolor="red" strokeweight="1.25pt"/>
                <v:rect id="직사각형 1068" o:spid="_x0000_s1029" style="position:absolute;left:46047;top:31512;width:13413;height:20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/>
      </w:r>
      <w:r w:rsidR="002B08C8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아래 그림은 이벤트 </w:t>
      </w:r>
      <w:r w:rsidR="00D92682" w:rsidRPr="002B08C8">
        <w:rPr>
          <w:rFonts w:ascii="맑은 고딕" w:hAnsi="맑은 고딕" w:hint="eastAsia"/>
        </w:rPr>
        <w:t>동작</w:t>
      </w:r>
      <w:r w:rsidRPr="002B08C8">
        <w:rPr>
          <w:rFonts w:ascii="맑은 고딕" w:hAnsi="맑은 고딕" w:hint="eastAsia"/>
        </w:rPr>
        <w:t xml:space="preserve"> 리스트 구성 화면입니다.</w:t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. </w:t>
      </w:r>
      <w:proofErr w:type="gramStart"/>
      <w:r w:rsidRPr="002B08C8">
        <w:rPr>
          <w:rFonts w:ascii="맑은 고딕" w:hAnsi="맑은 고딕" w:hint="eastAsia"/>
        </w:rPr>
        <w:t>리스트 :</w:t>
      </w:r>
      <w:proofErr w:type="gramEnd"/>
      <w:r w:rsidRPr="002B08C8">
        <w:rPr>
          <w:rFonts w:ascii="맑은 고딕" w:hAnsi="맑은 고딕" w:hint="eastAsia"/>
        </w:rPr>
        <w:t xml:space="preserve"> 이벤트 </w:t>
      </w:r>
      <w:r w:rsidR="00D92682" w:rsidRPr="002B08C8">
        <w:rPr>
          <w:rFonts w:ascii="맑은 고딕" w:hAnsi="맑은 고딕" w:hint="eastAsia"/>
        </w:rPr>
        <w:t>동작</w:t>
      </w:r>
      <w:r w:rsidRPr="002B08C8">
        <w:rPr>
          <w:rFonts w:ascii="맑은 고딕" w:hAnsi="맑은 고딕" w:hint="eastAsia"/>
        </w:rPr>
        <w:t>된 리스트가 표기 되어 있습니다.</w:t>
      </w:r>
      <w:r w:rsidRPr="002B08C8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. </w:t>
      </w:r>
      <w:proofErr w:type="gramStart"/>
      <w:r w:rsidRPr="002B08C8">
        <w:rPr>
          <w:rFonts w:ascii="맑은 고딕" w:hAnsi="맑은 고딕" w:hint="eastAsia"/>
        </w:rPr>
        <w:t>메뉴 :</w:t>
      </w:r>
      <w:proofErr w:type="gramEnd"/>
      <w:r w:rsidRPr="002B08C8">
        <w:rPr>
          <w:rFonts w:ascii="맑은 고딕" w:hAnsi="맑은 고딕" w:hint="eastAsia"/>
        </w:rPr>
        <w:t xml:space="preserve"> 이벤트 입력에 필요한 추가, 수정, 삭제, 모두 삭제 4가지의 메뉴가 있습니다.</w:t>
      </w:r>
      <w:r w:rsidRPr="002B08C8">
        <w:rPr>
          <w:rFonts w:ascii="맑은 고딕" w:hAnsi="맑은 고딕"/>
        </w:rPr>
        <w:br/>
      </w:r>
      <w:r>
        <w:br w:type="page"/>
      </w:r>
    </w:p>
    <w:p w14:paraId="48E809AC" w14:textId="2AA26064" w:rsidR="00142E75" w:rsidRPr="002B08C8" w:rsidRDefault="00A470D8" w:rsidP="00A470D8">
      <w:pPr>
        <w:pStyle w:val="4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lastRenderedPageBreak/>
        <w:t>4.</w:t>
      </w:r>
      <w:r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Pr="002B08C8">
        <w:rPr>
          <w:rFonts w:ascii="맑은 고딕" w:hAnsi="맑은 고딕"/>
        </w:rPr>
        <w:t xml:space="preserve">2.1 </w:t>
      </w:r>
      <w:r w:rsidRPr="002B08C8">
        <w:rPr>
          <w:rFonts w:ascii="맑은 고딕" w:hAnsi="맑은 고딕" w:hint="eastAsia"/>
        </w:rPr>
        <w:t>이벤트 동작 추가</w:t>
      </w:r>
    </w:p>
    <w:p w14:paraId="6B18D20C" w14:textId="77777777" w:rsidR="006E213A" w:rsidRDefault="006E213A" w:rsidP="00142E75">
      <w:pPr>
        <w:rPr>
          <w:rFonts w:ascii="맑은 고딕" w:hAnsi="맑은 고딕"/>
        </w:rPr>
      </w:pPr>
    </w:p>
    <w:p w14:paraId="08C7E2DB" w14:textId="0F131BA9" w:rsidR="00142E75" w:rsidRPr="002B08C8" w:rsidRDefault="00D92682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075456" behindDoc="1" locked="0" layoutInCell="1" allowOverlap="1" wp14:anchorId="1AB30C8E" wp14:editId="08F44496">
                <wp:simplePos x="0" y="0"/>
                <wp:positionH relativeFrom="margin">
                  <wp:align>right</wp:align>
                </wp:positionH>
                <wp:positionV relativeFrom="paragraph">
                  <wp:posOffset>97790</wp:posOffset>
                </wp:positionV>
                <wp:extent cx="3034665" cy="447040"/>
                <wp:effectExtent l="19050" t="19050" r="13335" b="10160"/>
                <wp:wrapTight wrapText="bothSides">
                  <wp:wrapPolygon edited="0">
                    <wp:start x="-136" y="-920"/>
                    <wp:lineTo x="-136" y="21170"/>
                    <wp:lineTo x="21559" y="21170"/>
                    <wp:lineTo x="21559" y="-920"/>
                    <wp:lineTo x="-136" y="-920"/>
                  </wp:wrapPolygon>
                </wp:wrapTight>
                <wp:docPr id="1056" name="그룹 1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1062" name="그림 1062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63" name="직사각형 1063"/>
                        <wps:cNvSpPr/>
                        <wps:spPr>
                          <a:xfrm>
                            <a:off x="38793" y="66502"/>
                            <a:ext cx="742950" cy="31888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914D86" id="그룹 1056" o:spid="_x0000_s1026" style="position:absolute;left:0;text-align:left;margin-left:187.75pt;margin-top:7.7pt;width:238.95pt;height:35.2pt;z-index:-250241024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">
                <v:shape id="그림 1062" o:spid="_x0000_s1027" type="#_x0000_t75" style="position:absolute;width:30346;height:4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" stroked="t" strokecolor="black [3213]" strokeweight="1pt">
                  <v:imagedata r:id="rId188" o:title=""/>
                  <v:path arrowok="t"/>
                </v:shape>
                <v:rect id="직사각형 1063" o:spid="_x0000_s1028" style="position:absolute;left:387;top:665;width:7430;height:3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142E75" w:rsidRPr="002B08C8">
        <w:rPr>
          <w:rFonts w:ascii="맑은 고딕" w:hAnsi="맑은 고딕" w:hint="eastAsia"/>
        </w:rPr>
        <w:t>1신규 이벤트 동작을 입력하려면 오른쪽 하단에 있는 추가 버튼을 선택합니다.</w:t>
      </w:r>
    </w:p>
    <w:p w14:paraId="77569717" w14:textId="78358CC7" w:rsidR="00142E75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2 </w:t>
      </w:r>
      <w:r w:rsidR="002B08C8">
        <w:rPr>
          <w:rFonts w:ascii="맑은 고딕" w:hAnsi="맑은 고딕" w:hint="eastAsia"/>
        </w:rPr>
        <w:t xml:space="preserve">우측 그림과 같이 </w:t>
      </w:r>
      <w:r w:rsidRPr="002B08C8">
        <w:rPr>
          <w:rFonts w:ascii="맑은 고딕" w:hAnsi="맑은 고딕" w:hint="eastAsia"/>
        </w:rPr>
        <w:t>이벤트 동작 추가 메뉴가 팝업 됩니다.</w:t>
      </w:r>
    </w:p>
    <w:p w14:paraId="4FEF3BA6" w14:textId="3A52A32E" w:rsidR="00142E75" w:rsidRPr="002B08C8" w:rsidRDefault="006E213A" w:rsidP="00142E75">
      <w:pPr>
        <w:rPr>
          <w:rFonts w:ascii="맑은 고딕" w:hAnsi="맑은 고딕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229056" behindDoc="0" locked="0" layoutInCell="1" allowOverlap="1" wp14:anchorId="0F4AF780" wp14:editId="1DF7D2D6">
                <wp:simplePos x="0" y="0"/>
                <wp:positionH relativeFrom="column">
                  <wp:posOffset>2753895</wp:posOffset>
                </wp:positionH>
                <wp:positionV relativeFrom="paragraph">
                  <wp:posOffset>578318</wp:posOffset>
                </wp:positionV>
                <wp:extent cx="1486107" cy="232610"/>
                <wp:effectExtent l="0" t="0" r="19050" b="15240"/>
                <wp:wrapNone/>
                <wp:docPr id="2882" name="직사각형 2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6107" cy="232610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58D879" id="직사각형 2882" o:spid="_x0000_s1026" style="position:absolute;left:0;text-align:left;margin-left:216.85pt;margin-top:45.55pt;width:117pt;height:18.3pt;z-index:253229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" filled="f" strokecolor="red" strokeweight="1.25pt"/>
            </w:pict>
          </mc:Fallback>
        </mc:AlternateContent>
      </w:r>
      <w:r w:rsidR="002B08C8" w:rsidRPr="002B08C8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079552" behindDoc="1" locked="0" layoutInCell="1" allowOverlap="1" wp14:anchorId="029945B8" wp14:editId="476012E4">
                <wp:simplePos x="0" y="0"/>
                <wp:positionH relativeFrom="margin">
                  <wp:align>right</wp:align>
                </wp:positionH>
                <wp:positionV relativeFrom="paragraph">
                  <wp:posOffset>25048</wp:posOffset>
                </wp:positionV>
                <wp:extent cx="3615055" cy="2709545"/>
                <wp:effectExtent l="19050" t="19050" r="23495" b="14605"/>
                <wp:wrapTight wrapText="bothSides">
                  <wp:wrapPolygon edited="0">
                    <wp:start x="-114" y="-152"/>
                    <wp:lineTo x="-114" y="21565"/>
                    <wp:lineTo x="21627" y="21565"/>
                    <wp:lineTo x="21627" y="-152"/>
                    <wp:lineTo x="-114" y="-152"/>
                  </wp:wrapPolygon>
                </wp:wrapTight>
                <wp:docPr id="1075" name="그룹 10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5055" cy="2709545"/>
                          <a:chOff x="302" y="0"/>
                          <a:chExt cx="3615085" cy="2709545"/>
                        </a:xfrm>
                      </wpg:grpSpPr>
                      <pic:pic xmlns:pic="http://schemas.openxmlformats.org/drawingml/2006/picture">
                        <pic:nvPicPr>
                          <pic:cNvPr id="1076" name="그림 1076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02" y="0"/>
                            <a:ext cx="3615085" cy="27095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5" name="직사각형 1085"/>
                        <wps:cNvSpPr/>
                        <wps:spPr>
                          <a:xfrm>
                            <a:off x="501091" y="193853"/>
                            <a:ext cx="1373678" cy="11608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6" name="직사각형 2716"/>
                        <wps:cNvSpPr/>
                        <wps:spPr>
                          <a:xfrm>
                            <a:off x="501091" y="310896"/>
                            <a:ext cx="1373678" cy="11608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8" name="직사각형 2848"/>
                        <wps:cNvSpPr/>
                        <wps:spPr>
                          <a:xfrm>
                            <a:off x="448890" y="908718"/>
                            <a:ext cx="1486119" cy="153568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9" name="타원 2849"/>
                        <wps:cNvSpPr/>
                        <wps:spPr>
                          <a:xfrm>
                            <a:off x="285293" y="318211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0" name="Text Box 2850"/>
                        <wps:cNvSpPr txBox="1"/>
                        <wps:spPr>
                          <a:xfrm>
                            <a:off x="336499" y="237744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AA87C0" w14:textId="77777777" w:rsidR="00733671" w:rsidRPr="003336FB" w:rsidRDefault="00733671" w:rsidP="00D9268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1" name="타원 2851"/>
                        <wps:cNvSpPr/>
                        <wps:spPr>
                          <a:xfrm>
                            <a:off x="285293" y="131674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2" name="Text Box 2852"/>
                        <wps:cNvSpPr txBox="1"/>
                        <wps:spPr>
                          <a:xfrm>
                            <a:off x="336499" y="51207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8490D5" w14:textId="77777777" w:rsidR="00733671" w:rsidRPr="003336FB" w:rsidRDefault="00733671" w:rsidP="00D9268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3" name="타원 2853"/>
                        <wps:cNvSpPr/>
                        <wps:spPr>
                          <a:xfrm>
                            <a:off x="218493" y="587417"/>
                            <a:ext cx="185420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4" name="Text Box 2854"/>
                        <wps:cNvSpPr txBox="1"/>
                        <wps:spPr>
                          <a:xfrm>
                            <a:off x="269699" y="506950"/>
                            <a:ext cx="130175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F00096" w14:textId="77777777" w:rsidR="00733671" w:rsidRPr="003336FB" w:rsidRDefault="00733671" w:rsidP="00D9268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9945B8" id="그룹 1075" o:spid="_x0000_s1465" style="position:absolute;margin-left:233.45pt;margin-top:1.95pt;width:284.65pt;height:213.35pt;z-index:-250236928;mso-position-horizontal:right;mso-position-horizontal-relative:margin" coordorigin="3" coordsize="36150,270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">
                <v:shape id="그림 1076" o:spid="_x0000_s1466" type="#_x0000_t75" style="position:absolute;left:3;width:36150;height:27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" stroked="t" strokecolor="black [3213]" strokeweight="1pt">
                  <v:imagedata r:id="rId199" o:title=""/>
                  <v:path arrowok="t"/>
                </v:shape>
                <v:rect id="직사각형 1085" o:spid="_x0000_s1467" style="position:absolute;left:5010;top:1938;width:13737;height:1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" filled="f" strokecolor="red" strokeweight="1.25pt"/>
                <v:rect id="직사각형 2716" o:spid="_x0000_s1468" style="position:absolute;left:5010;top:3108;width:13737;height:1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" filled="f" strokecolor="red" strokeweight="1.25pt"/>
                <v:rect id="직사각형 2848" o:spid="_x0000_s1469" style="position:absolute;left:4488;top:9087;width:14862;height:15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" filled="f" strokecolor="red" strokeweight="1.25pt"/>
                <v:oval id="타원 2849" o:spid="_x0000_s1470" style="position:absolute;left:2852;top:3182;width:1855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" fillcolor="white [3212]" strokecolor="black [3213]" strokeweight="1pt"/>
                <v:shape id="Text Box 2850" o:spid="_x0000_s1471" type="#_x0000_t202" style="position:absolute;left:3364;top:2377;width:1302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" filled="f" stroked="f" strokeweight=".5pt">
                  <v:textbox inset="0,0,0,0">
                    <w:txbxContent>
                      <w:p w14:paraId="53AA87C0" w14:textId="77777777" w:rsidR="00733671" w:rsidRPr="003336FB" w:rsidRDefault="00733671" w:rsidP="00D92682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851" o:spid="_x0000_s1472" style="position:absolute;left:2852;top:1316;width:1855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" fillcolor="white [3212]" strokecolor="black [3213]" strokeweight="1pt"/>
                <v:shape id="Text Box 2852" o:spid="_x0000_s1473" type="#_x0000_t202" style="position:absolute;left:3364;top:512;width:1302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" filled="f" stroked="f" strokeweight=".5pt">
                  <v:textbox inset="0,0,0,0">
                    <w:txbxContent>
                      <w:p w14:paraId="798490D5" w14:textId="77777777" w:rsidR="00733671" w:rsidRPr="003336FB" w:rsidRDefault="00733671" w:rsidP="00D92682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2853" o:spid="_x0000_s1474" style="position:absolute;left:2184;top:5874;width:1855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" fillcolor="white [3212]" strokecolor="black [3213]" strokeweight="1pt"/>
                <v:shape id="Text Box 2854" o:spid="_x0000_s1475" type="#_x0000_t202" style="position:absolute;left:2696;top:5069;width:1302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" filled="f" stroked="f" strokeweight=".5pt">
                  <v:textbox inset="0,0,0,0">
                    <w:txbxContent>
                      <w:p w14:paraId="58F00096" w14:textId="77777777" w:rsidR="00733671" w:rsidRPr="003336FB" w:rsidRDefault="00733671" w:rsidP="00D92682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142E75" w:rsidRPr="002B08C8">
        <w:rPr>
          <w:rFonts w:ascii="맑은 고딕" w:hAnsi="맑은 고딕" w:hint="eastAsia"/>
        </w:rPr>
        <w:t xml:space="preserve">3 </w:t>
      </w:r>
      <w:r w:rsidR="002B08C8">
        <w:rPr>
          <w:rFonts w:ascii="맑은 고딕" w:hAnsi="맑은 고딕" w:hint="eastAsia"/>
        </w:rPr>
        <w:t xml:space="preserve">우측 그림의 1번 자리에 </w:t>
      </w:r>
      <w:r w:rsidR="00142E75" w:rsidRPr="002B08C8">
        <w:rPr>
          <w:rFonts w:ascii="맑은 고딕" w:hAnsi="맑은 고딕" w:hint="eastAsia"/>
        </w:rPr>
        <w:t>이벤트 이름을 입력합니다.</w:t>
      </w:r>
      <w:r w:rsidR="00A470D8" w:rsidRPr="002B08C8">
        <w:rPr>
          <w:rFonts w:ascii="맑은 고딕" w:hAnsi="맑은 고딕"/>
          <w:noProof/>
        </w:rPr>
        <w:t xml:space="preserve"> </w:t>
      </w:r>
    </w:p>
    <w:p w14:paraId="27D03788" w14:textId="140387C1" w:rsidR="00142E75" w:rsidRPr="002B08C8" w:rsidRDefault="006E213A" w:rsidP="00142E75">
      <w:pPr>
        <w:rPr>
          <w:rFonts w:ascii="맑은 고딕" w:hAnsi="맑은 고딕"/>
        </w:rPr>
      </w:pPr>
      <w:r w:rsidRPr="006E213A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225984" behindDoc="0" locked="0" layoutInCell="1" allowOverlap="1" wp14:anchorId="16F48ED2" wp14:editId="4BC182AE">
                <wp:simplePos x="0" y="0"/>
                <wp:positionH relativeFrom="column">
                  <wp:posOffset>2524125</wp:posOffset>
                </wp:positionH>
                <wp:positionV relativeFrom="paragraph">
                  <wp:posOffset>346075</wp:posOffset>
                </wp:positionV>
                <wp:extent cx="184785" cy="178435"/>
                <wp:effectExtent l="0" t="0" r="0" b="0"/>
                <wp:wrapNone/>
                <wp:docPr id="2859" name="타원 2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784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375315" id="타원 2859" o:spid="_x0000_s1026" style="position:absolute;left:0;text-align:left;margin-left:198.75pt;margin-top:27.25pt;width:14.55pt;height:14.05pt;z-index:2532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" fillcolor="white [3212]" strokecolor="black [3213]" strokeweight="1pt"/>
            </w:pict>
          </mc:Fallback>
        </mc:AlternateContent>
      </w:r>
      <w:r w:rsidRPr="006E213A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227008" behindDoc="0" locked="0" layoutInCell="1" allowOverlap="1" wp14:anchorId="119E9DC5" wp14:editId="59BF1C7C">
                <wp:simplePos x="0" y="0"/>
                <wp:positionH relativeFrom="column">
                  <wp:posOffset>2575560</wp:posOffset>
                </wp:positionH>
                <wp:positionV relativeFrom="paragraph">
                  <wp:posOffset>266600</wp:posOffset>
                </wp:positionV>
                <wp:extent cx="129540" cy="295275"/>
                <wp:effectExtent l="0" t="0" r="0" b="0"/>
                <wp:wrapNone/>
                <wp:docPr id="2860" name="Text Box 2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32AE4B" w14:textId="7ABCAA1A" w:rsidR="00733671" w:rsidRPr="003336FB" w:rsidRDefault="00733671" w:rsidP="006E213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9E9DC5" id="Text Box 2860" o:spid="_x0000_s1476" type="#_x0000_t202" style="position:absolute;margin-left:202.8pt;margin-top:21pt;width:10.2pt;height:23.25pt;z-index:2532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" filled="f" stroked="f" strokeweight=".5pt">
                <v:textbox inset="0,0,0,0">
                  <w:txbxContent>
                    <w:p w14:paraId="5932AE4B" w14:textId="7ABCAA1A" w:rsidR="00733671" w:rsidRPr="003336FB" w:rsidRDefault="00733671" w:rsidP="006E213A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42E75" w:rsidRPr="002B08C8">
        <w:rPr>
          <w:rFonts w:ascii="맑은 고딕" w:hAnsi="맑은 고딕" w:hint="eastAsia"/>
        </w:rPr>
        <w:t>4</w:t>
      </w:r>
      <w:r w:rsidR="002B08C8" w:rsidRPr="002B08C8">
        <w:rPr>
          <w:rFonts w:ascii="맑은 고딕" w:hAnsi="맑은 고딕" w:hint="eastAsia"/>
        </w:rPr>
        <w:t xml:space="preserve"> </w:t>
      </w:r>
      <w:r w:rsidR="002B08C8">
        <w:rPr>
          <w:rFonts w:ascii="맑은 고딕" w:hAnsi="맑은 고딕" w:hint="eastAsia"/>
        </w:rPr>
        <w:t xml:space="preserve">우측 그림의 </w:t>
      </w:r>
      <w:r w:rsidR="002B08C8">
        <w:rPr>
          <w:rFonts w:ascii="맑은 고딕" w:hAnsi="맑은 고딕"/>
        </w:rPr>
        <w:t>2</w:t>
      </w:r>
      <w:r w:rsidR="002B08C8">
        <w:rPr>
          <w:rFonts w:ascii="맑은 고딕" w:hAnsi="맑은 고딕" w:hint="eastAsia"/>
        </w:rPr>
        <w:t xml:space="preserve">번 자리에 </w:t>
      </w:r>
      <w:r w:rsidR="00142E75" w:rsidRPr="002B08C8">
        <w:rPr>
          <w:rFonts w:ascii="맑은 고딕" w:hAnsi="맑은 고딕" w:hint="eastAsia"/>
        </w:rPr>
        <w:t>이벤트 종류를 클릭하시면 현재 연동되어 있는 동작 리스트가 열거되어 있습니다.</w:t>
      </w:r>
      <w:r w:rsidR="00D92682" w:rsidRPr="002B08C8">
        <w:rPr>
          <w:rFonts w:ascii="맑은 고딕" w:hAnsi="맑은 고딕" w:hint="eastAsia"/>
          <w:noProof/>
        </w:rPr>
        <w:t xml:space="preserve"> </w:t>
      </w:r>
      <w:r w:rsidR="00F96BE3">
        <w:rPr>
          <w:rFonts w:ascii="맑은 고딕" w:hAnsi="맑은 고딕"/>
          <w:noProof/>
        </w:rPr>
        <w:t>(</w:t>
      </w:r>
      <w:r w:rsidR="00F96BE3">
        <w:rPr>
          <w:rFonts w:ascii="맑은 고딕" w:hAnsi="맑은 고딕" w:hint="eastAsia"/>
          <w:noProof/>
        </w:rPr>
        <w:t>우측 하단 그림 참조)</w:t>
      </w:r>
    </w:p>
    <w:p w14:paraId="79EF2948" w14:textId="5E0873AB" w:rsidR="00142E75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5 클라이언트 </w:t>
      </w:r>
      <w:proofErr w:type="gramStart"/>
      <w:r w:rsidRPr="002B08C8">
        <w:rPr>
          <w:rFonts w:ascii="맑은 고딕" w:hAnsi="맑은 고딕" w:hint="eastAsia"/>
        </w:rPr>
        <w:t>정보 :</w:t>
      </w:r>
      <w:proofErr w:type="gramEnd"/>
      <w:r w:rsidRPr="002B08C8">
        <w:rPr>
          <w:rFonts w:ascii="맑은 고딕" w:hAnsi="맑은 고딕" w:hint="eastAsia"/>
        </w:rPr>
        <w:t xml:space="preserve"> </w:t>
      </w:r>
      <w:r w:rsidR="006E213A">
        <w:rPr>
          <w:rFonts w:ascii="맑은 고딕" w:hAnsi="맑은 고딕" w:hint="eastAsia"/>
        </w:rPr>
        <w:t xml:space="preserve">우측 그림의 </w:t>
      </w:r>
      <w:r w:rsidR="006E213A">
        <w:rPr>
          <w:rFonts w:ascii="맑은 고딕" w:hAnsi="맑은 고딕"/>
        </w:rPr>
        <w:t>3</w:t>
      </w:r>
      <w:r w:rsidR="006E213A">
        <w:rPr>
          <w:rFonts w:ascii="맑은 고딕" w:hAnsi="맑은 고딕" w:hint="eastAsia"/>
        </w:rPr>
        <w:t xml:space="preserve">번과 같이 동작되는 클라이언트의 </w:t>
      </w:r>
      <w:r w:rsidR="006E213A">
        <w:rPr>
          <w:rFonts w:ascii="맑은 고딕" w:hAnsi="맑은 고딕"/>
        </w:rPr>
        <w:t>IP</w:t>
      </w:r>
      <w:r w:rsidR="006E213A">
        <w:rPr>
          <w:rFonts w:ascii="맑은 고딕" w:hAnsi="맑은 고딕" w:hint="eastAsia"/>
        </w:rPr>
        <w:t>주소와 포트를 입력합니다.</w:t>
      </w:r>
      <w:r w:rsidR="006E213A">
        <w:rPr>
          <w:rFonts w:ascii="맑은 고딕" w:hAnsi="맑은 고딕"/>
        </w:rPr>
        <w:br/>
        <w:t>(</w:t>
      </w:r>
      <w:r w:rsidR="006E213A">
        <w:rPr>
          <w:rFonts w:ascii="맑은 고딕" w:hAnsi="맑은 고딕" w:hint="eastAsia"/>
        </w:rPr>
        <w:t xml:space="preserve">포트는 </w:t>
      </w:r>
      <w:r w:rsidR="00D133FB">
        <w:rPr>
          <w:rFonts w:ascii="맑은 고딕" w:hAnsi="맑은 고딕" w:hint="eastAsia"/>
        </w:rPr>
        <w:t xml:space="preserve">관리서버에서 </w:t>
      </w:r>
      <w:proofErr w:type="spellStart"/>
      <w:r w:rsidR="00D133FB">
        <w:rPr>
          <w:rFonts w:ascii="맑은 고딕" w:hAnsi="맑은 고딕" w:hint="eastAsia"/>
        </w:rPr>
        <w:t>동작시</w:t>
      </w:r>
      <w:proofErr w:type="spellEnd"/>
      <w:r w:rsidR="00D133FB">
        <w:rPr>
          <w:rFonts w:ascii="맑은 고딕" w:hAnsi="맑은 고딕" w:hint="eastAsia"/>
        </w:rPr>
        <w:t xml:space="preserve"> </w:t>
      </w:r>
      <w:r w:rsidR="00D133FB">
        <w:rPr>
          <w:rFonts w:ascii="맑은 고딕" w:hAnsi="맑은 고딕"/>
        </w:rPr>
        <w:t>: 80</w:t>
      </w:r>
      <w:r w:rsidR="00D133FB">
        <w:rPr>
          <w:rFonts w:ascii="맑은 고딕" w:hAnsi="맑은 고딕"/>
        </w:rPr>
        <w:br/>
        <w:t xml:space="preserve">           </w:t>
      </w:r>
      <w:r w:rsidR="00D133FB">
        <w:rPr>
          <w:rFonts w:ascii="맑은 고딕" w:hAnsi="맑은 고딕" w:hint="eastAsia"/>
        </w:rPr>
        <w:t xml:space="preserve">클라이언트 </w:t>
      </w:r>
      <w:proofErr w:type="spellStart"/>
      <w:r w:rsidR="00D133FB">
        <w:rPr>
          <w:rFonts w:ascii="맑은 고딕" w:hAnsi="맑은 고딕" w:hint="eastAsia"/>
        </w:rPr>
        <w:t>동작시</w:t>
      </w:r>
      <w:proofErr w:type="spellEnd"/>
      <w:r w:rsidR="00D133FB">
        <w:rPr>
          <w:rFonts w:ascii="맑은 고딕" w:hAnsi="맑은 고딕" w:hint="eastAsia"/>
        </w:rPr>
        <w:t xml:space="preserve"> </w:t>
      </w:r>
      <w:r w:rsidR="00D133FB">
        <w:rPr>
          <w:rFonts w:ascii="맑은 고딕" w:hAnsi="맑은 고딕"/>
        </w:rPr>
        <w:t>: 81)</w:t>
      </w:r>
    </w:p>
    <w:p w14:paraId="670F96EE" w14:textId="21A74BFE" w:rsidR="00142E75" w:rsidRPr="002B08C8" w:rsidRDefault="00F96BE3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081152" behindDoc="1" locked="0" layoutInCell="1" allowOverlap="1" wp14:anchorId="44913B39" wp14:editId="13B4A1A2">
            <wp:simplePos x="0" y="0"/>
            <wp:positionH relativeFrom="margin">
              <wp:posOffset>3048000</wp:posOffset>
            </wp:positionH>
            <wp:positionV relativeFrom="paragraph">
              <wp:posOffset>35609</wp:posOffset>
            </wp:positionV>
            <wp:extent cx="2869565" cy="1166495"/>
            <wp:effectExtent l="19050" t="19050" r="26035" b="14605"/>
            <wp:wrapTight wrapText="bothSides">
              <wp:wrapPolygon edited="0">
                <wp:start x="-143" y="-353"/>
                <wp:lineTo x="-143" y="21518"/>
                <wp:lineTo x="21653" y="21518"/>
                <wp:lineTo x="21653" y="-353"/>
                <wp:lineTo x="-143" y="-353"/>
              </wp:wrapPolygon>
            </wp:wrapTight>
            <wp:docPr id="2211" name="그림 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" name="그림 2211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11664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E75" w:rsidRPr="002B08C8">
        <w:rPr>
          <w:rFonts w:ascii="맑은 고딕" w:hAnsi="맑은 고딕" w:hint="eastAsia"/>
        </w:rPr>
        <w:t xml:space="preserve">6 </w:t>
      </w:r>
      <w:r w:rsidR="00D133FB">
        <w:rPr>
          <w:rFonts w:ascii="맑은 고딕" w:hAnsi="맑은 고딕" w:hint="eastAsia"/>
        </w:rPr>
        <w:t xml:space="preserve">우측 그림의 </w:t>
      </w:r>
      <w:r w:rsidR="00D133FB">
        <w:rPr>
          <w:rFonts w:ascii="맑은 고딕" w:hAnsi="맑은 고딕"/>
        </w:rPr>
        <w:t>4</w:t>
      </w:r>
      <w:r w:rsidR="00D133FB">
        <w:rPr>
          <w:rFonts w:ascii="맑은 고딕" w:hAnsi="맑은 고딕" w:hint="eastAsia"/>
        </w:rPr>
        <w:t xml:space="preserve">번 자리에 </w:t>
      </w:r>
      <w:r>
        <w:rPr>
          <w:rFonts w:ascii="맑은 고딕" w:hAnsi="맑은 고딕" w:hint="eastAsia"/>
        </w:rPr>
        <w:t>동작</w:t>
      </w:r>
      <w:r w:rsidR="00D133FB">
        <w:rPr>
          <w:rFonts w:ascii="맑은 고딕" w:hAnsi="맑은 고딕" w:hint="eastAsia"/>
        </w:rPr>
        <w:t xml:space="preserve">되는 </w:t>
      </w:r>
      <w:r>
        <w:rPr>
          <w:rFonts w:ascii="맑은 고딕" w:hAnsi="맑은 고딕" w:hint="eastAsia"/>
        </w:rPr>
        <w:t>설정</w:t>
      </w:r>
      <w:r w:rsidR="00142E75" w:rsidRPr="002B08C8">
        <w:rPr>
          <w:rFonts w:ascii="맑은 고딕" w:hAnsi="맑은 고딕" w:hint="eastAsia"/>
        </w:rPr>
        <w:t xml:space="preserve"> 정보를 입력합니다.</w:t>
      </w:r>
      <w:r w:rsidR="00D133FB">
        <w:rPr>
          <w:rFonts w:ascii="맑은 고딕" w:hAnsi="맑은 고딕"/>
        </w:rPr>
        <w:br/>
        <w:t xml:space="preserve">   (</w:t>
      </w:r>
      <w:r w:rsidR="00D133FB">
        <w:rPr>
          <w:rFonts w:ascii="맑은 고딕" w:hAnsi="맑은 고딕" w:hint="eastAsia"/>
        </w:rPr>
        <w:t>설정 작성 방법은 아래에 설명합니다.</w:t>
      </w:r>
      <w:r w:rsidR="00D133FB">
        <w:rPr>
          <w:rFonts w:ascii="맑은 고딕" w:hAnsi="맑은 고딕"/>
        </w:rPr>
        <w:t>)</w:t>
      </w:r>
    </w:p>
    <w:p w14:paraId="5C1E1854" w14:textId="46828D22" w:rsidR="00142E75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7 추가 버튼을 클릭하여 설정을 완료합니다.</w:t>
      </w:r>
    </w:p>
    <w:p w14:paraId="09982FA0" w14:textId="582F8110" w:rsidR="00142E75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2E67D030" w14:textId="1727127A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07" w:name="_Toc17460778"/>
      <w:r w:rsidRPr="002B08C8">
        <w:rPr>
          <w:rFonts w:ascii="맑은 고딕" w:hAnsi="맑은 고딕" w:hint="eastAsia"/>
        </w:rPr>
        <w:lastRenderedPageBreak/>
        <w:t>4.</w:t>
      </w:r>
      <w:r w:rsidR="006A6740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1143CB" w:rsidRPr="002B08C8">
        <w:rPr>
          <w:rFonts w:ascii="맑은 고딕" w:hAnsi="맑은 고딕"/>
        </w:rPr>
        <w:t>2.</w:t>
      </w:r>
      <w:r w:rsidR="00A470D8" w:rsidRPr="002B08C8">
        <w:rPr>
          <w:rFonts w:ascii="맑은 고딕" w:hAnsi="맑은 고딕"/>
        </w:rPr>
        <w:t>2</w:t>
      </w:r>
      <w:r w:rsidR="00AD08CF" w:rsidRPr="002B08C8">
        <w:rPr>
          <w:rFonts w:ascii="맑은 고딕" w:hAnsi="맑은 고딕"/>
        </w:rPr>
        <w:t xml:space="preserve"> </w:t>
      </w:r>
      <w:bookmarkEnd w:id="107"/>
      <w:r w:rsidR="006F62C7" w:rsidRPr="000A4DAB">
        <w:rPr>
          <w:rFonts w:ascii="맑은 고딕" w:hAnsi="맑은 고딕" w:hint="eastAsia"/>
        </w:rPr>
        <w:t xml:space="preserve">이벤트 동작 </w:t>
      </w:r>
      <w:r w:rsidR="006F62C7" w:rsidRPr="000A4DAB">
        <w:rPr>
          <w:rFonts w:ascii="맑은 고딕" w:hAnsi="맑은 고딕"/>
        </w:rPr>
        <w:t>P</w:t>
      </w:r>
      <w:r w:rsidR="006F62C7" w:rsidRPr="000A4DAB">
        <w:rPr>
          <w:rFonts w:ascii="맑은 고딕" w:hAnsi="맑은 고딕"/>
          <w:caps w:val="0"/>
        </w:rPr>
        <w:t>opup</w:t>
      </w:r>
      <w:r w:rsidR="006F62C7">
        <w:rPr>
          <w:rFonts w:ascii="맑은 고딕" w:hAnsi="맑은 고딕" w:hint="eastAsia"/>
          <w:caps w:val="0"/>
        </w:rPr>
        <w:t>을 선택한 경우</w:t>
      </w:r>
    </w:p>
    <w:p w14:paraId="75B76D6B" w14:textId="77777777" w:rsidR="008E30CD" w:rsidRDefault="008E30CD" w:rsidP="008E30CD">
      <w:pPr>
        <w:rPr>
          <w:rFonts w:ascii="맑은 고딕" w:hAnsi="맑은 고딕"/>
        </w:rPr>
      </w:pPr>
      <w:bookmarkStart w:id="108" w:name="_Hlk61341504"/>
    </w:p>
    <w:p w14:paraId="1F6F3E95" w14:textId="27E77670" w:rsidR="008E30CD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영상 화면을 띄웁니다.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이벤트 이름을 입력하고 이벤트 종류에서 P</w:t>
      </w:r>
      <w:r>
        <w:rPr>
          <w:rFonts w:ascii="맑은 고딕" w:hAnsi="맑은 고딕"/>
        </w:rPr>
        <w:t>opup</w:t>
      </w:r>
      <w:r>
        <w:rPr>
          <w:rFonts w:ascii="맑은 고딕" w:hAnsi="맑은 고딕" w:hint="eastAsia"/>
        </w:rPr>
        <w:t>을 선택하면 아래와 같은 메뉴가 활성화됩니다.</w:t>
      </w:r>
    </w:p>
    <w:p w14:paraId="5F97FDF7" w14:textId="77777777" w:rsidR="00D133FB" w:rsidRDefault="00D133FB" w:rsidP="008E30CD">
      <w:pPr>
        <w:rPr>
          <w:rFonts w:ascii="맑은 고딕" w:hAnsi="맑은 고딕"/>
          <w:noProof/>
        </w:rPr>
      </w:pPr>
    </w:p>
    <w:p w14:paraId="6EA8289B" w14:textId="49870270" w:rsidR="00142E75" w:rsidRPr="002B08C8" w:rsidRDefault="00C35A05" w:rsidP="008E30CD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254656" behindDoc="1" locked="0" layoutInCell="1" allowOverlap="1" wp14:anchorId="4A1A33E0" wp14:editId="13A97C80">
                <wp:simplePos x="0" y="0"/>
                <wp:positionH relativeFrom="column">
                  <wp:posOffset>2400870</wp:posOffset>
                </wp:positionH>
                <wp:positionV relativeFrom="paragraph">
                  <wp:posOffset>305378</wp:posOffset>
                </wp:positionV>
                <wp:extent cx="3526790" cy="3058118"/>
                <wp:effectExtent l="19050" t="0" r="16510" b="28575"/>
                <wp:wrapTight wrapText="bothSides">
                  <wp:wrapPolygon edited="0">
                    <wp:start x="-117" y="0"/>
                    <wp:lineTo x="-117" y="21667"/>
                    <wp:lineTo x="21584" y="21667"/>
                    <wp:lineTo x="21584" y="0"/>
                    <wp:lineTo x="-117" y="0"/>
                  </wp:wrapPolygon>
                </wp:wrapTight>
                <wp:docPr id="2902" name="그룹 29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6790" cy="3058118"/>
                          <a:chOff x="0" y="0"/>
                          <a:chExt cx="3526790" cy="3058118"/>
                        </a:xfrm>
                      </wpg:grpSpPr>
                      <pic:pic xmlns:pic="http://schemas.openxmlformats.org/drawingml/2006/picture">
                        <pic:nvPicPr>
                          <pic:cNvPr id="74" name="그림 7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74"/>
                          <a:stretch/>
                        </pic:blipFill>
                        <pic:spPr bwMode="auto">
                          <a:xfrm>
                            <a:off x="0" y="27263"/>
                            <a:ext cx="3526790" cy="303085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84" name="타원 2884"/>
                        <wps:cNvSpPr/>
                        <wps:spPr>
                          <a:xfrm>
                            <a:off x="369707" y="79394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5" name="Text Box 2885"/>
                        <wps:cNvSpPr txBox="1"/>
                        <wps:spPr>
                          <a:xfrm>
                            <a:off x="421724" y="0"/>
                            <a:ext cx="130174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8D45AD" w14:textId="77777777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6" name="타원 2886"/>
                        <wps:cNvSpPr/>
                        <wps:spPr>
                          <a:xfrm>
                            <a:off x="372445" y="273772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7" name="Text Box 2887"/>
                        <wps:cNvSpPr txBox="1"/>
                        <wps:spPr>
                          <a:xfrm>
                            <a:off x="424462" y="194378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224037" w14:textId="70754B7F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8" name="타원 2888"/>
                        <wps:cNvSpPr/>
                        <wps:spPr>
                          <a:xfrm>
                            <a:off x="372445" y="1546814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9" name="Text Box 2889"/>
                        <wps:cNvSpPr txBox="1"/>
                        <wps:spPr>
                          <a:xfrm>
                            <a:off x="424462" y="1467420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F83A5" w14:textId="5A3BB09B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0" name="타원 2890"/>
                        <wps:cNvSpPr/>
                        <wps:spPr>
                          <a:xfrm>
                            <a:off x="375183" y="1743931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1" name="Text Box 2891"/>
                        <wps:cNvSpPr txBox="1"/>
                        <wps:spPr>
                          <a:xfrm>
                            <a:off x="427199" y="1661799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A45F36" w14:textId="0D1B0A29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2" name="타원 2892"/>
                        <wps:cNvSpPr/>
                        <wps:spPr>
                          <a:xfrm>
                            <a:off x="375183" y="1941047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3" name="Text Box 2893"/>
                        <wps:cNvSpPr txBox="1"/>
                        <wps:spPr>
                          <a:xfrm>
                            <a:off x="427199" y="1858915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60177E" w14:textId="73304539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4" name="타원 2894"/>
                        <wps:cNvSpPr/>
                        <wps:spPr>
                          <a:xfrm>
                            <a:off x="377920" y="2135425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5" name="Text Box 2895"/>
                        <wps:cNvSpPr txBox="1"/>
                        <wps:spPr>
                          <a:xfrm>
                            <a:off x="429937" y="2056031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C2D55D" w14:textId="345B9FB3" w:rsidR="00733671" w:rsidRPr="003336FB" w:rsidRDefault="00733671" w:rsidP="00B86FF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6" name="타원 2896"/>
                        <wps:cNvSpPr/>
                        <wps:spPr>
                          <a:xfrm>
                            <a:off x="377920" y="2335279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7" name="Text Box 2897"/>
                        <wps:cNvSpPr txBox="1"/>
                        <wps:spPr>
                          <a:xfrm>
                            <a:off x="429937" y="2255885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E7A3D1" w14:textId="7F9DFCE3" w:rsidR="00733671" w:rsidRPr="003336FB" w:rsidRDefault="00733671" w:rsidP="00C35A0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8" name="타원 2898"/>
                        <wps:cNvSpPr/>
                        <wps:spPr>
                          <a:xfrm>
                            <a:off x="383396" y="2529657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9" name="Text Box 2899"/>
                        <wps:cNvSpPr txBox="1"/>
                        <wps:spPr>
                          <a:xfrm>
                            <a:off x="432675" y="2447526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CD487E" w14:textId="4EF56CEF" w:rsidR="00733671" w:rsidRPr="003336FB" w:rsidRDefault="00733671" w:rsidP="00C35A0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0" name="타원 2900"/>
                        <wps:cNvSpPr/>
                        <wps:spPr>
                          <a:xfrm>
                            <a:off x="383396" y="2806168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1" name="Text Box 2901"/>
                        <wps:cNvSpPr txBox="1"/>
                        <wps:spPr>
                          <a:xfrm>
                            <a:off x="435413" y="2726774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DF94DB7" w14:textId="587C1C96" w:rsidR="00733671" w:rsidRPr="003336FB" w:rsidRDefault="00733671" w:rsidP="00C35A0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1A33E0" id="그룹 2902" o:spid="_x0000_s1477" style="position:absolute;margin-left:189.05pt;margin-top:24.05pt;width:277.7pt;height:240.8pt;z-index:-250061824" coordsize="35267,3058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">
                <v:shape id="그림 74" o:spid="_x0000_s1478" type="#_x0000_t75" style="position:absolute;top:272;width:35267;height:30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" stroked="t" strokeweight="1pt">
                  <v:stroke joinstyle="round"/>
                  <v:imagedata r:id="rId202" o:title="" croptop="20758f"/>
                  <v:path arrowok="t"/>
                </v:shape>
                <v:oval id="타원 2884" o:spid="_x0000_s1479" style="position:absolute;left:3697;top:793;width:1847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" fillcolor="white [3212]" strokecolor="black [3213]" strokeweight="1pt"/>
                <v:shape id="Text Box 2885" o:spid="_x0000_s1480" type="#_x0000_t202" style="position:absolute;left:4217;width:1301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" filled="f" stroked="f" strokeweight=".5pt">
                  <v:textbox inset="0,0,0,0">
                    <w:txbxContent>
                      <w:p w14:paraId="518D45AD" w14:textId="77777777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2886" o:spid="_x0000_s1481" style="position:absolute;left:3724;top:2737;width:1848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" fillcolor="white [3212]" strokecolor="black [3213]" strokeweight="1pt"/>
                <v:shape id="Text Box 2887" o:spid="_x0000_s1482" type="#_x0000_t202" style="position:absolute;left:4244;top:1943;width:1296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" filled="f" stroked="f" strokeweight=".5pt">
                  <v:textbox inset="0,0,0,0">
                    <w:txbxContent>
                      <w:p w14:paraId="60224037" w14:textId="70754B7F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888" o:spid="_x0000_s1483" style="position:absolute;left:3724;top:15468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" fillcolor="white [3212]" strokecolor="black [3213]" strokeweight="1pt"/>
                <v:shape id="Text Box 2889" o:spid="_x0000_s1484" type="#_x0000_t202" style="position:absolute;left:4244;top:14674;width:1296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" filled="f" stroked="f" strokeweight=".5pt">
                  <v:textbox inset="0,0,0,0">
                    <w:txbxContent>
                      <w:p w14:paraId="35CF83A5" w14:textId="5A3BB09B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v:oval id="타원 2890" o:spid="_x0000_s1485" style="position:absolute;left:3751;top:17439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" fillcolor="white [3212]" strokecolor="black [3213]" strokeweight="1pt"/>
                <v:shape id="Text Box 2891" o:spid="_x0000_s1486" type="#_x0000_t202" style="position:absolute;left:4271;top:16617;width:1296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" filled="f" stroked="f" strokeweight=".5pt">
                  <v:textbox inset="0,0,0,0">
                    <w:txbxContent>
                      <w:p w14:paraId="3AA45F36" w14:textId="0D1B0A29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  <v:oval id="타원 2892" o:spid="_x0000_s1487" style="position:absolute;left:3751;top:19410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" fillcolor="white [3212]" strokecolor="black [3213]" strokeweight="1pt"/>
                <v:shape id="Text Box 2893" o:spid="_x0000_s1488" type="#_x0000_t202" style="position:absolute;left:4271;top:18589;width:1296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" filled="f" stroked="f" strokeweight=".5pt">
                  <v:textbox inset="0,0,0,0">
                    <w:txbxContent>
                      <w:p w14:paraId="7460177E" w14:textId="73304539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shape>
                <v:oval id="타원 2894" o:spid="_x0000_s1489" style="position:absolute;left:3779;top:21354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" fillcolor="white [3212]" strokecolor="black [3213]" strokeweight="1pt"/>
                <v:shape id="Text Box 2895" o:spid="_x0000_s1490" type="#_x0000_t202" style="position:absolute;left:4299;top:20560;width:1295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" filled="f" stroked="f" strokeweight=".5pt">
                  <v:textbox inset="0,0,0,0">
                    <w:txbxContent>
                      <w:p w14:paraId="27C2D55D" w14:textId="345B9FB3" w:rsidR="00733671" w:rsidRPr="003336FB" w:rsidRDefault="00733671" w:rsidP="00B86FFC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shape>
                <v:oval id="타원 2896" o:spid="_x0000_s1491" style="position:absolute;left:3779;top:23352;width:1848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" fillcolor="white [3212]" strokecolor="black [3213]" strokeweight="1pt"/>
                <v:shape id="Text Box 2897" o:spid="_x0000_s1492" type="#_x0000_t202" style="position:absolute;left:4299;top:22558;width:1295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" filled="f" stroked="f" strokeweight=".5pt">
                  <v:textbox inset="0,0,0,0">
                    <w:txbxContent>
                      <w:p w14:paraId="72E7A3D1" w14:textId="7F9DFCE3" w:rsidR="00733671" w:rsidRPr="003336FB" w:rsidRDefault="00733671" w:rsidP="00C35A0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shape>
                <v:oval id="타원 2898" o:spid="_x0000_s1493" style="position:absolute;left:3833;top:25296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" fillcolor="white [3212]" strokecolor="black [3213]" strokeweight="1pt"/>
                <v:shape id="Text Box 2899" o:spid="_x0000_s1494" type="#_x0000_t202" style="position:absolute;left:4326;top:24475;width:1296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" filled="f" stroked="f" strokeweight=".5pt">
                  <v:textbox inset="0,0,0,0">
                    <w:txbxContent>
                      <w:p w14:paraId="63CD487E" w14:textId="4EF56CEF" w:rsidR="00733671" w:rsidRPr="003336FB" w:rsidRDefault="00733671" w:rsidP="00C35A0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shape>
                <v:oval id="타원 2900" o:spid="_x0000_s1495" style="position:absolute;left:3833;top:28061;width:1848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" fillcolor="white [3212]" strokecolor="black [3213]" strokeweight="1pt"/>
                <v:shape id="Text Box 2901" o:spid="_x0000_s1496" type="#_x0000_t202" style="position:absolute;left:4354;top:27267;width:1295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" filled="f" stroked="f" strokeweight=".5pt">
                  <v:textbox inset="0,0,0,0">
                    <w:txbxContent>
                      <w:p w14:paraId="7DF94DB7" w14:textId="587C1C96" w:rsidR="00733671" w:rsidRPr="003336FB" w:rsidRDefault="00733671" w:rsidP="00C35A0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9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D133FB">
        <w:rPr>
          <w:rFonts w:ascii="맑은 고딕" w:hAnsi="맑은 고딕"/>
        </w:rPr>
        <w:t>*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팝업창 설정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>1</w:t>
      </w:r>
      <w:r w:rsidR="008E30CD" w:rsidRPr="00336D61">
        <w:rPr>
          <w:rFonts w:ascii="맑은 고딕" w:hAnsi="맑은 고딕" w:hint="eastAsia"/>
        </w:rPr>
        <w:t xml:space="preserve"> 팝업 화면 선택 : 1x1 또는 2x2를 선택합니다.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 xml:space="preserve">- </w:t>
      </w:r>
      <w:r w:rsidR="008E30CD" w:rsidRPr="00336D61">
        <w:rPr>
          <w:rFonts w:ascii="맑은 고딕" w:hAnsi="맑은 고딕" w:hint="eastAsia"/>
        </w:rPr>
        <w:t>1x1 : 1화면으로 팝업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 xml:space="preserve">- </w:t>
      </w:r>
      <w:r w:rsidR="008E30CD" w:rsidRPr="00336D61">
        <w:rPr>
          <w:rFonts w:ascii="맑은 고딕" w:hAnsi="맑은 고딕" w:hint="eastAsia"/>
        </w:rPr>
        <w:t>2x2 : 4화면으로 분할되어 팝업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>2</w:t>
      </w:r>
      <w:r w:rsidR="008E30CD" w:rsidRPr="00336D61">
        <w:rPr>
          <w:rFonts w:ascii="맑은 고딕" w:hAnsi="맑은 고딕" w:hint="eastAsia"/>
        </w:rPr>
        <w:t xml:space="preserve"> 카메라 선택 : 이벤트 발생 채널 또는 설정할 카메라를 선택합니다.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 (1x1 : 1대</w:t>
      </w:r>
      <w:r>
        <w:rPr>
          <w:rFonts w:ascii="맑은 고딕" w:hAnsi="맑은 고딕" w:hint="eastAsia"/>
        </w:rPr>
        <w:t xml:space="preserve"> </w:t>
      </w:r>
      <w:r w:rsidR="008E30CD" w:rsidRPr="00336D61">
        <w:rPr>
          <w:rFonts w:ascii="맑은 고딕" w:hAnsi="맑은 고딕" w:hint="eastAsia"/>
        </w:rPr>
        <w:t>선택, 2x2 : 4대까지 선택)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선택하여 추가를 클릭하면 아래 박스에 카메라 이름이 추가됩니다.</w:t>
      </w:r>
      <w:r>
        <w:rPr>
          <w:rFonts w:ascii="맑은 고딕" w:hAnsi="맑은 고딕"/>
        </w:rPr>
        <w:br/>
        <w:t>(</w:t>
      </w:r>
      <w:r>
        <w:rPr>
          <w:rFonts w:ascii="맑은 고딕" w:hAnsi="맑은 고딕" w:hint="eastAsia"/>
        </w:rPr>
        <w:t>선택을 취소하려면 박스의 카메라를 선택하고 삭제를 클릭합니다.</w:t>
      </w:r>
      <w:r>
        <w:rPr>
          <w:rFonts w:ascii="맑은 고딕" w:hAnsi="맑은 고딕"/>
        </w:rPr>
        <w:t>)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>3</w:t>
      </w:r>
      <w:r w:rsidR="008E30CD" w:rsidRPr="00336D61">
        <w:rPr>
          <w:rFonts w:ascii="맑은 고딕" w:hAnsi="맑은 고딕" w:hint="eastAsia"/>
        </w:rPr>
        <w:t xml:space="preserve"> 새 팝업 윈도우 실행 : 영상 윈도우를 </w:t>
      </w:r>
      <w:r w:rsidR="00B86FFC">
        <w:rPr>
          <w:rFonts w:ascii="맑은 고딕" w:hAnsi="맑은 고딕" w:hint="eastAsia"/>
        </w:rPr>
        <w:t xml:space="preserve">새로운 독립창으로 </w:t>
      </w:r>
      <w:r w:rsidR="008E30CD" w:rsidRPr="00336D61">
        <w:rPr>
          <w:rFonts w:ascii="맑은 고딕" w:hAnsi="맑은 고딕" w:hint="eastAsia"/>
        </w:rPr>
        <w:t>열어줍니다.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>4</w:t>
      </w:r>
      <w:r w:rsidR="008E30CD" w:rsidRPr="00336D61">
        <w:rPr>
          <w:rFonts w:ascii="맑은 고딕" w:hAnsi="맑은 고딕" w:hint="eastAsia"/>
        </w:rPr>
        <w:t xml:space="preserve"> 창을 최상위로 설정 : </w:t>
      </w:r>
      <w:r>
        <w:rPr>
          <w:rFonts w:ascii="맑은 고딕" w:hAnsi="맑은 고딕" w:hint="eastAsia"/>
        </w:rPr>
        <w:t xml:space="preserve">열여 있는 </w:t>
      </w:r>
      <w:r w:rsidR="008E30CD" w:rsidRPr="00336D61">
        <w:rPr>
          <w:rFonts w:ascii="맑은 고딕" w:hAnsi="맑은 고딕" w:hint="eastAsia"/>
        </w:rPr>
        <w:t>다른 창보다 위에 보이도록 설정합니다.</w:t>
      </w:r>
      <w:r w:rsidR="008E30CD">
        <w:rPr>
          <w:rFonts w:ascii="맑은 고딕" w:hAnsi="맑은 고딕"/>
        </w:rPr>
        <w:br/>
      </w:r>
      <w:r w:rsidR="00B86FFC">
        <w:rPr>
          <w:rFonts w:ascii="맑은 고딕" w:hAnsi="맑은 고딕"/>
        </w:rPr>
        <w:t>5</w:t>
      </w:r>
      <w:r w:rsidR="008E30CD" w:rsidRPr="00336D61">
        <w:rPr>
          <w:rFonts w:ascii="맑은 고딕" w:hAnsi="맑은 고딕" w:hint="eastAsia"/>
        </w:rPr>
        <w:t xml:space="preserve"> 자동 닫힘 사용 : 이벤트 발생시 지정시간 후 자동으로 닫힘 사용을 설정합니다.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6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자동 닫힘 시간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 xml:space="preserve">지정 시간 후 자동으로 팝업창이 닫힘 </w:t>
      </w:r>
      <w:r w:rsidR="008E30CD">
        <w:rPr>
          <w:rFonts w:ascii="맑은 고딕" w:hAnsi="맑은 고딕"/>
        </w:rPr>
        <w:t>(</w:t>
      </w:r>
      <w:r w:rsidR="008E30CD">
        <w:rPr>
          <w:rFonts w:ascii="맑은 고딕" w:hAnsi="맑은 고딕" w:hint="eastAsia"/>
        </w:rPr>
        <w:t xml:space="preserve">기본 </w:t>
      </w:r>
      <w:r w:rsidR="008E30CD">
        <w:rPr>
          <w:rFonts w:ascii="맑은 고딕" w:hAnsi="맑은 고딕"/>
        </w:rPr>
        <w:t>10</w:t>
      </w:r>
      <w:r w:rsidR="008E30CD">
        <w:rPr>
          <w:rFonts w:ascii="맑은 고딕" w:hAnsi="맑은 고딕" w:hint="eastAsia"/>
        </w:rPr>
        <w:t>초)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7</w:t>
      </w:r>
      <w:r w:rsidR="008E30CD" w:rsidRPr="00336D61">
        <w:rPr>
          <w:rFonts w:ascii="맑은 고딕" w:hAnsi="맑은 고딕" w:hint="eastAsia"/>
        </w:rPr>
        <w:t xml:space="preserve"> 닫힘 시 첫번째 카메라 프리셋 이동 </w:t>
      </w:r>
      <w:r w:rsidR="008E30CD" w:rsidRPr="00336D61">
        <w:rPr>
          <w:rFonts w:ascii="맑은 고딕" w:hAnsi="맑은 고딕"/>
        </w:rPr>
        <w:t xml:space="preserve">: </w:t>
      </w:r>
      <w:r w:rsidR="008E30CD" w:rsidRPr="00336D61">
        <w:rPr>
          <w:rFonts w:ascii="맑은 고딕" w:hAnsi="맑은 고딕" w:hint="eastAsia"/>
        </w:rPr>
        <w:t xml:space="preserve"> 팝업 창이 닫히면서 카메라가 지정한 프리셋 위치로 이동합니다.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8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프리셋 번호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 xml:space="preserve">카메라 프리셋 위치 지정 </w:t>
      </w:r>
      <w:r w:rsidR="008E30CD">
        <w:rPr>
          <w:rFonts w:ascii="맑은 고딕" w:hAnsi="맑은 고딕"/>
        </w:rPr>
        <w:t>(</w:t>
      </w:r>
      <w:r w:rsidR="008E30CD">
        <w:rPr>
          <w:rFonts w:ascii="맑은 고딕" w:hAnsi="맑은 고딕" w:hint="eastAsia"/>
        </w:rPr>
        <w:t>기본 프리셋-</w:t>
      </w:r>
      <w:r w:rsidR="008E30CD">
        <w:rPr>
          <w:rFonts w:ascii="맑은 고딕" w:hAnsi="맑은 고딕"/>
        </w:rPr>
        <w:t>1)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9</w:t>
      </w:r>
      <w:r w:rsidR="008E30CD" w:rsidRPr="00336D61">
        <w:rPr>
          <w:rFonts w:ascii="맑은 고딕" w:hAnsi="맑은 고딕" w:hint="eastAsia"/>
        </w:rPr>
        <w:t xml:space="preserve"> 저해상도 사용 : 팝업화면이 몇 개의 이상일 때 저해상도를 사용할지를 선택합니다. 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10</w:t>
      </w:r>
      <w:r w:rsidR="008E30CD" w:rsidRPr="00336D61">
        <w:rPr>
          <w:rFonts w:ascii="맑은 고딕" w:hAnsi="맑은 고딕" w:hint="eastAsia"/>
        </w:rPr>
        <w:t xml:space="preserve"> 입력이 완료되면 추가 버튼을 클릭하고 닫기 버튼을 클릭하여 입력을 완료합니다.</w:t>
      </w:r>
      <w:r w:rsidR="008E30CD">
        <w:rPr>
          <w:rFonts w:ascii="맑은 고딕" w:hAnsi="맑은 고딕"/>
        </w:rPr>
        <w:br/>
      </w:r>
      <w:bookmarkEnd w:id="108"/>
      <w:r w:rsidR="00142E75" w:rsidRPr="002B08C8">
        <w:rPr>
          <w:rFonts w:ascii="맑은 고딕" w:hAnsi="맑은 고딕"/>
        </w:rPr>
        <w:br w:type="page"/>
      </w:r>
    </w:p>
    <w:p w14:paraId="442AAD02" w14:textId="573CDB11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09" w:name="_Toc17460780"/>
      <w:r w:rsidRPr="002B08C8">
        <w:rPr>
          <w:rFonts w:ascii="맑은 고딕" w:hAnsi="맑은 고딕" w:hint="eastAsia"/>
        </w:rPr>
        <w:lastRenderedPageBreak/>
        <w:t>4</w:t>
      </w:r>
      <w:r w:rsidRPr="002B08C8">
        <w:rPr>
          <w:rFonts w:ascii="맑은 고딕" w:hAnsi="맑은 고딕"/>
        </w:rPr>
        <w:t>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/>
        </w:rPr>
        <w:t>.</w:t>
      </w:r>
      <w:r w:rsidR="001143CB" w:rsidRPr="002B08C8">
        <w:rPr>
          <w:rFonts w:ascii="맑은 고딕" w:hAnsi="맑은 고딕"/>
        </w:rPr>
        <w:t>2.2</w:t>
      </w:r>
      <w:r w:rsidRPr="002B08C8">
        <w:rPr>
          <w:rFonts w:ascii="맑은 고딕" w:hAnsi="맑은 고딕"/>
        </w:rPr>
        <w:t xml:space="preserve"> </w:t>
      </w:r>
      <w:bookmarkEnd w:id="109"/>
      <w:r w:rsidR="006F62C7" w:rsidRPr="00CC25A5">
        <w:rPr>
          <w:rFonts w:ascii="맑은 고딕" w:hAnsi="맑은 고딕" w:hint="eastAsia"/>
        </w:rPr>
        <w:t xml:space="preserve">이벤트 동작 </w:t>
      </w:r>
      <w:r w:rsidR="006F62C7" w:rsidRPr="00CC25A5">
        <w:rPr>
          <w:rFonts w:ascii="맑은 고딕" w:hAnsi="맑은 고딕"/>
        </w:rPr>
        <w:t>P</w:t>
      </w:r>
      <w:r w:rsidR="006F62C7" w:rsidRPr="00CC25A5">
        <w:rPr>
          <w:rFonts w:ascii="맑은 고딕" w:hAnsi="맑은 고딕"/>
          <w:caps w:val="0"/>
        </w:rPr>
        <w:t>reset</w:t>
      </w:r>
      <w:r w:rsidR="006F62C7" w:rsidRPr="00CC25A5">
        <w:rPr>
          <w:rFonts w:ascii="맑은 고딕" w:hAnsi="맑은 고딕" w:hint="eastAsia"/>
        </w:rPr>
        <w:t>을 선택한 경우</w:t>
      </w:r>
    </w:p>
    <w:p w14:paraId="252EA45D" w14:textId="77777777" w:rsidR="008E30CD" w:rsidRDefault="008E30CD" w:rsidP="00142E75">
      <w:pPr>
        <w:rPr>
          <w:rFonts w:ascii="맑은 고딕" w:hAnsi="맑은 고딕"/>
        </w:rPr>
      </w:pPr>
    </w:p>
    <w:p w14:paraId="041844C3" w14:textId="77777777" w:rsidR="008E30CD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지정 카메라를 특정위로 이동합니다.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이벤트 이름을 입력하고 이벤트 종류에서 P</w:t>
      </w:r>
      <w:r>
        <w:rPr>
          <w:rFonts w:ascii="맑은 고딕" w:hAnsi="맑은 고딕"/>
        </w:rPr>
        <w:t>reset</w:t>
      </w:r>
      <w:r>
        <w:rPr>
          <w:rFonts w:ascii="맑은 고딕" w:hAnsi="맑은 고딕" w:hint="eastAsia"/>
        </w:rPr>
        <w:t>를 선택하면 아래와 같은 메뉴가 활성화됩니다.</w:t>
      </w:r>
    </w:p>
    <w:p w14:paraId="55155CCE" w14:textId="77777777" w:rsidR="004E37E7" w:rsidRDefault="00C23D46" w:rsidP="008E30CD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257728" behindDoc="1" locked="0" layoutInCell="1" allowOverlap="1" wp14:anchorId="7B0A80EB" wp14:editId="6819FA43">
                <wp:simplePos x="0" y="0"/>
                <wp:positionH relativeFrom="margin">
                  <wp:align>right</wp:align>
                </wp:positionH>
                <wp:positionV relativeFrom="paragraph">
                  <wp:posOffset>179259</wp:posOffset>
                </wp:positionV>
                <wp:extent cx="3856990" cy="890270"/>
                <wp:effectExtent l="19050" t="19050" r="10160" b="24130"/>
                <wp:wrapTight wrapText="bothSides">
                  <wp:wrapPolygon edited="0">
                    <wp:start x="-107" y="-462"/>
                    <wp:lineTo x="-107" y="21723"/>
                    <wp:lineTo x="21550" y="21723"/>
                    <wp:lineTo x="21550" y="-462"/>
                    <wp:lineTo x="-107" y="-462"/>
                  </wp:wrapPolygon>
                </wp:wrapTight>
                <wp:docPr id="2907" name="그룹 29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6990" cy="890270"/>
                          <a:chOff x="0" y="0"/>
                          <a:chExt cx="3856990" cy="890270"/>
                        </a:xfrm>
                      </wpg:grpSpPr>
                      <pic:pic xmlns:pic="http://schemas.openxmlformats.org/drawingml/2006/picture">
                        <pic:nvPicPr>
                          <pic:cNvPr id="2857" name="그림 28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008" b="3170"/>
                          <a:stretch/>
                        </pic:blipFill>
                        <pic:spPr bwMode="auto">
                          <a:xfrm>
                            <a:off x="0" y="0"/>
                            <a:ext cx="3856990" cy="890270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72" name="타원 2872"/>
                        <wps:cNvSpPr/>
                        <wps:spPr>
                          <a:xfrm>
                            <a:off x="511107" y="331146"/>
                            <a:ext cx="184785" cy="17843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3" name="Text Box 2873"/>
                        <wps:cNvSpPr txBox="1"/>
                        <wps:spPr>
                          <a:xfrm>
                            <a:off x="564610" y="253325"/>
                            <a:ext cx="129540" cy="2952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744D210" w14:textId="77777777" w:rsidR="00733671" w:rsidRPr="003336FB" w:rsidRDefault="00733671" w:rsidP="00C64AC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03" name="그룹 2903"/>
                        <wpg:cNvGrpSpPr/>
                        <wpg:grpSpPr>
                          <a:xfrm>
                            <a:off x="511107" y="5269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874" name="타원 2874"/>
                          <wps:cNvSpPr/>
                          <wps:spPr>
                            <a:xfrm>
                              <a:off x="0" y="77821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75" name="Text Box 2875"/>
                          <wps:cNvSpPr txBox="1"/>
                          <wps:spPr>
                            <a:xfrm>
                              <a:off x="53503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2B2834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04" name="그룹 2904"/>
                        <wpg:cNvGrpSpPr/>
                        <wpg:grpSpPr>
                          <a:xfrm>
                            <a:off x="520835" y="496516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05" name="타원 2905"/>
                          <wps:cNvSpPr/>
                          <wps:spPr>
                            <a:xfrm>
                              <a:off x="0" y="77821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06" name="Text Box 2906"/>
                          <wps:cNvSpPr txBox="1"/>
                          <wps:spPr>
                            <a:xfrm>
                              <a:off x="53503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D71E20" w14:textId="0CAD9A9C" w:rsidR="00733671" w:rsidRPr="003336FB" w:rsidRDefault="00733671" w:rsidP="00C35A05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0A80EB" id="그룹 2907" o:spid="_x0000_s1497" style="position:absolute;margin-left:252.5pt;margin-top:14.1pt;width:303.7pt;height:70.1pt;z-index:-250058752;mso-position-horizontal:right;mso-position-horizontal-relative:margin" coordsize="38569,890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">
                <v:shape id="그림 2857" o:spid="_x0000_s1498" type="#_x0000_t75" style="position:absolute;width:38569;height:8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" stroked="t" strokeweight="1pt">
                  <v:stroke joinstyle="round"/>
                  <v:imagedata r:id="rId204" o:title="" croptop="40638f" cropbottom="2077f"/>
                  <v:path arrowok="t"/>
                </v:shape>
                <v:oval id="타원 2872" o:spid="_x0000_s1499" style="position:absolute;left:5111;top:3311;width:1847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" fillcolor="white [3212]" strokecolor="black [3213]" strokeweight="1pt"/>
                <v:shape id="Text Box 2873" o:spid="_x0000_s1500" type="#_x0000_t202" style="position:absolute;left:5646;top:2533;width:1295;height:29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" filled="f" stroked="f" strokeweight=".5pt">
                  <v:textbox inset="0,0,0,0">
                    <w:txbxContent>
                      <w:p w14:paraId="5744D210" w14:textId="77777777" w:rsidR="00733671" w:rsidRPr="003336FB" w:rsidRDefault="00733671" w:rsidP="00C64AC3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group id="그룹 2903" o:spid="_x0000_s1501" style="position:absolute;left:5111;top:52;width:1847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">
                  <v:oval id="타원 2874" o:spid="_x0000_s1502" style="position:absolute;top:77821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" fillcolor="white [3212]" strokecolor="black [3213]" strokeweight="1pt"/>
                  <v:shape id="Text Box 2875" o:spid="_x0000_s1503" type="#_x0000_t202" style="position:absolute;left:53503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" filled="f" stroked="f" strokeweight=".5pt">
                    <v:textbox inset="0,0,0,0">
                      <w:txbxContent>
                        <w:p w14:paraId="342B2834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04" o:spid="_x0000_s1504" style="position:absolute;left:5208;top:4965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ETf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eTeH5JjwBuf4DAAD//wMAUEsBAi0AFAAGAAgAAAAhANvh9svuAAAAhQEAABMAAAAAAAAA&#10;AAAAAAAAAAAAAFtDb250ZW50X1R5cGVzXS54bWxQSwECLQAUAAYACAAAACEAWvQsW78AAAAVAQAA&#10;CwAAAAAAAAAAAAAAAAAfAQAAX3JlbHMvLnJlbHNQSwECLQAUAAYACAAAACEAKTRE38YAAADdAAAA&#10;DwAAAAAAAAAAAAAAAAAHAgAAZHJzL2Rvd25yZXYueG1sUEsFBgAAAAADAAMAtwAAAPoCAAAAAA==&#10;">
                  <v:oval id="타원 2905" o:spid="_x0000_s1505" style="position:absolute;top:77821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" fillcolor="white [3212]" strokecolor="black [3213]" strokeweight="1pt"/>
                  <v:shape id="Text Box 2906" o:spid="_x0000_s1506" type="#_x0000_t202" style="position:absolute;left:53503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" filled="f" stroked="f" strokeweight=".5pt">
                    <v:textbox inset="0,0,0,0">
                      <w:txbxContent>
                        <w:p w14:paraId="6BD71E20" w14:textId="0CAD9A9C" w:rsidR="00733671" w:rsidRPr="003336FB" w:rsidRDefault="00733671" w:rsidP="00C35A05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1</w:t>
      </w:r>
      <w:r w:rsidR="008E30CD">
        <w:rPr>
          <w:rFonts w:ascii="맑은 고딕" w:hAnsi="맑은 고딕"/>
        </w:rPr>
        <w:t xml:space="preserve"> </w:t>
      </w:r>
      <w:r w:rsidR="008E30CD" w:rsidRPr="00336D61">
        <w:rPr>
          <w:rFonts w:ascii="맑은 고딕" w:hAnsi="맑은 고딕" w:hint="eastAsia"/>
          <w:noProof/>
        </w:rPr>
        <w:t xml:space="preserve">카메라 선택 : </w:t>
      </w:r>
      <w:r w:rsidR="008E30CD" w:rsidRPr="00336D61">
        <w:rPr>
          <w:rFonts w:ascii="맑은 고딕" w:hAnsi="맑은 고딕" w:hint="eastAsia"/>
        </w:rPr>
        <w:t>이벤트 발생 카메라를 선택합니다.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8E30CD" w:rsidRPr="00336D61">
        <w:rPr>
          <w:rFonts w:ascii="맑은 고딕" w:hAnsi="맑은 고딕" w:hint="eastAsia"/>
        </w:rPr>
        <w:t xml:space="preserve"> 프리셋 </w:t>
      </w:r>
      <w:proofErr w:type="gramStart"/>
      <w:r w:rsidR="008E30CD" w:rsidRPr="00336D61">
        <w:rPr>
          <w:rFonts w:ascii="맑은 고딕" w:hAnsi="맑은 고딕" w:hint="eastAsia"/>
        </w:rPr>
        <w:t>번호 :</w:t>
      </w:r>
      <w:proofErr w:type="gramEnd"/>
      <w:r w:rsidR="008E30CD" w:rsidRPr="00336D61">
        <w:rPr>
          <w:rFonts w:ascii="맑은 고딕" w:hAnsi="맑은 고딕" w:hint="eastAsia"/>
        </w:rPr>
        <w:t xml:space="preserve"> 이벤트 발생시 선택 카메라의 지정된 위치로 이동합니다.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3</w:t>
      </w:r>
      <w:r w:rsidR="008E30CD" w:rsidRPr="00336D61">
        <w:rPr>
          <w:rFonts w:ascii="맑은 고딕" w:hAnsi="맑은 고딕" w:hint="eastAsia"/>
        </w:rPr>
        <w:t xml:space="preserve"> 투어 종료 : 이벤트 발생시 동작하고 있는 카메라의 투어를 종료합니다.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4</w:t>
      </w:r>
      <w:r w:rsidR="008E30CD" w:rsidRPr="00336D61">
        <w:rPr>
          <w:rFonts w:ascii="맑은 고딕" w:hAnsi="맑은 고딕" w:hint="eastAsia"/>
        </w:rPr>
        <w:t xml:space="preserve"> 입력이 완료되면 추가 버튼을 클릭하고 닫기 버튼을 클릭하여 입력을 완료합니다.</w:t>
      </w:r>
      <w:r w:rsidR="008E30CD">
        <w:rPr>
          <w:rFonts w:ascii="맑은 고딕" w:hAnsi="맑은 고딕"/>
        </w:rPr>
        <w:br/>
      </w:r>
    </w:p>
    <w:p w14:paraId="3040190B" w14:textId="77777777" w:rsidR="004E37E7" w:rsidRDefault="004E37E7" w:rsidP="008E30CD">
      <w:pPr>
        <w:rPr>
          <w:rFonts w:ascii="맑은 고딕" w:hAnsi="맑은 고딕"/>
        </w:rPr>
      </w:pPr>
    </w:p>
    <w:p w14:paraId="7113D2EC" w14:textId="77777777" w:rsidR="004E37E7" w:rsidRDefault="004E37E7" w:rsidP="008E30CD">
      <w:pPr>
        <w:rPr>
          <w:rFonts w:ascii="맑은 고딕" w:hAnsi="맑은 고딕"/>
        </w:rPr>
      </w:pPr>
    </w:p>
    <w:p w14:paraId="585FDCD8" w14:textId="18E6404C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0" w:name="_Toc17460781"/>
      <w:r w:rsidRPr="002B08C8">
        <w:rPr>
          <w:rFonts w:ascii="맑은 고딕" w:hAnsi="맑은 고딕" w:hint="eastAsia"/>
        </w:rPr>
        <w:t>4</w:t>
      </w:r>
      <w:r w:rsidRPr="002B08C8">
        <w:rPr>
          <w:rFonts w:ascii="맑은 고딕" w:hAnsi="맑은 고딕"/>
        </w:rPr>
        <w:t>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/>
        </w:rPr>
        <w:t>.</w:t>
      </w:r>
      <w:r w:rsidR="00CD6771" w:rsidRPr="002B08C8">
        <w:rPr>
          <w:rFonts w:ascii="맑은 고딕" w:hAnsi="맑은 고딕"/>
        </w:rPr>
        <w:t>2.3</w:t>
      </w:r>
      <w:r w:rsidRPr="002B08C8">
        <w:rPr>
          <w:rFonts w:ascii="맑은 고딕" w:hAnsi="맑은 고딕"/>
        </w:rPr>
        <w:t xml:space="preserve"> </w:t>
      </w:r>
      <w:bookmarkEnd w:id="110"/>
      <w:r w:rsidR="006F62C7" w:rsidRPr="000A4DAB">
        <w:rPr>
          <w:rFonts w:ascii="맑은 고딕" w:hAnsi="맑은 고딕" w:hint="eastAsia"/>
        </w:rPr>
        <w:t xml:space="preserve">이벤트 동작 </w:t>
      </w:r>
      <w:proofErr w:type="spellStart"/>
      <w:r w:rsidR="006F62C7" w:rsidRPr="000A4DAB">
        <w:rPr>
          <w:rFonts w:ascii="맑은 고딕" w:hAnsi="맑은 고딕" w:hint="eastAsia"/>
        </w:rPr>
        <w:t>E</w:t>
      </w:r>
      <w:r w:rsidR="006F62C7" w:rsidRPr="000A4DAB">
        <w:rPr>
          <w:rFonts w:ascii="맑은 고딕" w:hAnsi="맑은 고딕"/>
          <w:caps w:val="0"/>
        </w:rPr>
        <w:t>nable</w:t>
      </w:r>
      <w:r w:rsidR="006F62C7" w:rsidRPr="000A4DAB">
        <w:rPr>
          <w:rFonts w:ascii="맑은 고딕" w:hAnsi="맑은 고딕" w:hint="eastAsia"/>
        </w:rPr>
        <w:t>A</w:t>
      </w:r>
      <w:r w:rsidR="006F62C7" w:rsidRPr="000A4DAB">
        <w:rPr>
          <w:rFonts w:ascii="맑은 고딕" w:hAnsi="맑은 고딕"/>
          <w:caps w:val="0"/>
        </w:rPr>
        <w:t>udio</w:t>
      </w:r>
      <w:proofErr w:type="spellEnd"/>
      <w:r w:rsidR="006F62C7" w:rsidRPr="000A4DAB">
        <w:rPr>
          <w:rFonts w:ascii="맑은 고딕" w:hAnsi="맑은 고딕" w:hint="eastAsia"/>
        </w:rPr>
        <w:t>를 선택한 경우</w:t>
      </w:r>
    </w:p>
    <w:p w14:paraId="296B63C1" w14:textId="77777777" w:rsidR="008E30CD" w:rsidRDefault="008E30CD" w:rsidP="00142E75">
      <w:pPr>
        <w:rPr>
          <w:rFonts w:ascii="맑은 고딕" w:hAnsi="맑은 고딕"/>
        </w:rPr>
      </w:pPr>
    </w:p>
    <w:p w14:paraId="17DEB730" w14:textId="77777777" w:rsidR="008E30CD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발생 채널의 오디오를 말하거나 들을 수 있습니다.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이벤트 이름을 입력하고 이벤트 종류에서 </w:t>
      </w:r>
      <w:proofErr w:type="spellStart"/>
      <w:r>
        <w:rPr>
          <w:rFonts w:ascii="맑은 고딕" w:hAnsi="맑은 고딕" w:hint="eastAsia"/>
        </w:rPr>
        <w:t>E</w:t>
      </w:r>
      <w:r>
        <w:rPr>
          <w:rFonts w:ascii="맑은 고딕" w:hAnsi="맑은 고딕"/>
        </w:rPr>
        <w:t>nableAudio</w:t>
      </w:r>
      <w:proofErr w:type="spellEnd"/>
      <w:r>
        <w:rPr>
          <w:rFonts w:ascii="맑은 고딕" w:hAnsi="맑은 고딕" w:hint="eastAsia"/>
        </w:rPr>
        <w:t>를 선택하면 아래와 같은 메뉴가 활성화됩니다.</w:t>
      </w:r>
    </w:p>
    <w:p w14:paraId="22743D56" w14:textId="02D37C56" w:rsidR="00142E75" w:rsidRPr="002B08C8" w:rsidRDefault="00C23D46" w:rsidP="008E30CD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260800" behindDoc="1" locked="0" layoutInCell="1" allowOverlap="1" wp14:anchorId="6A50F89C" wp14:editId="47A2CC48">
                <wp:simplePos x="0" y="0"/>
                <wp:positionH relativeFrom="margin">
                  <wp:align>right</wp:align>
                </wp:positionH>
                <wp:positionV relativeFrom="paragraph">
                  <wp:posOffset>90805</wp:posOffset>
                </wp:positionV>
                <wp:extent cx="4046855" cy="855980"/>
                <wp:effectExtent l="19050" t="19050" r="10795" b="20320"/>
                <wp:wrapTight wrapText="bothSides">
                  <wp:wrapPolygon edited="0">
                    <wp:start x="-102" y="-481"/>
                    <wp:lineTo x="-102" y="21632"/>
                    <wp:lineTo x="21556" y="21632"/>
                    <wp:lineTo x="21556" y="-481"/>
                    <wp:lineTo x="-102" y="-481"/>
                  </wp:wrapPolygon>
                </wp:wrapTight>
                <wp:docPr id="2093" name="그룹 2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6855" cy="855980"/>
                          <a:chOff x="0" y="1639516"/>
                          <a:chExt cx="4046855" cy="856490"/>
                        </a:xfrm>
                      </wpg:grpSpPr>
                      <pic:pic xmlns:pic="http://schemas.openxmlformats.org/drawingml/2006/picture">
                        <pic:nvPicPr>
                          <pic:cNvPr id="2858" name="Pictur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099" b="2415"/>
                          <a:stretch/>
                        </pic:blipFill>
                        <pic:spPr bwMode="auto">
                          <a:xfrm>
                            <a:off x="0" y="1639516"/>
                            <a:ext cx="4046855" cy="8564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wpg:grpSp>
                        <wpg:cNvPr id="2909" name="그룹 2909"/>
                        <wpg:cNvGrpSpPr/>
                        <wpg:grpSpPr>
                          <a:xfrm>
                            <a:off x="535426" y="192161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876" name="타원 2876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77" name="Text Box 2877"/>
                          <wps:cNvSpPr txBox="1"/>
                          <wps:spPr>
                            <a:xfrm>
                              <a:off x="4863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693A92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08" name="그룹 2908"/>
                        <wpg:cNvGrpSpPr/>
                        <wpg:grpSpPr>
                          <a:xfrm>
                            <a:off x="535426" y="164438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878" name="타원 2878"/>
                          <wps:cNvSpPr/>
                          <wps:spPr>
                            <a:xfrm>
                              <a:off x="0" y="77821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79" name="Text Box 2879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5341EBF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10" name="그룹 2910"/>
                        <wpg:cNvGrpSpPr/>
                        <wpg:grpSpPr>
                          <a:xfrm>
                            <a:off x="535426" y="2125899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11" name="타원 2911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3" name="Text Box 2083"/>
                          <wps:cNvSpPr txBox="1"/>
                          <wps:spPr>
                            <a:xfrm>
                              <a:off x="4863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9211332" w14:textId="6F8EE715" w:rsidR="00733671" w:rsidRPr="00C23D46" w:rsidRDefault="00733671" w:rsidP="00C23D46">
                                <w:pPr>
                                  <w:rPr>
                                    <w:rFonts w:ascii="맑은 고딕" w:hAnsi="맑은 고딕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50F89C" id="그룹 2093" o:spid="_x0000_s1507" style="position:absolute;margin-left:267.45pt;margin-top:7.15pt;width:318.65pt;height:67.4pt;z-index:-250055680;mso-position-horizontal:right;mso-position-horizontal-relative:margin;mso-height-relative:margin" coordorigin=",16395" coordsize="40468,856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">
                <v:shape id="Picture 17" o:spid="_x0000_s1508" type="#_x0000_t75" style="position:absolute;top:16395;width:40468;height:8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" stroked="t" strokecolor="black [3213]" strokeweight="1pt">
                  <v:imagedata r:id="rId206" o:title="" croptop="42008f" cropbottom="1583f"/>
                  <v:path arrowok="t"/>
                </v:shape>
                <v:group id="그룹 2909" o:spid="_x0000_s1509" style="position:absolute;left:5354;top:19216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etBxgAAAN0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GU3i+CU9ALh4AAAD//wMAUEsBAi0AFAAGAAgAAAAhANvh9svuAAAAhQEAABMAAAAAAAAA&#10;AAAAAAAAAAAAAFtDb250ZW50X1R5cGVzXS54bWxQSwECLQAUAAYACAAAACEAWvQsW78AAAAVAQAA&#10;CwAAAAAAAAAAAAAAAAAfAQAAX3JlbHMvLnJlbHNQSwECLQAUAAYACAAAACEAxzXrQcYAAADdAAAA&#10;DwAAAAAAAAAAAAAAAAAHAgAAZHJzL2Rvd25yZXYueG1sUEsFBgAAAAADAAMAtwAAAPoCAAAAAA==&#10;">
                  <v:oval id="타원 2876" o:spid="_x0000_s1510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" fillcolor="white [3212]" strokecolor="black [3213]" strokeweight="1pt"/>
                  <v:shape id="Text Box 2877" o:spid="_x0000_s1511" type="#_x0000_t202" style="position:absolute;left:4863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" filled="f" stroked="f" strokeweight=".5pt">
                    <v:textbox inset="0,0,0,0">
                      <w:txbxContent>
                        <w:p w14:paraId="53693A92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908" o:spid="_x0000_s1512" style="position:absolute;left:5354;top:16443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U7a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WUZgb3oQnIDe/AAAA//8DAFBLAQItABQABgAIAAAAIQDb4fbL7gAAAIUBAAATAAAAAAAAAAAA&#10;AAAAAAAAAABbQ29udGVudF9UeXBlc10ueG1sUEsBAi0AFAAGAAgAAAAhAFr0LFu/AAAAFQEAAAsA&#10;AAAAAAAAAAAAAAAAHwEAAF9yZWxzLy5yZWxzUEsBAi0AFAAGAAgAAAAhAKh5TtrEAAAA3QAAAA8A&#10;AAAAAAAAAAAAAAAABwIAAGRycy9kb3ducmV2LnhtbFBLBQYAAAAAAwADALcAAAD4AgAAAAA=&#10;">
                  <v:oval id="타원 2878" o:spid="_x0000_s1513" style="position:absolute;top:77821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" fillcolor="white [3212]" strokecolor="black [3213]" strokeweight="1pt"/>
                  <v:shape id="Text Box 2879" o:spid="_x0000_s1514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" filled="f" stroked="f" strokeweight=".5pt">
                    <v:textbox inset="0,0,0,0">
                      <w:txbxContent>
                        <w:p w14:paraId="15341EBF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10" o:spid="_x0000_s1515" style="position:absolute;left:5354;top:21258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tQB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Wcdgf3oQnIDe/AAAA//8DAFBLAQItABQABgAIAAAAIQDb4fbL7gAAAIUBAAATAAAAAAAAAAAA&#10;AAAAAAAAAABbQ29udGVudF9UeXBlc10ueG1sUEsBAi0AFAAGAAgAAAAhAFr0LFu/AAAAFQEAAAsA&#10;AAAAAAAAAAAAAAAAHwEAAF9yZWxzLy5yZWxzUEsBAi0AFAAGAAgAAAAhANPW1AHEAAAA3QAAAA8A&#10;AAAAAAAAAAAAAAAABwIAAGRycy9kb3ducmV2LnhtbFBLBQYAAAAAAwADALcAAAD4AgAAAAA=&#10;">
                  <v:oval id="타원 2911" o:spid="_x0000_s1516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" fillcolor="white [3212]" strokecolor="black [3213]" strokeweight="1pt"/>
                  <v:shape id="Text Box 2083" o:spid="_x0000_s1517" type="#_x0000_t202" style="position:absolute;left:4863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" filled="f" stroked="f" strokeweight=".5pt">
                    <v:textbox inset="0,0,0,0">
                      <w:txbxContent>
                        <w:p w14:paraId="59211332" w14:textId="6F8EE715" w:rsidR="00733671" w:rsidRPr="00C23D46" w:rsidRDefault="00733671" w:rsidP="00C23D46">
                          <w:pPr>
                            <w:rPr>
                              <w:rFonts w:ascii="맑은 고딕" w:hAnsi="맑은 고딕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4E37E7">
        <w:rPr>
          <w:rFonts w:ascii="맑은 고딕" w:hAnsi="맑은 고딕"/>
        </w:rPr>
        <w:t>1</w:t>
      </w:r>
      <w:r w:rsidR="008E30CD" w:rsidRPr="00336D61">
        <w:rPr>
          <w:rFonts w:ascii="맑은 고딕" w:hAnsi="맑은 고딕" w:hint="eastAsia"/>
        </w:rPr>
        <w:t xml:space="preserve"> </w:t>
      </w:r>
      <w:r w:rsidR="008E30CD" w:rsidRPr="00336D61">
        <w:rPr>
          <w:rFonts w:ascii="맑은 고딕" w:hAnsi="맑은 고딕" w:hint="eastAsia"/>
          <w:noProof/>
        </w:rPr>
        <w:t xml:space="preserve">카메라 선택 : </w:t>
      </w:r>
      <w:r w:rsidR="008E30CD" w:rsidRPr="00336D61">
        <w:rPr>
          <w:rFonts w:ascii="맑은 고딕" w:hAnsi="맑은 고딕" w:hint="eastAsia"/>
        </w:rPr>
        <w:t>이벤트 발생 카메라를 선택합니다.</w:t>
      </w:r>
      <w:r w:rsidR="008E30CD">
        <w:rPr>
          <w:rFonts w:ascii="맑은 고딕" w:hAnsi="맑은 고딕"/>
        </w:rPr>
        <w:br/>
      </w:r>
      <w:r w:rsidR="004E37E7">
        <w:rPr>
          <w:rFonts w:ascii="맑은 고딕" w:hAnsi="맑은 고딕"/>
        </w:rPr>
        <w:t>2</w:t>
      </w:r>
      <w:r w:rsidR="008E30CD" w:rsidRPr="00336D61">
        <w:rPr>
          <w:rFonts w:ascii="맑은 고딕" w:hAnsi="맑은 고딕" w:hint="eastAsia"/>
        </w:rPr>
        <w:t xml:space="preserve"> 마이크 (말하기</w:t>
      </w:r>
      <w:proofErr w:type="gramStart"/>
      <w:r w:rsidR="008E30CD" w:rsidRPr="00336D61">
        <w:rPr>
          <w:rFonts w:ascii="맑은 고딕" w:hAnsi="맑은 고딕" w:hint="eastAsia"/>
        </w:rPr>
        <w:t>) :</w:t>
      </w:r>
      <w:proofErr w:type="gramEnd"/>
      <w:r w:rsidR="008E30CD" w:rsidRPr="00336D61">
        <w:rPr>
          <w:rFonts w:ascii="맑은 고딕" w:hAnsi="맑은 고딕" w:hint="eastAsia"/>
        </w:rPr>
        <w:t xml:space="preserve"> 마이크로 말하기 사용을 선택합니다.</w:t>
      </w:r>
      <w:r w:rsidR="008E30CD">
        <w:rPr>
          <w:rFonts w:ascii="맑은 고딕" w:hAnsi="맑은 고딕"/>
        </w:rPr>
        <w:br/>
      </w:r>
      <w:r w:rsidR="004E37E7">
        <w:rPr>
          <w:rFonts w:ascii="맑은 고딕" w:hAnsi="맑은 고딕"/>
        </w:rPr>
        <w:t>3</w:t>
      </w:r>
      <w:r w:rsidR="008E30CD" w:rsidRPr="00336D61">
        <w:rPr>
          <w:rFonts w:ascii="맑은 고딕" w:hAnsi="맑은 고딕" w:hint="eastAsia"/>
        </w:rPr>
        <w:t xml:space="preserve"> 스피커 (듣기) : 스피커로 듣기를 선택합니다.</w:t>
      </w:r>
      <w:r w:rsidR="008E30CD">
        <w:rPr>
          <w:rFonts w:ascii="맑은 고딕" w:hAnsi="맑은 고딕"/>
        </w:rPr>
        <w:br/>
      </w:r>
      <w:r w:rsidR="004E37E7">
        <w:rPr>
          <w:rFonts w:ascii="맑은 고딕" w:hAnsi="맑은 고딕"/>
        </w:rPr>
        <w:t>4</w:t>
      </w:r>
      <w:r w:rsidR="008E30CD" w:rsidRPr="00336D61">
        <w:rPr>
          <w:rFonts w:ascii="맑은 고딕" w:hAnsi="맑은 고딕" w:hint="eastAsia"/>
        </w:rPr>
        <w:t xml:space="preserve"> 입력이 완료되면 추가 버튼을 클릭하고 닫기 버튼을 클릭하여 입력을 완료합니다.</w:t>
      </w:r>
      <w:r w:rsidR="008E30CD">
        <w:rPr>
          <w:rFonts w:ascii="맑은 고딕" w:hAnsi="맑은 고딕"/>
        </w:rPr>
        <w:br/>
      </w:r>
      <w:r w:rsidR="00142E75" w:rsidRPr="002B08C8">
        <w:rPr>
          <w:rFonts w:ascii="맑은 고딕" w:hAnsi="맑은 고딕"/>
        </w:rPr>
        <w:br w:type="page"/>
      </w:r>
    </w:p>
    <w:p w14:paraId="6061DA51" w14:textId="310F32AF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1" w:name="_Toc17460782"/>
      <w:r w:rsidRPr="002B08C8">
        <w:rPr>
          <w:rFonts w:ascii="맑은 고딕" w:hAnsi="맑은 고딕" w:hint="eastAsia"/>
        </w:rPr>
        <w:lastRenderedPageBreak/>
        <w:t>4</w:t>
      </w:r>
      <w:r w:rsidRPr="002B08C8">
        <w:rPr>
          <w:rFonts w:ascii="맑은 고딕" w:hAnsi="맑은 고딕"/>
        </w:rPr>
        <w:t>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/>
        </w:rPr>
        <w:t>.</w:t>
      </w:r>
      <w:r w:rsidR="00CD6771" w:rsidRPr="002B08C8">
        <w:rPr>
          <w:rFonts w:ascii="맑은 고딕" w:hAnsi="맑은 고딕"/>
        </w:rPr>
        <w:t>2.4</w:t>
      </w:r>
      <w:r w:rsidRPr="002B08C8">
        <w:rPr>
          <w:rFonts w:ascii="맑은 고딕" w:hAnsi="맑은 고딕"/>
        </w:rPr>
        <w:t xml:space="preserve"> </w:t>
      </w:r>
      <w:bookmarkEnd w:id="111"/>
      <w:r w:rsidR="006F62C7" w:rsidRPr="00EC170C">
        <w:rPr>
          <w:rFonts w:ascii="맑은 고딕" w:hAnsi="맑은 고딕" w:hint="eastAsia"/>
        </w:rPr>
        <w:t xml:space="preserve">이벤트 동작 </w:t>
      </w:r>
      <w:bookmarkStart w:id="112" w:name="_Hlk61352798"/>
      <w:proofErr w:type="spellStart"/>
      <w:r w:rsidR="006F62C7" w:rsidRPr="00EC170C">
        <w:rPr>
          <w:rFonts w:ascii="맑은 고딕" w:hAnsi="맑은 고딕"/>
        </w:rPr>
        <w:t>F</w:t>
      </w:r>
      <w:r w:rsidR="006F62C7" w:rsidRPr="00EC170C">
        <w:rPr>
          <w:rFonts w:ascii="맑은 고딕" w:hAnsi="맑은 고딕"/>
          <w:caps w:val="0"/>
        </w:rPr>
        <w:t>orced</w:t>
      </w:r>
      <w:r w:rsidR="006F62C7" w:rsidRPr="00EC170C">
        <w:rPr>
          <w:rFonts w:ascii="맑은 고딕" w:hAnsi="맑은 고딕"/>
        </w:rPr>
        <w:t>R</w:t>
      </w:r>
      <w:r w:rsidR="006F62C7" w:rsidRPr="00EC170C">
        <w:rPr>
          <w:rFonts w:ascii="맑은 고딕" w:hAnsi="맑은 고딕"/>
          <w:caps w:val="0"/>
        </w:rPr>
        <w:t>ecording</w:t>
      </w:r>
      <w:bookmarkEnd w:id="112"/>
      <w:proofErr w:type="spellEnd"/>
      <w:r w:rsidR="006F62C7" w:rsidRPr="00EC170C">
        <w:rPr>
          <w:rFonts w:ascii="맑은 고딕" w:hAnsi="맑은 고딕" w:hint="eastAsia"/>
        </w:rPr>
        <w:t>을 선택한 경우</w:t>
      </w:r>
    </w:p>
    <w:p w14:paraId="0F57EE09" w14:textId="77777777" w:rsidR="008E30CD" w:rsidRDefault="008E30CD" w:rsidP="00142E75">
      <w:pPr>
        <w:rPr>
          <w:rFonts w:ascii="맑은 고딕" w:hAnsi="맑은 고딕"/>
        </w:rPr>
      </w:pPr>
    </w:p>
    <w:p w14:paraId="3B53890A" w14:textId="25C68972" w:rsidR="008E30CD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3087744" behindDoc="1" locked="0" layoutInCell="1" allowOverlap="1" wp14:anchorId="096B525E" wp14:editId="4B83CE3B">
            <wp:simplePos x="0" y="0"/>
            <wp:positionH relativeFrom="margin">
              <wp:posOffset>2514600</wp:posOffset>
            </wp:positionH>
            <wp:positionV relativeFrom="paragraph">
              <wp:posOffset>744855</wp:posOffset>
            </wp:positionV>
            <wp:extent cx="3420000" cy="2516400"/>
            <wp:effectExtent l="19050" t="19050" r="9525" b="17780"/>
            <wp:wrapTight wrapText="bothSides">
              <wp:wrapPolygon edited="0">
                <wp:start x="-120" y="-164"/>
                <wp:lineTo x="-120" y="21589"/>
                <wp:lineTo x="21540" y="21589"/>
                <wp:lineTo x="21540" y="-164"/>
                <wp:lineTo x="-120" y="-164"/>
              </wp:wrapPolygon>
            </wp:wrapTight>
            <wp:docPr id="286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000" cy="25164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>이벤트 발생시 녹화 모드를 지정할 수 있습니다.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이벤트 이름을 입력하고 이벤트 종류에서 </w:t>
      </w:r>
      <w:proofErr w:type="spellStart"/>
      <w:r w:rsidRPr="002E67D0">
        <w:rPr>
          <w:rFonts w:ascii="맑은 고딕" w:hAnsi="맑은 고딕"/>
        </w:rPr>
        <w:t>ForcedRecording</w:t>
      </w:r>
      <w:proofErr w:type="spellEnd"/>
      <w:r>
        <w:rPr>
          <w:rFonts w:ascii="맑은 고딕" w:hAnsi="맑은 고딕" w:hint="eastAsia"/>
        </w:rPr>
        <w:t>를 선택하면 아래와 같은 메뉴가 활성화됩니다.</w:t>
      </w:r>
    </w:p>
    <w:p w14:paraId="0EBD2033" w14:textId="7D0BA378" w:rsidR="008E30CD" w:rsidRDefault="00AF2E1C" w:rsidP="008E30CD">
      <w:pPr>
        <w:rPr>
          <w:rFonts w:ascii="맑은 고딕" w:hAnsi="맑은 고딕"/>
        </w:rPr>
      </w:pP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3824" behindDoc="0" locked="0" layoutInCell="1" allowOverlap="1" wp14:anchorId="038E7858" wp14:editId="1A8B92BD">
                <wp:simplePos x="0" y="0"/>
                <wp:positionH relativeFrom="column">
                  <wp:posOffset>3126740</wp:posOffset>
                </wp:positionH>
                <wp:positionV relativeFrom="paragraph">
                  <wp:posOffset>979805</wp:posOffset>
                </wp:positionV>
                <wp:extent cx="129540" cy="295275"/>
                <wp:effectExtent l="0" t="0" r="0" b="0"/>
                <wp:wrapNone/>
                <wp:docPr id="314" name="Text Box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34F321" w14:textId="77777777" w:rsidR="00733671" w:rsidRPr="003336FB" w:rsidRDefault="00733671" w:rsidP="00C64AC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8E7858" id="Text Box 314" o:spid="_x0000_s1518" type="#_x0000_t202" style="position:absolute;margin-left:246.2pt;margin-top:77.15pt;width:10.2pt;height:23.25pt;z-index:25313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" filled="f" stroked="f" strokeweight=".5pt">
                <v:textbox inset="0,0,0,0">
                  <w:txbxContent>
                    <w:p w14:paraId="0E34F321" w14:textId="77777777" w:rsidR="00733671" w:rsidRPr="003336FB" w:rsidRDefault="00733671" w:rsidP="00C64AC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2800" behindDoc="0" locked="0" layoutInCell="1" allowOverlap="1" wp14:anchorId="1F4E8A77" wp14:editId="77892650">
                <wp:simplePos x="0" y="0"/>
                <wp:positionH relativeFrom="column">
                  <wp:posOffset>3075305</wp:posOffset>
                </wp:positionH>
                <wp:positionV relativeFrom="paragraph">
                  <wp:posOffset>1060544</wp:posOffset>
                </wp:positionV>
                <wp:extent cx="184785" cy="178435"/>
                <wp:effectExtent l="0" t="0" r="0" b="0"/>
                <wp:wrapNone/>
                <wp:docPr id="285" name="타원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784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72DA8C0" id="타원 285" o:spid="_x0000_s1026" style="position:absolute;left:0;text-align:left;margin-left:242.15pt;margin-top:83.5pt;width:14.55pt;height:14.05pt;z-index:25313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" fillcolor="white [3212]" strokecolor="black [3213]" strokeweight="1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0752" behindDoc="0" locked="0" layoutInCell="1" allowOverlap="1" wp14:anchorId="3EE19722" wp14:editId="638FBA1B">
                <wp:simplePos x="0" y="0"/>
                <wp:positionH relativeFrom="column">
                  <wp:posOffset>3075305</wp:posOffset>
                </wp:positionH>
                <wp:positionV relativeFrom="paragraph">
                  <wp:posOffset>1938020</wp:posOffset>
                </wp:positionV>
                <wp:extent cx="184785" cy="178435"/>
                <wp:effectExtent l="0" t="0" r="0" b="0"/>
                <wp:wrapNone/>
                <wp:docPr id="282" name="타원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784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25F276B" id="타원 282" o:spid="_x0000_s1026" style="position:absolute;left:0;text-align:left;margin-left:242.15pt;margin-top:152.6pt;width:14.55pt;height:14.05pt;z-index:25313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" fillcolor="white [3212]" strokecolor="black [3213]" strokeweight="1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1776" behindDoc="0" locked="0" layoutInCell="1" allowOverlap="1" wp14:anchorId="312ACAF0" wp14:editId="1BE37F25">
                <wp:simplePos x="0" y="0"/>
                <wp:positionH relativeFrom="column">
                  <wp:posOffset>3126740</wp:posOffset>
                </wp:positionH>
                <wp:positionV relativeFrom="paragraph">
                  <wp:posOffset>1857375</wp:posOffset>
                </wp:positionV>
                <wp:extent cx="129540" cy="295275"/>
                <wp:effectExtent l="0" t="0" r="0" b="0"/>
                <wp:wrapNone/>
                <wp:docPr id="283" name="Text Box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88F071" w14:textId="77777777" w:rsidR="00733671" w:rsidRPr="003336FB" w:rsidRDefault="00733671" w:rsidP="00C64AC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2ACAF0" id="Text Box 283" o:spid="_x0000_s1519" type="#_x0000_t202" style="position:absolute;margin-left:246.2pt;margin-top:146.25pt;width:10.2pt;height:23.25pt;z-index:25313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" filled="f" stroked="f" strokeweight=".5pt">
                <v:textbox inset="0,0,0,0">
                  <w:txbxContent>
                    <w:p w14:paraId="3588F071" w14:textId="77777777" w:rsidR="00733671" w:rsidRPr="003336FB" w:rsidRDefault="00733671" w:rsidP="00C64AC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95264" behindDoc="0" locked="0" layoutInCell="1" allowOverlap="1" wp14:anchorId="310AECDF" wp14:editId="0191600C">
                <wp:simplePos x="0" y="0"/>
                <wp:positionH relativeFrom="column">
                  <wp:posOffset>3377990</wp:posOffset>
                </wp:positionH>
                <wp:positionV relativeFrom="paragraph">
                  <wp:posOffset>810365</wp:posOffset>
                </wp:positionV>
                <wp:extent cx="2399193" cy="732470"/>
                <wp:effectExtent l="0" t="0" r="20320" b="10795"/>
                <wp:wrapNone/>
                <wp:docPr id="2413" name="직사각형 2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9193" cy="732470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34C3E4" id="직사각형 2413" o:spid="_x0000_s1026" style="position:absolute;left:0;text-align:left;margin-left:266pt;margin-top:63.8pt;width:188.9pt;height:57.65pt;z-index:2531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" filled="f" strokecolor="red" strokeweight="1.25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96288" behindDoc="0" locked="0" layoutInCell="1" allowOverlap="1" wp14:anchorId="7F9E5475" wp14:editId="411E6947">
                <wp:simplePos x="0" y="0"/>
                <wp:positionH relativeFrom="column">
                  <wp:posOffset>3372607</wp:posOffset>
                </wp:positionH>
                <wp:positionV relativeFrom="paragraph">
                  <wp:posOffset>1785221</wp:posOffset>
                </wp:positionV>
                <wp:extent cx="2405274" cy="536171"/>
                <wp:effectExtent l="0" t="0" r="14605" b="16510"/>
                <wp:wrapNone/>
                <wp:docPr id="2414" name="직사각형 2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5274" cy="536171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54C28F" id="직사각형 2414" o:spid="_x0000_s1026" style="position:absolute;left:0;text-align:left;margin-left:265.55pt;margin-top:140.55pt;width:189.4pt;height:42.2pt;z-index:2531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" filled="f" strokecolor="red" strokeweight="1.25pt"/>
            </w:pict>
          </mc:Fallback>
        </mc:AlternateContent>
      </w:r>
      <w:r w:rsidR="008E30CD">
        <w:rPr>
          <w:rFonts w:ascii="맑은 고딕" w:hAnsi="맑은 고딕" w:hint="eastAsia"/>
        </w:rPr>
        <w:t>1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클라이언트 정보</w:t>
      </w:r>
      <w:r w:rsidR="008E30CD">
        <w:rPr>
          <w:rFonts w:ascii="맑은 고딕" w:hAnsi="맑은 고딕"/>
        </w:rPr>
        <w:br/>
        <w:t xml:space="preserve">- </w:t>
      </w:r>
      <w:proofErr w:type="gramStart"/>
      <w:r w:rsidR="008E30CD">
        <w:rPr>
          <w:rFonts w:ascii="맑은 고딕" w:hAnsi="맑은 고딕" w:hint="eastAsia"/>
        </w:rPr>
        <w:t xml:space="preserve">주소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녹화 되는 서버의 I</w:t>
      </w:r>
      <w:r w:rsidR="008E30CD">
        <w:rPr>
          <w:rFonts w:ascii="맑은 고딕" w:hAnsi="맑은 고딕"/>
        </w:rPr>
        <w:t>P</w:t>
      </w:r>
      <w:r w:rsidR="008E30CD">
        <w:rPr>
          <w:rFonts w:ascii="맑은 고딕" w:hAnsi="맑은 고딕" w:hint="eastAsia"/>
        </w:rPr>
        <w:t>주소를 입력합니다.</w:t>
      </w:r>
      <w:r w:rsidR="008E30CD">
        <w:rPr>
          <w:rFonts w:ascii="맑은 고딕" w:hAnsi="맑은 고딕"/>
        </w:rPr>
        <w:br/>
        <w:t xml:space="preserve">- </w:t>
      </w:r>
      <w:r w:rsidR="008E30CD">
        <w:rPr>
          <w:rFonts w:ascii="맑은 고딕" w:hAnsi="맑은 고딕" w:hint="eastAsia"/>
        </w:rPr>
        <w:t xml:space="preserve">포트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통신하는 포트를 입력합니다.</w:t>
      </w:r>
      <w:r w:rsidR="008E30CD">
        <w:rPr>
          <w:rFonts w:ascii="맑은 고딕" w:hAnsi="맑은 고딕"/>
        </w:rPr>
        <w:t xml:space="preserve"> </w:t>
      </w:r>
      <w:r w:rsidR="00C64AC3">
        <w:rPr>
          <w:rFonts w:ascii="맑은 고딕" w:hAnsi="맑은 고딕"/>
        </w:rPr>
        <w:br/>
      </w:r>
      <w:r w:rsidR="004E37E7">
        <w:rPr>
          <w:rFonts w:ascii="맑은 고딕" w:hAnsi="맑은 고딕"/>
        </w:rPr>
        <w:t>(</w:t>
      </w:r>
      <w:r w:rsidR="004E37E7">
        <w:rPr>
          <w:rFonts w:ascii="맑은 고딕" w:hAnsi="맑은 고딕" w:hint="eastAsia"/>
        </w:rPr>
        <w:t xml:space="preserve">포트는 관리서버에서 </w:t>
      </w:r>
      <w:proofErr w:type="spellStart"/>
      <w:proofErr w:type="gramStart"/>
      <w:r w:rsidR="004E37E7">
        <w:rPr>
          <w:rFonts w:ascii="맑은 고딕" w:hAnsi="맑은 고딕" w:hint="eastAsia"/>
        </w:rPr>
        <w:t>동작시</w:t>
      </w:r>
      <w:proofErr w:type="spellEnd"/>
      <w:r w:rsidR="004E37E7">
        <w:rPr>
          <w:rFonts w:ascii="맑은 고딕" w:hAnsi="맑은 고딕" w:hint="eastAsia"/>
        </w:rPr>
        <w:t xml:space="preserve"> </w:t>
      </w:r>
      <w:r w:rsidR="004E37E7">
        <w:rPr>
          <w:rFonts w:ascii="맑은 고딕" w:hAnsi="맑은 고딕"/>
        </w:rPr>
        <w:t>:</w:t>
      </w:r>
      <w:proofErr w:type="gramEnd"/>
      <w:r w:rsidR="004E37E7">
        <w:rPr>
          <w:rFonts w:ascii="맑은 고딕" w:hAnsi="맑은 고딕"/>
        </w:rPr>
        <w:t xml:space="preserve"> 80</w:t>
      </w:r>
      <w:r w:rsidR="004E37E7">
        <w:rPr>
          <w:rFonts w:ascii="맑은 고딕" w:hAnsi="맑은 고딕"/>
        </w:rPr>
        <w:br/>
        <w:t xml:space="preserve">           </w:t>
      </w:r>
      <w:r w:rsidR="004E37E7">
        <w:rPr>
          <w:rFonts w:ascii="맑은 고딕" w:hAnsi="맑은 고딕" w:hint="eastAsia"/>
        </w:rPr>
        <w:t xml:space="preserve">클라이언트 </w:t>
      </w:r>
      <w:proofErr w:type="spellStart"/>
      <w:r w:rsidR="004E37E7">
        <w:rPr>
          <w:rFonts w:ascii="맑은 고딕" w:hAnsi="맑은 고딕" w:hint="eastAsia"/>
        </w:rPr>
        <w:t>동작시</w:t>
      </w:r>
      <w:proofErr w:type="spellEnd"/>
      <w:r w:rsidR="004E37E7">
        <w:rPr>
          <w:rFonts w:ascii="맑은 고딕" w:hAnsi="맑은 고딕" w:hint="eastAsia"/>
        </w:rPr>
        <w:t xml:space="preserve"> </w:t>
      </w:r>
      <w:r w:rsidR="004E37E7">
        <w:rPr>
          <w:rFonts w:ascii="맑은 고딕" w:hAnsi="맑은 고딕"/>
        </w:rPr>
        <w:t>: 81)</w:t>
      </w:r>
      <w:r w:rsidR="008E30CD">
        <w:rPr>
          <w:rFonts w:ascii="맑은 고딕" w:hAnsi="맑은 고딕"/>
        </w:rPr>
        <w:br/>
      </w:r>
      <w:r w:rsidR="008E30CD">
        <w:rPr>
          <w:rFonts w:ascii="맑은 고딕" w:hAnsi="맑은 고딕" w:hint="eastAsia"/>
        </w:rPr>
        <w:t>-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아이디,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비밀번호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관리서버의 아이디</w:t>
      </w:r>
      <w:r w:rsidR="008E30CD">
        <w:rPr>
          <w:rFonts w:ascii="맑은 고딕" w:hAnsi="맑은 고딕"/>
        </w:rPr>
        <w:t xml:space="preserve">, </w:t>
      </w:r>
      <w:r w:rsidR="008E30CD">
        <w:rPr>
          <w:rFonts w:ascii="맑은 고딕" w:hAnsi="맑은 고딕" w:hint="eastAsia"/>
        </w:rPr>
        <w:t>비밀번호를 입력합니다.</w:t>
      </w:r>
    </w:p>
    <w:p w14:paraId="4936CE19" w14:textId="075959FD" w:rsidR="008E30CD" w:rsidRDefault="00AF2E1C" w:rsidP="008E30CD">
      <w:pPr>
        <w:rPr>
          <w:rFonts w:ascii="맑은 고딕" w:hAnsi="맑은 고딕"/>
        </w:rPr>
      </w:pP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7920" behindDoc="0" locked="0" layoutInCell="1" allowOverlap="1" wp14:anchorId="22DD297D" wp14:editId="46B9961F">
                <wp:simplePos x="0" y="0"/>
                <wp:positionH relativeFrom="column">
                  <wp:posOffset>2969895</wp:posOffset>
                </wp:positionH>
                <wp:positionV relativeFrom="paragraph">
                  <wp:posOffset>2108835</wp:posOffset>
                </wp:positionV>
                <wp:extent cx="184785" cy="178435"/>
                <wp:effectExtent l="0" t="0" r="0" b="0"/>
                <wp:wrapNone/>
                <wp:docPr id="465" name="타원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784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D260DC" id="타원 465" o:spid="_x0000_s1026" style="position:absolute;left:0;text-align:left;margin-left:233.85pt;margin-top:166.05pt;width:14.55pt;height:14.05pt;z-index:25313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" fillcolor="white [3212]" strokecolor="black [3213]" strokeweight="1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8944" behindDoc="0" locked="0" layoutInCell="1" allowOverlap="1" wp14:anchorId="5E311920" wp14:editId="58C0F395">
                <wp:simplePos x="0" y="0"/>
                <wp:positionH relativeFrom="column">
                  <wp:posOffset>3021330</wp:posOffset>
                </wp:positionH>
                <wp:positionV relativeFrom="paragraph">
                  <wp:posOffset>2028411</wp:posOffset>
                </wp:positionV>
                <wp:extent cx="129540" cy="295275"/>
                <wp:effectExtent l="0" t="0" r="0" b="0"/>
                <wp:wrapNone/>
                <wp:docPr id="487" name="Text Box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8FC21" w14:textId="77777777" w:rsidR="00733671" w:rsidRPr="003336FB" w:rsidRDefault="00733671" w:rsidP="00C64AC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311920" id="Text Box 487" o:spid="_x0000_s1520" type="#_x0000_t202" style="position:absolute;margin-left:237.9pt;margin-top:159.7pt;width:10.2pt;height:23.25pt;z-index:25313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" filled="f" stroked="f" strokeweight=".5pt">
                <v:textbox inset="0,0,0,0">
                  <w:txbxContent>
                    <w:p w14:paraId="16A8FC21" w14:textId="77777777" w:rsidR="00733671" w:rsidRPr="003336FB" w:rsidRDefault="00733671" w:rsidP="00C64AC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6896" behindDoc="0" locked="0" layoutInCell="1" allowOverlap="1" wp14:anchorId="774ABBC5" wp14:editId="7D4D908A">
                <wp:simplePos x="0" y="0"/>
                <wp:positionH relativeFrom="column">
                  <wp:posOffset>3021330</wp:posOffset>
                </wp:positionH>
                <wp:positionV relativeFrom="paragraph">
                  <wp:posOffset>2921000</wp:posOffset>
                </wp:positionV>
                <wp:extent cx="129540" cy="295275"/>
                <wp:effectExtent l="0" t="0" r="0" b="0"/>
                <wp:wrapNone/>
                <wp:docPr id="316" name="Text Box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13116E" w14:textId="77777777" w:rsidR="00733671" w:rsidRPr="003336FB" w:rsidRDefault="00733671" w:rsidP="00C64AC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ABBC5" id="Text Box 316" o:spid="_x0000_s1521" type="#_x0000_t202" style="position:absolute;margin-left:237.9pt;margin-top:230pt;width:10.2pt;height:23.25pt;z-index:2531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" filled="f" stroked="f" strokeweight=".5pt">
                <v:textbox inset="0,0,0,0">
                  <w:txbxContent>
                    <w:p w14:paraId="4D13116E" w14:textId="77777777" w:rsidR="00733671" w:rsidRPr="003336FB" w:rsidRDefault="00733671" w:rsidP="00C64AC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35872" behindDoc="0" locked="0" layoutInCell="1" allowOverlap="1" wp14:anchorId="6D03BC16" wp14:editId="23AEF02D">
                <wp:simplePos x="0" y="0"/>
                <wp:positionH relativeFrom="column">
                  <wp:posOffset>2969895</wp:posOffset>
                </wp:positionH>
                <wp:positionV relativeFrom="paragraph">
                  <wp:posOffset>3002201</wp:posOffset>
                </wp:positionV>
                <wp:extent cx="184785" cy="178435"/>
                <wp:effectExtent l="0" t="0" r="0" b="0"/>
                <wp:wrapNone/>
                <wp:docPr id="315" name="타원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784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F238601" id="타원 315" o:spid="_x0000_s1026" style="position:absolute;left:0;text-align:left;margin-left:233.85pt;margin-top:236.4pt;width:14.55pt;height:14.05pt;z-index:2531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" fillcolor="white [3212]" strokecolor="black [3213]" strokeweight="1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98336" behindDoc="0" locked="0" layoutInCell="1" allowOverlap="1" wp14:anchorId="0452F43F" wp14:editId="0940B383">
                <wp:simplePos x="0" y="0"/>
                <wp:positionH relativeFrom="column">
                  <wp:posOffset>3268413</wp:posOffset>
                </wp:positionH>
                <wp:positionV relativeFrom="paragraph">
                  <wp:posOffset>1858986</wp:posOffset>
                </wp:positionV>
                <wp:extent cx="2495587" cy="720725"/>
                <wp:effectExtent l="0" t="0" r="19050" b="22225"/>
                <wp:wrapNone/>
                <wp:docPr id="2415" name="직사각형 2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87" cy="720725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B19F2" id="직사각형 2415" o:spid="_x0000_s1026" style="position:absolute;left:0;text-align:left;margin-left:257.35pt;margin-top:146.4pt;width:196.5pt;height:56.75pt;z-index:2531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" filled="f" strokecolor="red" strokeweight="1.25pt"/>
            </w:pict>
          </mc:Fallback>
        </mc:AlternateContent>
      </w: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199360" behindDoc="0" locked="0" layoutInCell="1" allowOverlap="1" wp14:anchorId="6933DB6E" wp14:editId="12334ECE">
                <wp:simplePos x="0" y="0"/>
                <wp:positionH relativeFrom="column">
                  <wp:posOffset>3261875</wp:posOffset>
                </wp:positionH>
                <wp:positionV relativeFrom="paragraph">
                  <wp:posOffset>2811171</wp:posOffset>
                </wp:positionV>
                <wp:extent cx="2502188" cy="551222"/>
                <wp:effectExtent l="0" t="0" r="12700" b="20320"/>
                <wp:wrapNone/>
                <wp:docPr id="2416" name="직사각형 2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2188" cy="551222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273A83" id="직사각형 2416" o:spid="_x0000_s1026" style="position:absolute;left:0;text-align:left;margin-left:256.85pt;margin-top:221.35pt;width:197pt;height:43.4pt;z-index:2531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" filled="f" strokecolor="red" strokeweight="1.25pt"/>
            </w:pict>
          </mc:Fallback>
        </mc:AlternateContent>
      </w:r>
      <w:r w:rsidR="008E30CD" w:rsidRPr="00336D61">
        <w:rPr>
          <w:rFonts w:ascii="맑은 고딕" w:hAnsi="맑은 고딕"/>
          <w:noProof/>
        </w:rPr>
        <w:drawing>
          <wp:anchor distT="0" distB="0" distL="114300" distR="114300" simplePos="0" relativeHeight="253088768" behindDoc="1" locked="0" layoutInCell="1" allowOverlap="1" wp14:anchorId="3AB34C47" wp14:editId="556300BD">
            <wp:simplePos x="0" y="0"/>
            <wp:positionH relativeFrom="margin">
              <wp:posOffset>2514600</wp:posOffset>
            </wp:positionH>
            <wp:positionV relativeFrom="paragraph">
              <wp:posOffset>902335</wp:posOffset>
            </wp:positionV>
            <wp:extent cx="3419475" cy="2505075"/>
            <wp:effectExtent l="19050" t="19050" r="9525" b="28575"/>
            <wp:wrapTight wrapText="bothSides">
              <wp:wrapPolygon edited="0">
                <wp:start x="-120" y="-164"/>
                <wp:lineTo x="-120" y="21682"/>
                <wp:lineTo x="21540" y="21682"/>
                <wp:lineTo x="21540" y="-164"/>
                <wp:lineTo x="-120" y="-164"/>
              </wp:wrapPolygon>
            </wp:wrapTight>
            <wp:docPr id="286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5050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30CD">
        <w:rPr>
          <w:rFonts w:ascii="맑은 고딕" w:hAnsi="맑은 고딕" w:hint="eastAsia"/>
        </w:rPr>
        <w:t>2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녹화 설정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- 카메라 선택 콤보 박스에서 </w:t>
      </w:r>
      <w:r w:rsidR="008E30CD">
        <w:rPr>
          <w:rFonts w:ascii="맑은 고딕" w:hAnsi="맑은 고딕" w:hint="eastAsia"/>
        </w:rPr>
        <w:t xml:space="preserve">이벤트 발생 </w:t>
      </w:r>
      <w:r w:rsidR="008E30CD" w:rsidRPr="00336D61">
        <w:rPr>
          <w:rFonts w:ascii="맑은 고딕" w:hAnsi="맑은 고딕" w:hint="eastAsia"/>
        </w:rPr>
        <w:t>카메라를 선택합니다.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>- 녹화타입을 설정합니다.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- 녹화 </w:t>
      </w:r>
      <w:proofErr w:type="gramStart"/>
      <w:r w:rsidR="008E30CD" w:rsidRPr="00336D61">
        <w:rPr>
          <w:rFonts w:ascii="맑은 고딕" w:hAnsi="맑은 고딕" w:hint="eastAsia"/>
        </w:rPr>
        <w:t>타입 :</w:t>
      </w:r>
      <w:proofErr w:type="gramEnd"/>
      <w:r w:rsidR="008E30CD" w:rsidRPr="00336D61">
        <w:rPr>
          <w:rFonts w:ascii="맑은 고딕" w:hAnsi="맑은 고딕" w:hint="eastAsia"/>
        </w:rPr>
        <w:t xml:space="preserve"> </w:t>
      </w:r>
      <w:r w:rsidR="008E30CD">
        <w:rPr>
          <w:rFonts w:ascii="맑은 고딕" w:hAnsi="맑은 고딕" w:hint="eastAsia"/>
        </w:rPr>
        <w:t>시간,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이벤트 </w:t>
      </w:r>
      <w:r w:rsidR="008E30CD">
        <w:rPr>
          <w:rFonts w:ascii="맑은 고딕" w:hAnsi="맑은 고딕"/>
        </w:rPr>
        <w:t>2</w:t>
      </w:r>
      <w:r w:rsidR="008E30CD">
        <w:rPr>
          <w:rFonts w:ascii="맑은 고딕" w:hAnsi="맑은 고딕" w:hint="eastAsia"/>
        </w:rPr>
        <w:t>종류가 있습니다.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* 시간 </w:t>
      </w:r>
      <w:r w:rsidR="008E30CD">
        <w:rPr>
          <w:rFonts w:ascii="맑은 고딕" w:hAnsi="맑은 고딕"/>
        </w:rPr>
        <w:t>:</w:t>
      </w:r>
      <w:r w:rsidR="008E30CD" w:rsidRPr="00336D61">
        <w:rPr>
          <w:rFonts w:ascii="맑은 고딕" w:hAnsi="맑은 고딕" w:hint="eastAsia"/>
        </w:rPr>
        <w:t xml:space="preserve"> 이벤트 발생 </w:t>
      </w:r>
      <w:r w:rsidR="008E30CD">
        <w:rPr>
          <w:rFonts w:ascii="맑은 고딕" w:hAnsi="맑은 고딕" w:hint="eastAsia"/>
        </w:rPr>
        <w:t>기준</w:t>
      </w:r>
      <w:r w:rsidR="008E30CD" w:rsidRPr="00336D61">
        <w:rPr>
          <w:rFonts w:ascii="맑은 고딕" w:hAnsi="맑은 고딕" w:hint="eastAsia"/>
        </w:rPr>
        <w:t xml:space="preserve"> 녹화 시간 설정 합니다.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* </w:t>
      </w:r>
      <w:proofErr w:type="gramStart"/>
      <w:r w:rsidR="008E30CD" w:rsidRPr="00336D61">
        <w:rPr>
          <w:rFonts w:ascii="맑은 고딕" w:hAnsi="맑은 고딕" w:hint="eastAsia"/>
        </w:rPr>
        <w:t xml:space="preserve">이벤트 </w:t>
      </w:r>
      <w:r w:rsidR="008E30CD">
        <w:rPr>
          <w:rFonts w:ascii="맑은 고딕" w:hAnsi="맑은 고딕"/>
        </w:rPr>
        <w:t>:</w:t>
      </w:r>
      <w:proofErr w:type="gramEnd"/>
      <w:r w:rsidR="008E30CD" w:rsidRPr="00336D61">
        <w:rPr>
          <w:rFonts w:ascii="맑은 고딕" w:hAnsi="맑은 고딕" w:hint="eastAsia"/>
        </w:rPr>
        <w:t xml:space="preserve"> 이벤트 발생 </w:t>
      </w:r>
      <w:r w:rsidR="008E30CD">
        <w:rPr>
          <w:rFonts w:ascii="맑은 고딕" w:hAnsi="맑은 고딕" w:hint="eastAsia"/>
        </w:rPr>
        <w:t>기준</w:t>
      </w:r>
      <w:r w:rsidR="008E30CD" w:rsidRPr="00336D61">
        <w:rPr>
          <w:rFonts w:ascii="맑은 고딕" w:hAnsi="맑은 고딕" w:hint="eastAsia"/>
        </w:rPr>
        <w:t xml:space="preserve"> 최대 녹화 시간 설정 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>- 녹화 시간 : 시간 설정 시 이벤트 발생 후 설정 한 시간만큼 강제 녹화를 진행합니다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>- 입력이 완료되면 추가 버튼을 클릭하고 닫기 버튼을 클릭하여 입력을 완료합니다.</w:t>
      </w:r>
      <w:r w:rsidR="008E30CD"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&lt;이벤트 녹화타입 : 이벤트&gt;</w:t>
      </w:r>
    </w:p>
    <w:p w14:paraId="0FD43FB0" w14:textId="77777777" w:rsidR="008E30CD" w:rsidRDefault="008E30CD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568D62A2" w14:textId="47337AF9" w:rsidR="00142E75" w:rsidRPr="002B08C8" w:rsidRDefault="00142E75" w:rsidP="00CD6771">
      <w:pPr>
        <w:pStyle w:val="4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2.5</w:t>
      </w:r>
      <w:r w:rsidR="00AD08CF" w:rsidRPr="002B08C8">
        <w:rPr>
          <w:rFonts w:ascii="맑은 고딕" w:hAnsi="맑은 고딕"/>
        </w:rPr>
        <w:t xml:space="preserve"> </w:t>
      </w:r>
      <w:r w:rsidR="006F62C7" w:rsidRPr="00A028D1">
        <w:rPr>
          <w:rFonts w:ascii="맑은 고딕" w:hAnsi="맑은 고딕" w:hint="eastAsia"/>
        </w:rPr>
        <w:t xml:space="preserve">이벤트 동작 </w:t>
      </w:r>
      <w:proofErr w:type="spellStart"/>
      <w:r w:rsidR="006F62C7" w:rsidRPr="00A028D1">
        <w:rPr>
          <w:rFonts w:ascii="맑은 고딕" w:hAnsi="맑은 고딕"/>
        </w:rPr>
        <w:t>M</w:t>
      </w:r>
      <w:r w:rsidR="006F62C7" w:rsidRPr="00A028D1">
        <w:rPr>
          <w:rFonts w:ascii="맑은 고딕" w:hAnsi="맑은 고딕"/>
          <w:caps w:val="0"/>
        </w:rPr>
        <w:t>obile</w:t>
      </w:r>
      <w:r w:rsidR="006F62C7" w:rsidRPr="00A028D1">
        <w:rPr>
          <w:rFonts w:ascii="맑은 고딕" w:hAnsi="맑은 고딕"/>
        </w:rPr>
        <w:t>N</w:t>
      </w:r>
      <w:r w:rsidR="006F62C7" w:rsidRPr="00A028D1">
        <w:rPr>
          <w:rFonts w:ascii="맑은 고딕" w:hAnsi="맑은 고딕"/>
          <w:caps w:val="0"/>
        </w:rPr>
        <w:t>otification</w:t>
      </w:r>
      <w:proofErr w:type="spellEnd"/>
      <w:r w:rsidR="006F62C7" w:rsidRPr="00A028D1">
        <w:rPr>
          <w:rFonts w:ascii="맑은 고딕" w:hAnsi="맑은 고딕" w:hint="eastAsia"/>
        </w:rPr>
        <w:t>을 선택한 경우</w:t>
      </w:r>
    </w:p>
    <w:p w14:paraId="5BFD9870" w14:textId="77777777" w:rsidR="008E30CD" w:rsidRDefault="008E30CD" w:rsidP="00142E75">
      <w:pPr>
        <w:rPr>
          <w:rFonts w:ascii="맑은 고딕" w:hAnsi="맑은 고딕"/>
        </w:rPr>
      </w:pPr>
    </w:p>
    <w:p w14:paraId="2ACDE4CB" w14:textId="0E92E977" w:rsidR="008E30CD" w:rsidRPr="00336D61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3092864" behindDoc="1" locked="0" layoutInCell="1" allowOverlap="1" wp14:anchorId="1D3276E5" wp14:editId="52202C93">
            <wp:simplePos x="0" y="0"/>
            <wp:positionH relativeFrom="margin">
              <wp:posOffset>2067560</wp:posOffset>
            </wp:positionH>
            <wp:positionV relativeFrom="paragraph">
              <wp:posOffset>640715</wp:posOffset>
            </wp:positionV>
            <wp:extent cx="3857625" cy="1495425"/>
            <wp:effectExtent l="19050" t="19050" r="28575" b="28575"/>
            <wp:wrapTight wrapText="bothSides">
              <wp:wrapPolygon edited="0">
                <wp:start x="-107" y="-275"/>
                <wp:lineTo x="-107" y="21738"/>
                <wp:lineTo x="21653" y="21738"/>
                <wp:lineTo x="21653" y="-275"/>
                <wp:lineTo x="-107" y="-275"/>
              </wp:wrapPolygon>
            </wp:wrapTight>
            <wp:docPr id="286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14954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>이벤트 발생시 모바일 앱에 알람을 전송합니다.</w:t>
      </w:r>
      <w:r w:rsidR="00187B02">
        <w:rPr>
          <w:rFonts w:ascii="맑은 고딕" w:hAnsi="맑은 고딕"/>
        </w:rPr>
        <w:t xml:space="preserve"> (</w:t>
      </w:r>
      <w:r w:rsidR="00187B02">
        <w:rPr>
          <w:rFonts w:ascii="맑은 고딕" w:hAnsi="맑은 고딕" w:hint="eastAsia"/>
        </w:rPr>
        <w:t>자사 앱만 사용이 가능합니다.</w:t>
      </w:r>
      <w:r w:rsidR="00187B02">
        <w:rPr>
          <w:rFonts w:ascii="맑은 고딕" w:hAnsi="맑은 고딕"/>
        </w:rPr>
        <w:t>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이벤트 이름을 입력하고 이벤트 종류에서 </w:t>
      </w:r>
      <w:proofErr w:type="spellStart"/>
      <w:r w:rsidRPr="00A028D1">
        <w:rPr>
          <w:rFonts w:ascii="맑은 고딕" w:hAnsi="맑은 고딕"/>
        </w:rPr>
        <w:t>MobileNotification</w:t>
      </w:r>
      <w:proofErr w:type="spellEnd"/>
      <w:r>
        <w:rPr>
          <w:rFonts w:ascii="맑은 고딕" w:hAnsi="맑은 고딕" w:hint="eastAsia"/>
        </w:rPr>
        <w:t>를 선택하면 아래와 같은 메뉴가 활성화됩니다.</w:t>
      </w:r>
    </w:p>
    <w:p w14:paraId="16EB6672" w14:textId="3BB36B97" w:rsidR="00297CC7" w:rsidRDefault="00AF2E1C" w:rsidP="008E30CD">
      <w:pPr>
        <w:rPr>
          <w:rFonts w:ascii="맑은 고딕" w:hAnsi="맑은 고딕"/>
        </w:rPr>
      </w:pPr>
      <w:r w:rsidRPr="00C64AC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3201408" behindDoc="0" locked="0" layoutInCell="1" allowOverlap="1" wp14:anchorId="4EA3C8AB" wp14:editId="375ADC0B">
                <wp:simplePos x="0" y="0"/>
                <wp:positionH relativeFrom="column">
                  <wp:posOffset>3166393</wp:posOffset>
                </wp:positionH>
                <wp:positionV relativeFrom="paragraph">
                  <wp:posOffset>617661</wp:posOffset>
                </wp:positionV>
                <wp:extent cx="2726076" cy="472314"/>
                <wp:effectExtent l="0" t="0" r="17145" b="23495"/>
                <wp:wrapNone/>
                <wp:docPr id="2418" name="직사각형 2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6076" cy="472314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B06D7F" id="직사각형 2418" o:spid="_x0000_s1026" style="position:absolute;left:0;text-align:left;margin-left:249.3pt;margin-top:48.65pt;width:214.65pt;height:37.2pt;z-index:2532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" filled="f" strokecolor="red" strokeweight="1.25pt"/>
            </w:pict>
          </mc:Fallback>
        </mc:AlternateContent>
      </w:r>
      <w:r w:rsidR="008E30CD">
        <w:rPr>
          <w:rFonts w:ascii="맑은 고딕" w:hAnsi="맑은 고딕" w:hint="eastAsia"/>
        </w:rPr>
        <w:t>클라이언트 정보</w:t>
      </w:r>
      <w:r w:rsidR="008E30CD">
        <w:rPr>
          <w:rFonts w:ascii="맑은 고딕" w:hAnsi="맑은 고딕"/>
        </w:rPr>
        <w:br/>
        <w:t xml:space="preserve">- </w:t>
      </w:r>
      <w:proofErr w:type="gramStart"/>
      <w:r w:rsidR="008E30CD">
        <w:rPr>
          <w:rFonts w:ascii="맑은 고딕" w:hAnsi="맑은 고딕" w:hint="eastAsia"/>
        </w:rPr>
        <w:t xml:space="preserve">주소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모바일 앱으로 발송할 서버의 I</w:t>
      </w:r>
      <w:r w:rsidR="008E30CD">
        <w:rPr>
          <w:rFonts w:ascii="맑은 고딕" w:hAnsi="맑은 고딕"/>
        </w:rPr>
        <w:t>P</w:t>
      </w:r>
      <w:r w:rsidR="008E30CD">
        <w:rPr>
          <w:rFonts w:ascii="맑은 고딕" w:hAnsi="맑은 고딕" w:hint="eastAsia"/>
        </w:rPr>
        <w:t>주소를 입력합니다.</w:t>
      </w:r>
      <w:r w:rsidR="008E30CD">
        <w:rPr>
          <w:rFonts w:ascii="맑은 고딕" w:hAnsi="맑은 고딕"/>
        </w:rPr>
        <w:br/>
        <w:t xml:space="preserve">- </w:t>
      </w:r>
      <w:r w:rsidR="008E30CD">
        <w:rPr>
          <w:rFonts w:ascii="맑은 고딕" w:hAnsi="맑은 고딕" w:hint="eastAsia"/>
        </w:rPr>
        <w:t xml:space="preserve">포트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통신하는 포트를 입력합니다.</w:t>
      </w:r>
      <w:r w:rsidR="008E30CD">
        <w:rPr>
          <w:rFonts w:ascii="맑은 고딕" w:hAnsi="맑은 고딕"/>
        </w:rPr>
        <w:t xml:space="preserve"> </w:t>
      </w:r>
      <w:r w:rsidR="00C64AC3">
        <w:rPr>
          <w:rFonts w:ascii="맑은 고딕" w:hAnsi="맑은 고딕"/>
        </w:rPr>
        <w:t xml:space="preserve"> (</w:t>
      </w:r>
      <w:proofErr w:type="gramStart"/>
      <w:r w:rsidR="00C64AC3">
        <w:rPr>
          <w:rFonts w:ascii="맑은 고딕" w:hAnsi="맑은 고딕" w:hint="eastAsia"/>
        </w:rPr>
        <w:t>클라이언트</w:t>
      </w:r>
      <w:r w:rsidR="00C64AC3">
        <w:rPr>
          <w:rFonts w:ascii="맑은 고딕" w:hAnsi="맑은 고딕"/>
        </w:rPr>
        <w:t xml:space="preserve"> :</w:t>
      </w:r>
      <w:proofErr w:type="gramEnd"/>
      <w:r w:rsidR="00C64AC3">
        <w:rPr>
          <w:rFonts w:ascii="맑은 고딕" w:hAnsi="맑은 고딕"/>
        </w:rPr>
        <w:t xml:space="preserve"> 81)</w:t>
      </w:r>
      <w:r w:rsidR="008E30CD">
        <w:rPr>
          <w:rFonts w:ascii="맑은 고딕" w:hAnsi="맑은 고딕"/>
        </w:rPr>
        <w:br/>
      </w:r>
    </w:p>
    <w:p w14:paraId="6FDE307C" w14:textId="71F0ED53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3" w:name="_Toc17460784"/>
      <w:r w:rsidRPr="002B08C8">
        <w:rPr>
          <w:rFonts w:ascii="맑은 고딕" w:hAnsi="맑은 고딕" w:hint="eastAsia"/>
        </w:rPr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2.6</w:t>
      </w:r>
      <w:r w:rsidR="00AD08CF" w:rsidRPr="002B08C8">
        <w:rPr>
          <w:rFonts w:ascii="맑은 고딕" w:hAnsi="맑은 고딕"/>
        </w:rPr>
        <w:t xml:space="preserve"> </w:t>
      </w:r>
      <w:bookmarkEnd w:id="113"/>
      <w:r w:rsidR="006F62C7" w:rsidRPr="00A028D1">
        <w:rPr>
          <w:rFonts w:ascii="맑은 고딕" w:hAnsi="맑은 고딕" w:hint="eastAsia"/>
        </w:rPr>
        <w:t>이벤트 동작 A</w:t>
      </w:r>
      <w:r w:rsidR="006F62C7" w:rsidRPr="00A028D1">
        <w:rPr>
          <w:rFonts w:ascii="맑은 고딕" w:hAnsi="맑은 고딕"/>
          <w:caps w:val="0"/>
        </w:rPr>
        <w:t>larm</w:t>
      </w:r>
      <w:r w:rsidR="006F62C7" w:rsidRPr="00A028D1">
        <w:rPr>
          <w:rFonts w:ascii="맑은 고딕" w:hAnsi="맑은 고딕" w:hint="eastAsia"/>
        </w:rPr>
        <w:t xml:space="preserve"> O</w:t>
      </w:r>
      <w:r w:rsidR="006F62C7" w:rsidRPr="00A028D1">
        <w:rPr>
          <w:rFonts w:ascii="맑은 고딕" w:hAnsi="맑은 고딕"/>
          <w:caps w:val="0"/>
        </w:rPr>
        <w:t>utput</w:t>
      </w:r>
      <w:r w:rsidR="006F62C7" w:rsidRPr="00A028D1">
        <w:rPr>
          <w:rFonts w:ascii="맑은 고딕" w:hAnsi="맑은 고딕" w:hint="eastAsia"/>
        </w:rPr>
        <w:t xml:space="preserve"> D</w:t>
      </w:r>
      <w:r w:rsidR="006F62C7" w:rsidRPr="00A028D1">
        <w:rPr>
          <w:rFonts w:ascii="맑은 고딕" w:hAnsi="맑은 고딕"/>
          <w:caps w:val="0"/>
        </w:rPr>
        <w:t>evice</w:t>
      </w:r>
      <w:r w:rsidR="006F62C7" w:rsidRPr="00A028D1">
        <w:rPr>
          <w:rFonts w:ascii="맑은 고딕" w:hAnsi="맑은 고딕" w:hint="eastAsia"/>
        </w:rPr>
        <w:t>를 선택한 경우</w:t>
      </w:r>
    </w:p>
    <w:p w14:paraId="710C9014" w14:textId="385EBBEE" w:rsidR="008E30CD" w:rsidRPr="00336D61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지정 장비로 알람 출력을 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이벤트 이름을 입력하고 이벤트 종류에서 </w:t>
      </w:r>
      <w:r w:rsidRPr="00A028D1">
        <w:rPr>
          <w:rFonts w:ascii="맑은 고딕" w:hAnsi="맑은 고딕"/>
        </w:rPr>
        <w:t>Alarm Output Device</w:t>
      </w:r>
      <w:r>
        <w:rPr>
          <w:rFonts w:ascii="맑은 고딕" w:hAnsi="맑은 고딕" w:hint="eastAsia"/>
        </w:rPr>
        <w:t>를 선택하면 아래와 같은 메뉴가 활성화됩니다.</w:t>
      </w:r>
    </w:p>
    <w:p w14:paraId="44BF90C3" w14:textId="577B5B55" w:rsidR="008E30CD" w:rsidRPr="00336D61" w:rsidRDefault="004E37E7" w:rsidP="008E30CD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266944" behindDoc="1" locked="0" layoutInCell="1" allowOverlap="1" wp14:anchorId="5BD54125" wp14:editId="33B86744">
                <wp:simplePos x="0" y="0"/>
                <wp:positionH relativeFrom="margin">
                  <wp:align>right</wp:align>
                </wp:positionH>
                <wp:positionV relativeFrom="paragraph">
                  <wp:posOffset>770255</wp:posOffset>
                </wp:positionV>
                <wp:extent cx="3670300" cy="1038860"/>
                <wp:effectExtent l="19050" t="0" r="25400" b="8890"/>
                <wp:wrapTight wrapText="bothSides">
                  <wp:wrapPolygon edited="0">
                    <wp:start x="673" y="0"/>
                    <wp:lineTo x="-112" y="1584"/>
                    <wp:lineTo x="-112" y="20993"/>
                    <wp:lineTo x="673" y="21389"/>
                    <wp:lineTo x="1794" y="21389"/>
                    <wp:lineTo x="21637" y="20993"/>
                    <wp:lineTo x="21637" y="1188"/>
                    <wp:lineTo x="1794" y="0"/>
                    <wp:lineTo x="673" y="0"/>
                  </wp:wrapPolygon>
                </wp:wrapTight>
                <wp:docPr id="2918" name="그룹 2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0300" cy="1038860"/>
                          <a:chOff x="0" y="0"/>
                          <a:chExt cx="3670300" cy="1039452"/>
                        </a:xfrm>
                      </wpg:grpSpPr>
                      <pic:pic xmlns:pic="http://schemas.openxmlformats.org/drawingml/2006/picture">
                        <pic:nvPicPr>
                          <pic:cNvPr id="452" name="그림 4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98" t="57582"/>
                          <a:stretch/>
                        </pic:blipFill>
                        <pic:spPr bwMode="auto">
                          <a:xfrm>
                            <a:off x="0" y="99796"/>
                            <a:ext cx="3670300" cy="88836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098" name="그룹 2098"/>
                        <wpg:cNvGrpSpPr/>
                        <wpg:grpSpPr>
                          <a:xfrm>
                            <a:off x="103161" y="187681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155" name="타원 2155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99" name="Text Box 2199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B722FC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95" name="그룹 2095"/>
                        <wpg:cNvGrpSpPr/>
                        <wpg:grpSpPr>
                          <a:xfrm>
                            <a:off x="103161" y="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00" name="타원 2200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01" name="Text Box 2201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6D8F7D8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419" name="그룹 2419"/>
                        <wpg:cNvGrpSpPr/>
                        <wpg:grpSpPr>
                          <a:xfrm>
                            <a:off x="103161" y="55867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420" name="타원 2420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21" name="Text Box 2421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A7BD50" w14:textId="0836B2F5" w:rsidR="00733671" w:rsidRPr="003336FB" w:rsidRDefault="00733671" w:rsidP="004E37E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12" name="그룹 2912"/>
                        <wpg:cNvGrpSpPr/>
                        <wpg:grpSpPr>
                          <a:xfrm>
                            <a:off x="103161" y="37318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13" name="타원 2913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14" name="Text Box 2914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0022BF0" w14:textId="7DF7BDBA" w:rsidR="00733671" w:rsidRPr="003336FB" w:rsidRDefault="00733671" w:rsidP="004E37E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15" name="그룹 2915"/>
                        <wpg:cNvGrpSpPr/>
                        <wpg:grpSpPr>
                          <a:xfrm>
                            <a:off x="105343" y="74417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16" name="타원 2916"/>
                          <wps:cNvSpPr/>
                          <wps:spPr>
                            <a:xfrm>
                              <a:off x="0" y="82685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17" name="Text Box 2917"/>
                          <wps:cNvSpPr txBox="1"/>
                          <wps:spPr>
                            <a:xfrm>
                              <a:off x="53502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E29540" w14:textId="5C12BB20" w:rsidR="00733671" w:rsidRPr="003336FB" w:rsidRDefault="00733671" w:rsidP="004E37E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BD54125" id="그룹 2918" o:spid="_x0000_s1522" style="position:absolute;margin-left:237.8pt;margin-top:60.65pt;width:289pt;height:81.8pt;z-index:-250049536;mso-position-horizontal:right;mso-position-horizontal-relative:margin" coordsize="36703,1039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">
                <v:shape id="그림 452" o:spid="_x0000_s1523" type="#_x0000_t75" style="position:absolute;top:997;width:36703;height:8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" stroked="t" strokeweight="1pt">
                  <v:stroke joinstyle="round"/>
                  <v:imagedata r:id="rId211" o:title="" croptop="37737f" cropleft="7470f"/>
                  <v:path arrowok="t"/>
                </v:shape>
                <v:group id="그룹 2098" o:spid="_x0000_s1524" style="position:absolute;left:1031;top:187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">
                  <v:oval id="타원 2155" o:spid="_x0000_s1525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" fillcolor="white [3212]" strokecolor="black [3213]" strokeweight="1pt"/>
                  <v:shape id="Text Box 2199" o:spid="_x0000_s1526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" filled="f" stroked="f" strokeweight=".5pt">
                    <v:textbox inset="0,0,0,0">
                      <w:txbxContent>
                        <w:p w14:paraId="1FB722FC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095" o:spid="_x0000_s1527" style="position:absolute;left:1031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">
                  <v:oval id="타원 2200" o:spid="_x0000_s1528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" fillcolor="white [3212]" strokecolor="black [3213]" strokeweight="1pt"/>
                  <v:shape id="Text Box 2201" o:spid="_x0000_s1529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" filled="f" stroked="f" strokeweight=".5pt">
                    <v:textbox inset="0,0,0,0">
                      <w:txbxContent>
                        <w:p w14:paraId="76D8F7D8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419" o:spid="_x0000_s1530" style="position:absolute;left:1031;top:558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Icr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yN3+H5JjwBuf4DAAD//wMAUEsBAi0AFAAGAAgAAAAhANvh9svuAAAAhQEAABMAAAAAAAAA&#10;AAAAAAAAAAAAAFtDb250ZW50X1R5cGVzXS54bWxQSwECLQAUAAYACAAAACEAWvQsW78AAAAVAQAA&#10;CwAAAAAAAAAAAAAAAAAfAQAAX3JlbHMvLnJlbHNQSwECLQAUAAYACAAAACEAGZyHK8YAAADdAAAA&#10;DwAAAAAAAAAAAAAAAAAHAgAAZHJzL2Rvd25yZXYueG1sUEsFBgAAAAADAAMAtwAAAPoCAAAAAA==&#10;">
                  <v:oval id="타원 2420" o:spid="_x0000_s1531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" fillcolor="white [3212]" strokecolor="black [3213]" strokeweight="1pt"/>
                  <v:shape id="Text Box 2421" o:spid="_x0000_s1532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" filled="f" stroked="f" strokeweight=".5pt">
                    <v:textbox inset="0,0,0,0">
                      <w:txbxContent>
                        <w:p w14:paraId="42A7BD50" w14:textId="0836B2F5" w:rsidR="00733671" w:rsidRPr="003336FB" w:rsidRDefault="00733671" w:rsidP="004E37E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912" o:spid="_x0000_s1533" style="position:absolute;left:1031;top:373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O/t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QWJ/D7JjwBufwBAAD//wMAUEsBAi0AFAAGAAgAAAAhANvh9svuAAAAhQEAABMAAAAAAAAA&#10;AAAAAAAAAAAAAFtDb250ZW50X1R5cGVzXS54bWxQSwECLQAUAAYACAAAACEAWvQsW78AAAAVAQAA&#10;CwAAAAAAAAAAAAAAAAAfAQAAX3JlbHMvLnJlbHNQSwECLQAUAAYACAAAACEATEjv7cYAAADdAAAA&#10;DwAAAAAAAAAAAAAAAAAHAgAAZHJzL2Rvd25yZXYueG1sUEsFBgAAAAADAAMAtwAAAPoCAAAAAA==&#10;">
                  <v:oval id="타원 2913" o:spid="_x0000_s1534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" fillcolor="white [3212]" strokecolor="black [3213]" strokeweight="1pt"/>
                  <v:shape id="Text Box 2914" o:spid="_x0000_s1535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" filled="f" stroked="f" strokeweight=".5pt">
                    <v:textbox inset="0,0,0,0">
                      <w:txbxContent>
                        <w:p w14:paraId="50022BF0" w14:textId="7DF7BDBA" w:rsidR="00733671" w:rsidRPr="003336FB" w:rsidRDefault="00733671" w:rsidP="004E37E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915" o:spid="_x0000_s1536" style="position:absolute;left:1053;top:744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XeZ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">
                  <v:oval id="타원 2916" o:spid="_x0000_s1537" style="position:absolute;top:82685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" fillcolor="white [3212]" strokecolor="black [3213]" strokeweight="1pt"/>
                  <v:shape id="Text Box 2917" o:spid="_x0000_s1538" type="#_x0000_t202" style="position:absolute;left:53502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" filled="f" stroked="f" strokeweight=".5pt">
                    <v:textbox inset="0,0,0,0">
                      <w:txbxContent>
                        <w:p w14:paraId="18E29540" w14:textId="5C12BB20" w:rsidR="00733671" w:rsidRPr="003336FB" w:rsidRDefault="00733671" w:rsidP="004E37E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8E30CD">
        <w:rPr>
          <w:rFonts w:ascii="맑은 고딕" w:hAnsi="맑은 고딕"/>
        </w:rPr>
        <w:br/>
      </w:r>
      <w:r w:rsidR="00B36D4E">
        <w:rPr>
          <w:rFonts w:ascii="맑은 고딕" w:hAnsi="맑은 고딕"/>
        </w:rPr>
        <w:t>*</w:t>
      </w:r>
      <w:r w:rsidR="008E30CD">
        <w:rPr>
          <w:rFonts w:ascii="맑은 고딕" w:hAnsi="맑은 고딕"/>
        </w:rPr>
        <w:t xml:space="preserve"> </w:t>
      </w:r>
      <w:proofErr w:type="spellStart"/>
      <w:r w:rsidR="008E30CD">
        <w:rPr>
          <w:rFonts w:ascii="맑은 고딕" w:hAnsi="맑은 고딕" w:hint="eastAsia"/>
        </w:rPr>
        <w:t>접접</w:t>
      </w:r>
      <w:proofErr w:type="spellEnd"/>
      <w:r w:rsidR="008E30CD">
        <w:rPr>
          <w:rFonts w:ascii="맑은 고딕" w:hAnsi="맑은 고딕" w:hint="eastAsia"/>
        </w:rPr>
        <w:t xml:space="preserve"> 출력 </w:t>
      </w:r>
      <w:r w:rsidR="008E30CD" w:rsidRPr="00336D61">
        <w:rPr>
          <w:rFonts w:ascii="맑은 고딕" w:hAnsi="맑은 고딕" w:hint="eastAsia"/>
        </w:rPr>
        <w:t>장치</w:t>
      </w:r>
      <w:r w:rsidR="008E30CD">
        <w:rPr>
          <w:rFonts w:ascii="맑은 고딕" w:hAnsi="맑은 고딕" w:hint="eastAsia"/>
        </w:rPr>
        <w:t xml:space="preserve">는 </w:t>
      </w:r>
      <w:r w:rsidR="008E30CD" w:rsidRPr="00336D61">
        <w:rPr>
          <w:rFonts w:ascii="맑은 고딕" w:hAnsi="맑은 고딕" w:hint="eastAsia"/>
        </w:rPr>
        <w:t>카메라 장치와 ET0808 2가지가 있습니다.</w:t>
      </w:r>
      <w:r w:rsidR="008E30CD">
        <w:rPr>
          <w:rFonts w:ascii="맑은 고딕" w:hAnsi="맑은 고딕"/>
        </w:rPr>
        <w:br/>
      </w:r>
      <w:r w:rsidR="008E30CD">
        <w:rPr>
          <w:rFonts w:ascii="맑은 고딕" w:hAnsi="맑은 고딕"/>
          <w:bCs/>
        </w:rPr>
        <w:br/>
      </w:r>
      <w:r w:rsidR="00297CC7">
        <w:rPr>
          <w:rFonts w:ascii="맑은 고딕" w:hAnsi="맑은 고딕" w:hint="eastAsia"/>
          <w:bCs/>
        </w:rPr>
        <w:t>A</w:t>
      </w:r>
      <w:r w:rsidR="008E30CD" w:rsidRPr="00A96149">
        <w:rPr>
          <w:rFonts w:ascii="맑은 고딕" w:hAnsi="맑은 고딕" w:hint="eastAsia"/>
          <w:bCs/>
        </w:rPr>
        <w:t xml:space="preserve"> 카메라 </w:t>
      </w:r>
      <w:proofErr w:type="gramStart"/>
      <w:r w:rsidR="008E30CD" w:rsidRPr="00A96149">
        <w:rPr>
          <w:rFonts w:ascii="맑은 고딕" w:hAnsi="맑은 고딕" w:hint="eastAsia"/>
          <w:bCs/>
        </w:rPr>
        <w:t>장치 :</w:t>
      </w:r>
      <w:proofErr w:type="gramEnd"/>
      <w:r w:rsidR="008E30CD" w:rsidRPr="00A96149">
        <w:rPr>
          <w:rFonts w:ascii="맑은 고딕" w:hAnsi="맑은 고딕" w:hint="eastAsia"/>
          <w:bCs/>
        </w:rPr>
        <w:t xml:space="preserve"> 카메라의 알람 출력을 이용합니다.</w:t>
      </w:r>
      <w:r w:rsidR="008E30CD">
        <w:rPr>
          <w:rFonts w:ascii="맑은 고딕" w:hAnsi="맑은 고딕"/>
          <w:bCs/>
        </w:rPr>
        <w:br/>
      </w:r>
      <w:r w:rsidR="008E30CD" w:rsidRPr="00336D61">
        <w:rPr>
          <w:rFonts w:ascii="맑은 고딕" w:hAnsi="맑은 고딕" w:hint="eastAsia"/>
        </w:rPr>
        <w:t>- 모델명 : 카메라 장치를 선택합니다.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>- 카메라 선택 : 알람 출력할 카메라를 선택합니다.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>- 타입 : Toggle - 신호 발생시 출력이 유지가 됩니다.</w:t>
      </w:r>
      <w:r w:rsidR="008E30CD" w:rsidRPr="00A96149">
        <w:rPr>
          <w:rFonts w:ascii="맑은 고딕" w:hAnsi="맑은 고딕" w:hint="eastAsia"/>
        </w:rPr>
        <w:t xml:space="preserve"> </w:t>
      </w:r>
      <w:r w:rsidR="008E30CD" w:rsidRPr="00336D61">
        <w:rPr>
          <w:rFonts w:ascii="맑은 고딕" w:hAnsi="맑은 고딕" w:hint="eastAsia"/>
        </w:rPr>
        <w:t>(유지 시간 설정)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          Trigger </w:t>
      </w:r>
      <w:r w:rsidR="008E30CD" w:rsidRPr="00336D61">
        <w:rPr>
          <w:rFonts w:ascii="맑은 고딕" w:hAnsi="맑은 고딕"/>
        </w:rPr>
        <w:t>–</w:t>
      </w:r>
      <w:r w:rsidR="008E30CD" w:rsidRPr="00336D61">
        <w:rPr>
          <w:rFonts w:ascii="맑은 고딕" w:hAnsi="맑은 고딕" w:hint="eastAsia"/>
        </w:rPr>
        <w:t xml:space="preserve"> 신호 발생시에만 출력이 유지됩니다. (유지 시간 설정 없음)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- 유지 </w:t>
      </w:r>
      <w:proofErr w:type="gramStart"/>
      <w:r w:rsidR="008E30CD" w:rsidRPr="00336D61">
        <w:rPr>
          <w:rFonts w:ascii="맑은 고딕" w:hAnsi="맑은 고딕" w:hint="eastAsia"/>
        </w:rPr>
        <w:t>시간 :</w:t>
      </w:r>
      <w:proofErr w:type="gramEnd"/>
      <w:r w:rsidR="008E30CD" w:rsidRPr="00336D61">
        <w:rPr>
          <w:rFonts w:ascii="맑은 고딕" w:hAnsi="맑은 고딕" w:hint="eastAsia"/>
        </w:rPr>
        <w:t xml:space="preserve"> Toggle 접점 </w:t>
      </w:r>
      <w:proofErr w:type="spellStart"/>
      <w:r w:rsidR="008E30CD" w:rsidRPr="00336D61">
        <w:rPr>
          <w:rFonts w:ascii="맑은 고딕" w:hAnsi="맑은 고딕" w:hint="eastAsia"/>
        </w:rPr>
        <w:t>출력시</w:t>
      </w:r>
      <w:proofErr w:type="spellEnd"/>
      <w:r w:rsidR="008E30CD" w:rsidRPr="00336D61">
        <w:rPr>
          <w:rFonts w:ascii="맑은 고딕" w:hAnsi="맑은 고딕" w:hint="eastAsia"/>
        </w:rPr>
        <w:t xml:space="preserve"> </w:t>
      </w:r>
      <w:r w:rsidR="008E30CD">
        <w:rPr>
          <w:rFonts w:ascii="맑은 고딕" w:hAnsi="맑은 고딕" w:hint="eastAsia"/>
        </w:rPr>
        <w:t>유지 시간을 입력</w:t>
      </w:r>
      <w:r w:rsidR="008E30CD" w:rsidRPr="00336D61">
        <w:rPr>
          <w:rFonts w:ascii="맑은 고딕" w:hAnsi="맑은 고딕" w:hint="eastAsia"/>
        </w:rPr>
        <w:t>합니다.</w:t>
      </w:r>
      <w:r w:rsidR="008E30CD">
        <w:rPr>
          <w:rFonts w:ascii="맑은 고딕" w:hAnsi="맑은 고딕"/>
        </w:rPr>
        <w:t xml:space="preserve"> (</w:t>
      </w:r>
      <w:r w:rsidR="008E30CD">
        <w:rPr>
          <w:rFonts w:ascii="맑은 고딕" w:hAnsi="맑은 고딕" w:hint="eastAsia"/>
        </w:rPr>
        <w:t xml:space="preserve">기본 </w:t>
      </w:r>
      <w:r w:rsidR="008E30CD">
        <w:rPr>
          <w:rFonts w:ascii="맑은 고딕" w:hAnsi="맑은 고딕"/>
        </w:rPr>
        <w:t>3)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 w:hint="eastAsia"/>
        </w:rPr>
        <w:t xml:space="preserve">- 팝업 닫을 때 같이 </w:t>
      </w:r>
      <w:proofErr w:type="gramStart"/>
      <w:r w:rsidR="008E30CD" w:rsidRPr="00336D61">
        <w:rPr>
          <w:rFonts w:ascii="맑은 고딕" w:hAnsi="맑은 고딕" w:hint="eastAsia"/>
        </w:rPr>
        <w:t>종료 :</w:t>
      </w:r>
      <w:proofErr w:type="gramEnd"/>
      <w:r w:rsidR="008E30CD" w:rsidRPr="00336D61">
        <w:rPr>
          <w:rFonts w:ascii="맑은 고딕" w:hAnsi="맑은 고딕" w:hint="eastAsia"/>
        </w:rPr>
        <w:t xml:space="preserve"> 영상 팝업 종료 시 같이 종료 됩니다.</w:t>
      </w:r>
      <w:r w:rsidR="008E30CD">
        <w:rPr>
          <w:rFonts w:ascii="맑은 고딕" w:hAnsi="맑은 고딕"/>
        </w:rPr>
        <w:br/>
      </w:r>
      <w:r w:rsidR="008E30CD" w:rsidRPr="00336D61">
        <w:rPr>
          <w:rFonts w:ascii="맑은 고딕" w:hAnsi="맑은 고딕"/>
        </w:rPr>
        <w:br w:type="page"/>
      </w:r>
    </w:p>
    <w:p w14:paraId="04216D19" w14:textId="03C8280C" w:rsidR="008E30CD" w:rsidRPr="00336D61" w:rsidRDefault="00297CC7" w:rsidP="008E30CD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lastRenderedPageBreak/>
        <mc:AlternateContent>
          <mc:Choice Requires="wpg">
            <w:drawing>
              <wp:anchor distT="0" distB="0" distL="114300" distR="114300" simplePos="0" relativeHeight="253277184" behindDoc="0" locked="0" layoutInCell="1" allowOverlap="1" wp14:anchorId="05B8AF14" wp14:editId="445E6A4E">
                <wp:simplePos x="0" y="0"/>
                <wp:positionH relativeFrom="margin">
                  <wp:align>center</wp:align>
                </wp:positionH>
                <wp:positionV relativeFrom="paragraph">
                  <wp:posOffset>572135</wp:posOffset>
                </wp:positionV>
                <wp:extent cx="4343400" cy="1942129"/>
                <wp:effectExtent l="19050" t="0" r="19050" b="20320"/>
                <wp:wrapNone/>
                <wp:docPr id="2939" name="그룹 2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3400" cy="1942129"/>
                          <a:chOff x="0" y="0"/>
                          <a:chExt cx="4343400" cy="1942129"/>
                        </a:xfrm>
                      </wpg:grpSpPr>
                      <pic:pic xmlns:pic="http://schemas.openxmlformats.org/drawingml/2006/picture">
                        <pic:nvPicPr>
                          <pic:cNvPr id="2864" name="그림 28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474" b="1623"/>
                          <a:stretch/>
                        </pic:blipFill>
                        <pic:spPr bwMode="auto">
                          <a:xfrm>
                            <a:off x="0" y="54909"/>
                            <a:ext cx="4343400" cy="1887220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920" name="그룹 2920"/>
                        <wpg:cNvGrpSpPr/>
                        <wpg:grpSpPr>
                          <a:xfrm>
                            <a:off x="487456" y="22860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06" name="타원 2206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12" name="Text Box 2212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2D9DABE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19" name="그룹 2919"/>
                        <wpg:cNvGrpSpPr/>
                        <wpg:grpSpPr>
                          <a:xfrm>
                            <a:off x="487456" y="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14" name="타원 2214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15" name="Text Box 2215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FE3A0F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21" name="그룹 2921"/>
                        <wpg:cNvGrpSpPr/>
                        <wpg:grpSpPr>
                          <a:xfrm>
                            <a:off x="487456" y="68580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22" name="타원 2922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23" name="Text Box 2923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9BA34D" w14:textId="702AE3D0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24" name="그룹 2924"/>
                        <wpg:cNvGrpSpPr/>
                        <wpg:grpSpPr>
                          <a:xfrm>
                            <a:off x="487456" y="461682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25" name="타원 2925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26" name="Text Box 2926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D351C0" w14:textId="1D979393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27" name="그룹 2927"/>
                        <wpg:cNvGrpSpPr/>
                        <wpg:grpSpPr>
                          <a:xfrm>
                            <a:off x="487456" y="113851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28" name="타원 2928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29" name="Text Box 2929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A715BAE" w14:textId="791A2A21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30" name="그룹 2930"/>
                        <wpg:cNvGrpSpPr/>
                        <wpg:grpSpPr>
                          <a:xfrm>
                            <a:off x="487456" y="91440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31" name="타원 2931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32" name="Text Box 2932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D55CDEB" w14:textId="1EE9C167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33" name="그룹 2933"/>
                        <wpg:cNvGrpSpPr/>
                        <wpg:grpSpPr>
                          <a:xfrm>
                            <a:off x="487456" y="1586753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34" name="타원 2934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35" name="Text Box 2935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C8E7575" w14:textId="5E2687F7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36" name="그룹 2936"/>
                        <wpg:cNvGrpSpPr/>
                        <wpg:grpSpPr>
                          <a:xfrm>
                            <a:off x="487456" y="1362635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37" name="타원 2937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38" name="Text Box 2938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C4EED0" w14:textId="54630C61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5B8AF14" id="그룹 2939" o:spid="_x0000_s1539" style="position:absolute;margin-left:0;margin-top:45.05pt;width:342pt;height:152.9pt;z-index:253277184;mso-position-horizontal:center;mso-position-horizontal-relative:margin" coordsize="43434,1942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">
                <v:shape id="그림 2864" o:spid="_x0000_s1540" type="#_x0000_t75" style="position:absolute;top:549;width:43434;height:18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" stroked="t" strokeweight="1pt">
                  <v:stroke joinstyle="round"/>
                  <v:imagedata r:id="rId213" o:title="" croptop="29146f" cropbottom="1064f"/>
                  <v:path arrowok="t"/>
                </v:shape>
                <v:group id="그룹 2920" o:spid="_x0000_s1541" style="position:absolute;left:4874;top:2286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">
                  <v:oval id="타원 2206" o:spid="_x0000_s1542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" fillcolor="white [3212]" strokecolor="black [3213]" strokeweight="1pt"/>
                  <v:shape id="Text Box 2212" o:spid="_x0000_s1543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" filled="f" stroked="f" strokeweight=".5pt">
                    <v:textbox inset="0,0,0,0">
                      <w:txbxContent>
                        <w:p w14:paraId="52D9DABE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919" o:spid="_x0000_s1544" style="position:absolute;left:4874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H2cxgAAAN0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zGU3i+CU9ALh4AAAD//wMAUEsBAi0AFAAGAAgAAAAhANvh9svuAAAAhQEAABMAAAAAAAAA&#10;AAAAAAAAAAAAAFtDb250ZW50X1R5cGVzXS54bWxQSwECLQAUAAYACAAAACEAWvQsW78AAAAVAQAA&#10;CwAAAAAAAAAAAAAAAAAfAQAAX3JlbHMvLnJlbHNQSwECLQAUAAYACAAAACEAQux9nMYAAADdAAAA&#10;DwAAAAAAAAAAAAAAAAAHAgAAZHJzL2Rvd25yZXYueG1sUEsFBgAAAAADAAMAtwAAAPoCAAAAAA==&#10;">
                  <v:oval id="타원 2214" o:spid="_x0000_s1545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" fillcolor="white [3212]" strokecolor="black [3213]" strokeweight="1pt"/>
                  <v:shape id="Text Box 2215" o:spid="_x0000_s1546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" filled="f" stroked="f" strokeweight=".5pt">
                    <v:textbox inset="0,0,0,0">
                      <w:txbxContent>
                        <w:p w14:paraId="27FE3A0F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21" o:spid="_x0000_s1547" style="position:absolute;left:4874;top:6858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rsn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xPD7JjwBufwBAAD//wMAUEsBAi0AFAAGAAgAAAAhANvh9svuAAAAhQEAABMAAAAAAAAA&#10;AAAAAAAAAAAAAFtDb250ZW50X1R5cGVzXS54bWxQSwECLQAUAAYACAAAACEAWvQsW78AAAAVAQAA&#10;CwAAAAAAAAAAAAAAAAAfAQAAX3JlbHMvLnJlbHNQSwECLQAUAAYACAAAACEAcva7J8YAAADdAAAA&#10;DwAAAAAAAAAAAAAAAAAHAgAAZHJzL2Rvd25yZXYueG1sUEsFBgAAAAADAAMAtwAAAPoCAAAAAA==&#10;">
                  <v:oval id="타원 2922" o:spid="_x0000_s1548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" fillcolor="white [3212]" strokecolor="black [3213]" strokeweight="1pt"/>
                  <v:shape id="Text Box 2923" o:spid="_x0000_s1549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" filled="f" stroked="f" strokeweight=".5pt">
                    <v:textbox inset="0,0,0,0">
                      <w:txbxContent>
                        <w:p w14:paraId="569BA34D" w14:textId="702AE3D0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924" o:spid="_x0000_s1550" style="position:absolute;left:4874;top:461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">
                  <v:oval id="타원 2925" o:spid="_x0000_s1551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" fillcolor="white [3212]" strokecolor="black [3213]" strokeweight="1pt"/>
                  <v:shape id="Text Box 2926" o:spid="_x0000_s1552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" filled="f" stroked="f" strokeweight=".5pt">
                    <v:textbox inset="0,0,0,0">
                      <w:txbxContent>
                        <w:p w14:paraId="18D351C0" w14:textId="1D979393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927" o:spid="_x0000_s1553" style="position:absolute;left:4874;top:11385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4bI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k0+YDHm/AE5PwOAAD//wMAUEsBAi0AFAAGAAgAAAAhANvh9svuAAAAhQEAABMAAAAAAAAA&#10;AAAAAAAAAAAAAFtDb250ZW50X1R5cGVzXS54bWxQSwECLQAUAAYACAAAACEAWvQsW78AAAAVAQAA&#10;CwAAAAAAAAAAAAAAAAAfAQAAX3JlbHMvLnJlbHNQSwECLQAUAAYACAAAACEAklOGyMYAAADdAAAA&#10;DwAAAAAAAAAAAAAAAAAHAgAAZHJzL2Rvd25yZXYueG1sUEsFBgAAAAADAAMAtwAAAPoCAAAAAA==&#10;">
                  <v:oval id="타원 2928" o:spid="_x0000_s1554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" fillcolor="white [3212]" strokecolor="black [3213]" strokeweight="1pt"/>
                  <v:shape id="Text Box 2929" o:spid="_x0000_s1555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" filled="f" stroked="f" strokeweight=".5pt">
                    <v:textbox inset="0,0,0,0">
                      <w:txbxContent>
                        <w:p w14:paraId="6A715BAE" w14:textId="791A2A21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그룹 2930" o:spid="_x0000_s1556" style="position:absolute;left:4874;top:9144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">
                  <v:oval id="타원 2931" o:spid="_x0000_s1557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" fillcolor="white [3212]" strokecolor="black [3213]" strokeweight="1pt"/>
                  <v:shape id="Text Box 2932" o:spid="_x0000_s1558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" filled="f" stroked="f" strokeweight=".5pt">
                    <v:textbox inset="0,0,0,0">
                      <w:txbxContent>
                        <w:p w14:paraId="6D55CDEB" w14:textId="1EE9C167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933" o:spid="_x0000_s1559" style="position:absolute;left:4874;top:15867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">
                  <v:oval id="타원 2934" o:spid="_x0000_s1560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" fillcolor="white [3212]" strokecolor="black [3213]" strokeweight="1pt"/>
                  <v:shape id="Text Box 2935" o:spid="_x0000_s1561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" filled="f" stroked="f" strokeweight=".5pt">
                    <v:textbox inset="0,0,0,0">
                      <w:txbxContent>
                        <w:p w14:paraId="5C8E7575" w14:textId="5E2687F7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8</w:t>
                          </w:r>
                        </w:p>
                      </w:txbxContent>
                    </v:textbox>
                  </v:shape>
                </v:group>
                <v:group id="그룹 2936" o:spid="_x0000_s1562" style="position:absolute;left:4874;top:1362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rWO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H6PJvB6E56AXDwBAAD//wMAUEsBAi0AFAAGAAgAAAAhANvh9svuAAAAhQEAABMAAAAAAAAA&#10;AAAAAAAAAAAAAFtDb250ZW50X1R5cGVzXS54bWxQSwECLQAUAAYACAAAACEAWvQsW78AAAAVAQAA&#10;CwAAAAAAAAAAAAAAAAAfAQAAX3JlbHMvLnJlbHNQSwECLQAUAAYACAAAACEAeMa1jsYAAADdAAAA&#10;DwAAAAAAAAAAAAAAAAAHAgAAZHJzL2Rvd25yZXYueG1sUEsFBgAAAAADAAMAtwAAAPoCAAAAAA==&#10;">
                  <v:oval id="타원 2937" o:spid="_x0000_s1563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" fillcolor="white [3212]" strokecolor="black [3213]" strokeweight="1pt"/>
                  <v:shape id="Text Box 2938" o:spid="_x0000_s1564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" filled="f" stroked="f" strokeweight=".5pt">
                    <v:textbox inset="0,0,0,0">
                      <w:txbxContent>
                        <w:p w14:paraId="1BC4EED0" w14:textId="54630C61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Pr="00297CC7">
        <w:rPr>
          <w:rFonts w:ascii="맑은 고딕" w:hAnsi="맑은 고딕"/>
          <w:bCs/>
        </w:rPr>
        <w:t>B</w:t>
      </w:r>
      <w:r w:rsidR="008E30CD" w:rsidRPr="00336D61">
        <w:rPr>
          <w:rFonts w:ascii="맑은 고딕" w:hAnsi="맑은 고딕" w:hint="eastAsia"/>
          <w:b/>
        </w:rPr>
        <w:t xml:space="preserve"> </w:t>
      </w:r>
      <w:r w:rsidR="008E30CD" w:rsidRPr="00A96149">
        <w:rPr>
          <w:rFonts w:ascii="맑은 고딕" w:hAnsi="맑은 고딕" w:hint="eastAsia"/>
          <w:bCs/>
        </w:rPr>
        <w:t>ET</w:t>
      </w:r>
      <w:proofErr w:type="gramStart"/>
      <w:r w:rsidR="008E30CD" w:rsidRPr="00A96149">
        <w:rPr>
          <w:rFonts w:ascii="맑은 고딕" w:hAnsi="맑은 고딕" w:hint="eastAsia"/>
          <w:bCs/>
        </w:rPr>
        <w:t>0808 :</w:t>
      </w:r>
      <w:proofErr w:type="gramEnd"/>
      <w:r w:rsidR="008E30CD" w:rsidRPr="00A96149">
        <w:rPr>
          <w:rFonts w:ascii="맑은 고딕" w:hAnsi="맑은 고딕" w:hint="eastAsia"/>
          <w:bCs/>
        </w:rPr>
        <w:t xml:space="preserve"> 알람 출력 장치를 이용합니다.</w:t>
      </w:r>
      <w:r w:rsidR="008E30CD">
        <w:rPr>
          <w:rFonts w:ascii="맑은 고딕" w:hAnsi="맑은 고딕"/>
          <w:bCs/>
        </w:rPr>
        <w:br/>
      </w:r>
      <w:r w:rsidR="008E30CD" w:rsidRPr="00336D61">
        <w:rPr>
          <w:rFonts w:ascii="맑은 고딕" w:hAnsi="맑은 고딕" w:hint="eastAsia"/>
        </w:rPr>
        <w:t>ET0808은 장치 IP주소, 포트, ID, PW, 출력 번호, 타입, 유지시간을 입력해야 합니다.</w:t>
      </w:r>
    </w:p>
    <w:p w14:paraId="3C3C62BF" w14:textId="5730BCCF" w:rsidR="00142E75" w:rsidRPr="002B08C8" w:rsidRDefault="008E30CD" w:rsidP="008E30CD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1</w:t>
      </w:r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>모델명 :</w:t>
      </w:r>
      <w:proofErr w:type="gramEnd"/>
      <w:r w:rsidRPr="00336D61">
        <w:rPr>
          <w:rFonts w:ascii="맑은 고딕" w:hAnsi="맑은 고딕" w:hint="eastAsia"/>
        </w:rPr>
        <w:t xml:space="preserve"> 접점 출력 장치(ET0808)를 선택합니다.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2</w:t>
      </w:r>
      <w:r w:rsidRPr="00336D61">
        <w:rPr>
          <w:rFonts w:ascii="맑은 고딕" w:hAnsi="맑은 고딕" w:hint="eastAsia"/>
        </w:rPr>
        <w:t xml:space="preserve"> 장치 주소 : 출력 장치의 IP주소를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192.168.1.2)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3</w:t>
      </w:r>
      <w:r w:rsidRPr="00336D61">
        <w:rPr>
          <w:rFonts w:ascii="맑은 고딕" w:hAnsi="맑은 고딕" w:hint="eastAsia"/>
        </w:rPr>
        <w:t xml:space="preserve"> 장치 포트 : 통신 사용 포트를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80)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4</w:t>
      </w:r>
      <w:r w:rsidRPr="00336D61">
        <w:rPr>
          <w:rFonts w:ascii="맑은 고딕" w:hAnsi="맑은 고딕" w:hint="eastAsia"/>
        </w:rPr>
        <w:t xml:space="preserve"> 장치 아이디 : 출력 장치의 아이디를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root)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5</w:t>
      </w:r>
      <w:r w:rsidRPr="00336D61">
        <w:rPr>
          <w:rFonts w:ascii="맑은 고딕" w:hAnsi="맑은 고딕" w:hint="eastAsia"/>
        </w:rPr>
        <w:t xml:space="preserve"> 장치 비밀번호 : 출력 장치의 비밀번호를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pass)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6</w:t>
      </w:r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알람번호</w:t>
      </w:r>
      <w:proofErr w:type="spellEnd"/>
      <w:r w:rsidRPr="00336D61">
        <w:rPr>
          <w:rFonts w:ascii="맑은 고딕" w:hAnsi="맑은 고딕" w:hint="eastAsia"/>
        </w:rPr>
        <w:t xml:space="preserve"> : 출력 장치의 접점 출력 채널을 입력합니다. (출력 채널 1 ~ 8 선택)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7</w:t>
      </w:r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>타입 :</w:t>
      </w:r>
      <w:proofErr w:type="gramEnd"/>
      <w:r w:rsidRPr="00336D61">
        <w:rPr>
          <w:rFonts w:ascii="맑은 고딕" w:hAnsi="맑은 고딕" w:hint="eastAsia"/>
        </w:rPr>
        <w:t xml:space="preserve"> Toggle - 신호 발생시 출력이 유지가 됩니다.</w:t>
      </w:r>
      <w:r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>(유지 시간 설정)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  </w:t>
      </w:r>
      <w:r w:rsidR="00297CC7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 xml:space="preserve">        Trigger </w:t>
      </w:r>
      <w:r w:rsidRPr="00336D61">
        <w:rPr>
          <w:rFonts w:ascii="맑은 고딕" w:hAnsi="맑은 고딕"/>
        </w:rPr>
        <w:t>–</w:t>
      </w:r>
      <w:r w:rsidRPr="00336D61">
        <w:rPr>
          <w:rFonts w:ascii="맑은 고딕" w:hAnsi="맑은 고딕" w:hint="eastAsia"/>
        </w:rPr>
        <w:t xml:space="preserve"> 신호 발생시에만 출력이 유지됩니다. (유지 시간 설정 없음)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>8</w:t>
      </w:r>
      <w:r w:rsidRPr="00336D61">
        <w:rPr>
          <w:rFonts w:ascii="맑은 고딕" w:hAnsi="맑은 고딕" w:hint="eastAsia"/>
        </w:rPr>
        <w:t xml:space="preserve"> 유지 </w:t>
      </w:r>
      <w:proofErr w:type="gramStart"/>
      <w:r w:rsidRPr="00336D61">
        <w:rPr>
          <w:rFonts w:ascii="맑은 고딕" w:hAnsi="맑은 고딕" w:hint="eastAsia"/>
        </w:rPr>
        <w:t>시간 :</w:t>
      </w:r>
      <w:proofErr w:type="gramEnd"/>
      <w:r w:rsidRPr="00336D61">
        <w:rPr>
          <w:rFonts w:ascii="맑은 고딕" w:hAnsi="맑은 고딕" w:hint="eastAsia"/>
        </w:rPr>
        <w:t xml:space="preserve"> Toggle 접점 </w:t>
      </w:r>
      <w:proofErr w:type="spellStart"/>
      <w:r w:rsidRPr="00336D61">
        <w:rPr>
          <w:rFonts w:ascii="맑은 고딕" w:hAnsi="맑은 고딕" w:hint="eastAsia"/>
        </w:rPr>
        <w:t>출력시</w:t>
      </w:r>
      <w:proofErr w:type="spellEnd"/>
      <w:r w:rsidRPr="00336D61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유지 시간을 입력</w:t>
      </w:r>
      <w:r w:rsidRPr="00336D61">
        <w:rPr>
          <w:rFonts w:ascii="맑은 고딕" w:hAnsi="맑은 고딕" w:hint="eastAsia"/>
        </w:rPr>
        <w:t>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3)</w:t>
      </w:r>
      <w:r>
        <w:rPr>
          <w:rFonts w:ascii="맑은 고딕" w:hAnsi="맑은 고딕"/>
        </w:rPr>
        <w:br/>
      </w:r>
      <w:r w:rsidR="00297CC7">
        <w:rPr>
          <w:rFonts w:ascii="맑은 고딕" w:hAnsi="맑은 고딕"/>
        </w:rPr>
        <w:t xml:space="preserve">               </w:t>
      </w:r>
      <w:r>
        <w:rPr>
          <w:rFonts w:ascii="맑은 고딕" w:hAnsi="맑은 고딕"/>
        </w:rPr>
        <w:t xml:space="preserve">  (</w:t>
      </w:r>
      <w:r>
        <w:rPr>
          <w:rFonts w:ascii="맑은 고딕" w:hAnsi="맑은 고딕" w:hint="eastAsia"/>
        </w:rPr>
        <w:t>N</w:t>
      </w:r>
      <w:r>
        <w:rPr>
          <w:rFonts w:ascii="맑은 고딕" w:hAnsi="맑은 고딕"/>
        </w:rPr>
        <w:t xml:space="preserve">O/NC </w:t>
      </w:r>
      <w:r>
        <w:rPr>
          <w:rFonts w:ascii="맑은 고딕" w:hAnsi="맑은 고딕" w:hint="eastAsia"/>
        </w:rPr>
        <w:t xml:space="preserve">설정은 </w:t>
      </w:r>
      <w:r>
        <w:rPr>
          <w:rFonts w:ascii="맑은 고딕" w:hAnsi="맑은 고딕"/>
        </w:rPr>
        <w:t>ET0808</w:t>
      </w:r>
      <w:r>
        <w:rPr>
          <w:rFonts w:ascii="맑은 고딕" w:hAnsi="맑은 고딕" w:hint="eastAsia"/>
        </w:rPr>
        <w:t>의 웹페이지 설정에서 합니다.</w:t>
      </w:r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/>
        </w:rPr>
        <w:br w:type="page"/>
      </w:r>
    </w:p>
    <w:p w14:paraId="73A5171F" w14:textId="708604A2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4" w:name="_Toc17460785"/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2.7</w:t>
      </w:r>
      <w:r w:rsidR="00AD08CF" w:rsidRPr="002B08C8">
        <w:rPr>
          <w:rFonts w:ascii="맑은 고딕" w:hAnsi="맑은 고딕"/>
        </w:rPr>
        <w:t xml:space="preserve"> </w:t>
      </w:r>
      <w:bookmarkEnd w:id="114"/>
      <w:r w:rsidR="006F62C7" w:rsidRPr="009C3031">
        <w:rPr>
          <w:rFonts w:ascii="맑은 고딕" w:hAnsi="맑은 고딕" w:hint="eastAsia"/>
        </w:rPr>
        <w:t>이벤트 동작 USB W</w:t>
      </w:r>
      <w:r w:rsidR="006F62C7" w:rsidRPr="009C3031">
        <w:rPr>
          <w:rFonts w:ascii="맑은 고딕" w:hAnsi="맑은 고딕"/>
          <w:caps w:val="0"/>
        </w:rPr>
        <w:t>arning</w:t>
      </w:r>
      <w:r w:rsidR="006F62C7" w:rsidRPr="009C3031">
        <w:rPr>
          <w:rFonts w:ascii="맑은 고딕" w:hAnsi="맑은 고딕" w:hint="eastAsia"/>
        </w:rPr>
        <w:t xml:space="preserve"> L</w:t>
      </w:r>
      <w:r w:rsidR="006F62C7" w:rsidRPr="009C3031">
        <w:rPr>
          <w:rFonts w:ascii="맑은 고딕" w:hAnsi="맑은 고딕"/>
          <w:caps w:val="0"/>
        </w:rPr>
        <w:t>ight</w:t>
      </w:r>
      <w:r w:rsidR="006F62C7" w:rsidRPr="009C3031">
        <w:rPr>
          <w:rFonts w:ascii="맑은 고딕" w:hAnsi="맑은 고딕" w:hint="eastAsia"/>
        </w:rPr>
        <w:t>를 선택한 경우</w:t>
      </w:r>
    </w:p>
    <w:p w14:paraId="772D3D3B" w14:textId="77777777" w:rsidR="008E30CD" w:rsidRDefault="008E30CD" w:rsidP="00142E75">
      <w:pPr>
        <w:rPr>
          <w:rFonts w:ascii="맑은 고딕" w:hAnsi="맑은 고딕"/>
        </w:rPr>
      </w:pPr>
    </w:p>
    <w:p w14:paraId="2B446245" w14:textId="241DB73A" w:rsidR="008E30CD" w:rsidRPr="00336D61" w:rsidRDefault="008E30CD" w:rsidP="008E30CD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이벤트 발생시 </w:t>
      </w:r>
      <w:r>
        <w:rPr>
          <w:rFonts w:ascii="맑은 고딕" w:hAnsi="맑은 고딕" w:hint="eastAsia"/>
        </w:rPr>
        <w:t>U</w:t>
      </w:r>
      <w:r>
        <w:rPr>
          <w:rFonts w:ascii="맑은 고딕" w:hAnsi="맑은 고딕"/>
        </w:rPr>
        <w:t>SB</w:t>
      </w:r>
      <w:r>
        <w:rPr>
          <w:rFonts w:ascii="맑은 고딕" w:hAnsi="맑은 고딕" w:hint="eastAsia"/>
        </w:rPr>
        <w:t xml:space="preserve">형 </w:t>
      </w:r>
      <w:r w:rsidRPr="00336D61">
        <w:rPr>
          <w:rFonts w:ascii="맑은 고딕" w:hAnsi="맑은 고딕" w:hint="eastAsia"/>
        </w:rPr>
        <w:t>경광등을 동작</w:t>
      </w:r>
      <w:r>
        <w:rPr>
          <w:rFonts w:ascii="맑은 고딕" w:hAnsi="맑은 고딕" w:hint="eastAsia"/>
        </w:rPr>
        <w:t xml:space="preserve"> </w:t>
      </w:r>
      <w:r w:rsidRPr="00336D61">
        <w:rPr>
          <w:rFonts w:ascii="맑은 고딕" w:hAnsi="맑은 고딕" w:hint="eastAsia"/>
        </w:rPr>
        <w:t>시킵니다.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이벤트 이름을 입력하고 이벤트 종류에서 U</w:t>
      </w:r>
      <w:r>
        <w:rPr>
          <w:rFonts w:ascii="맑은 고딕" w:hAnsi="맑은 고딕"/>
        </w:rPr>
        <w:t>SB Warning Light</w:t>
      </w:r>
      <w:r>
        <w:rPr>
          <w:rFonts w:ascii="맑은 고딕" w:hAnsi="맑은 고딕" w:hint="eastAsia"/>
        </w:rPr>
        <w:t>를 선택하면 아래와 같은 메뉴가 활성화됩니다.</w:t>
      </w:r>
    </w:p>
    <w:p w14:paraId="5BF3E76F" w14:textId="1900F480" w:rsidR="008E30CD" w:rsidRDefault="00DA462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287424" behindDoc="1" locked="0" layoutInCell="1" allowOverlap="1" wp14:anchorId="45422801" wp14:editId="7520FA90">
                <wp:simplePos x="0" y="0"/>
                <wp:positionH relativeFrom="margin">
                  <wp:align>right</wp:align>
                </wp:positionH>
                <wp:positionV relativeFrom="paragraph">
                  <wp:posOffset>266065</wp:posOffset>
                </wp:positionV>
                <wp:extent cx="3599815" cy="2065020"/>
                <wp:effectExtent l="19050" t="0" r="19685" b="11430"/>
                <wp:wrapTight wrapText="bothSides">
                  <wp:wrapPolygon edited="0">
                    <wp:start x="2515" y="0"/>
                    <wp:lineTo x="-114" y="399"/>
                    <wp:lineTo x="-114" y="21520"/>
                    <wp:lineTo x="21604" y="21520"/>
                    <wp:lineTo x="21604" y="399"/>
                    <wp:lineTo x="3772" y="0"/>
                    <wp:lineTo x="2515" y="0"/>
                  </wp:wrapPolygon>
                </wp:wrapTight>
                <wp:docPr id="2960" name="그룹 29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9815" cy="2065020"/>
                          <a:chOff x="0" y="0"/>
                          <a:chExt cx="3599815" cy="2065431"/>
                        </a:xfrm>
                      </wpg:grpSpPr>
                      <pic:pic xmlns:pic="http://schemas.openxmlformats.org/drawingml/2006/picture">
                        <pic:nvPicPr>
                          <pic:cNvPr id="2865" name="그림 28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079"/>
                          <a:stretch/>
                        </pic:blipFill>
                        <pic:spPr bwMode="auto">
                          <a:xfrm>
                            <a:off x="0" y="68356"/>
                            <a:ext cx="3599815" cy="199707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941" name="그룹 2941"/>
                        <wpg:cNvGrpSpPr/>
                        <wpg:grpSpPr>
                          <a:xfrm>
                            <a:off x="411256" y="22411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16" name="타원 2216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17" name="Text Box 2217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5EAA946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40" name="그룹 2940"/>
                        <wpg:cNvGrpSpPr/>
                        <wpg:grpSpPr>
                          <a:xfrm>
                            <a:off x="411256" y="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18" name="타원 2218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19" name="Text Box 2219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3B07E0E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42" name="그룹 2942"/>
                        <wpg:cNvGrpSpPr/>
                        <wpg:grpSpPr>
                          <a:xfrm>
                            <a:off x="411256" y="712694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43" name="타원 2943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4" name="Text Box 2944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23EEB37" w14:textId="3D7D39C4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45" name="그룹 2945"/>
                        <wpg:cNvGrpSpPr/>
                        <wpg:grpSpPr>
                          <a:xfrm>
                            <a:off x="411256" y="45271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46" name="타원 2946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7" name="Text Box 2947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1640E1A" w14:textId="767BD67B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48" name="그룹 2948"/>
                        <wpg:cNvGrpSpPr/>
                        <wpg:grpSpPr>
                          <a:xfrm>
                            <a:off x="411256" y="115644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49" name="타원 2949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50" name="Text Box 2950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B0624CB" w14:textId="3E94CBAE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51" name="그룹 2951"/>
                        <wpg:cNvGrpSpPr/>
                        <wpg:grpSpPr>
                          <a:xfrm>
                            <a:off x="411256" y="93233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52" name="타원 2952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53" name="Text Box 2953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94C551" w14:textId="0121F813" w:rsidR="00733671" w:rsidRPr="003336FB" w:rsidRDefault="00733671" w:rsidP="00297CC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54" name="그룹 2954"/>
                        <wpg:cNvGrpSpPr/>
                        <wpg:grpSpPr>
                          <a:xfrm>
                            <a:off x="411256" y="1716741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55" name="타원 2955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56" name="Text Box 2956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A5673D" w14:textId="03B2C9A6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57" name="그룹 2957"/>
                        <wpg:cNvGrpSpPr/>
                        <wpg:grpSpPr>
                          <a:xfrm>
                            <a:off x="411256" y="1488141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58" name="타원 2958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59" name="Text Box 2959"/>
                          <wps:cNvSpPr txBox="1"/>
                          <wps:spPr>
                            <a:xfrm>
                              <a:off x="53789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87839C" w14:textId="2ECA4AAD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5422801" id="그룹 2960" o:spid="_x0000_s1565" style="position:absolute;margin-left:232.25pt;margin-top:20.95pt;width:283.45pt;height:162.6pt;z-index:-250029056;mso-position-horizontal:right;mso-position-horizontal-relative:margin" coordsize="35998,2065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">
                <v:shape id="그림 2865" o:spid="_x0000_s1566" type="#_x0000_t75" style="position:absolute;top:683;width:35998;height:19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" stroked="t" strokeweight="1pt">
                  <v:stroke joinstyle="round"/>
                  <v:imagedata r:id="rId215" o:title="" croptop="27577f"/>
                  <v:path arrowok="t"/>
                </v:shape>
                <v:group id="그룹 2941" o:spid="_x0000_s1567" style="position:absolute;left:4112;top:2241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V6H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jeH5JjwBuf4DAAD//wMAUEsBAi0AFAAGAAgAAAAhANvh9svuAAAAhQEAABMAAAAAAAAA&#10;AAAAAAAAAAAAAFtDb250ZW50X1R5cGVzXS54bWxQSwECLQAUAAYACAAAACEAWvQsW78AAAAVAQAA&#10;CwAAAAAAAAAAAAAAAAAfAQAAX3JlbHMvLnJlbHNQSwECLQAUAAYACAAAACEAryleh8YAAADdAAAA&#10;DwAAAAAAAAAAAAAAAAAHAgAAZHJzL2Rvd25yZXYueG1sUEsFBgAAAAADAAMAtwAAAPoCAAAAAA==&#10;">
                  <v:oval id="타원 2216" o:spid="_x0000_s1568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" fillcolor="white [3212]" strokecolor="black [3213]" strokeweight="1pt"/>
                  <v:shape id="Text Box 2217" o:spid="_x0000_s1569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" filled="f" stroked="f" strokeweight=".5pt">
                    <v:textbox inset="0,0,0,0">
                      <w:txbxContent>
                        <w:p w14:paraId="25EAA946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940" o:spid="_x0000_s1570" style="position:absolute;left:4112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">
                  <v:oval id="타원 2218" o:spid="_x0000_s1571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" fillcolor="white [3212]" strokecolor="black [3213]" strokeweight="1pt"/>
                  <v:shape id="Text Box 2219" o:spid="_x0000_s1572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" filled="f" stroked="f" strokeweight=".5pt">
                    <v:textbox inset="0,0,0,0">
                      <w:txbxContent>
                        <w:p w14:paraId="03B07E0E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42" o:spid="_x0000_s1573" style="position:absolute;left:4112;top:712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">
                  <v:oval id="타원 2943" o:spid="_x0000_s1574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" fillcolor="white [3212]" strokecolor="black [3213]" strokeweight="1pt"/>
                  <v:shape id="Text Box 2944" o:spid="_x0000_s1575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" filled="f" stroked="f" strokeweight=".5pt">
                    <v:textbox inset="0,0,0,0">
                      <w:txbxContent>
                        <w:p w14:paraId="623EEB37" w14:textId="3D7D39C4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945" o:spid="_x0000_s1576" style="position:absolute;left:4112;top:4527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liE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E4+x/B8E56AnP8BAAD//wMAUEsBAi0AFAAGAAgAAAAhANvh9svuAAAAhQEAABMAAAAAAAAA&#10;AAAAAAAAAAAAAFtDb250ZW50X1R5cGVzXS54bWxQSwECLQAUAAYACAAAACEAWvQsW78AAAAVAQAA&#10;CwAAAAAAAAAAAAAAAAAfAQAAX3JlbHMvLnJlbHNQSwECLQAUAAYACAAAACEA0BJYhMYAAADdAAAA&#10;DwAAAAAAAAAAAAAAAAAHAgAAZHJzL2Rvd25yZXYueG1sUEsFBgAAAAADAAMAtwAAAPoCAAAAAA==&#10;">
                  <v:oval id="타원 2946" o:spid="_x0000_s1577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" fillcolor="white [3212]" strokecolor="black [3213]" strokeweight="1pt"/>
                  <v:shape id="Text Box 2947" o:spid="_x0000_s1578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" filled="f" stroked="f" strokeweight=".5pt">
                    <v:textbox inset="0,0,0,0">
                      <w:txbxContent>
                        <w:p w14:paraId="01640E1A" w14:textId="767BD67B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948" o:spid="_x0000_s1579" style="position:absolute;left:4112;top:11564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">
                  <v:oval id="타원 2949" o:spid="_x0000_s1580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" fillcolor="white [3212]" strokecolor="black [3213]" strokeweight="1pt"/>
                  <v:shape id="Text Box 2950" o:spid="_x0000_s1581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" filled="f" stroked="f" strokeweight=".5pt">
                    <v:textbox inset="0,0,0,0">
                      <w:txbxContent>
                        <w:p w14:paraId="1B0624CB" w14:textId="3E94CBAE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그룹 2951" o:spid="_x0000_s1582" style="position:absolute;left:4112;top:9323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Mha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">
                  <v:oval id="타원 2952" o:spid="_x0000_s1583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" fillcolor="white [3212]" strokecolor="black [3213]" strokeweight="1pt"/>
                  <v:shape id="Text Box 2953" o:spid="_x0000_s1584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" filled="f" stroked="f" strokeweight=".5pt">
                    <v:textbox inset="0,0,0,0">
                      <w:txbxContent>
                        <w:p w14:paraId="7C94C551" w14:textId="0121F813" w:rsidR="00733671" w:rsidRPr="003336FB" w:rsidRDefault="00733671" w:rsidP="00297CC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954" o:spid="_x0000_s1585" style="position:absolute;left:4112;top:17167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2vC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E7Gn/B8E56AnP8BAAD//wMAUEsBAi0AFAAGAAgAAAAhANvh9svuAAAAhQEAABMAAAAAAAAA&#10;AAAAAAAAAAAAAFtDb250ZW50X1R5cGVzXS54bWxQSwECLQAUAAYACAAAACEAWvQsW78AAAAVAQAA&#10;CwAAAAAAAAAAAAAAAAAfAQAAX3JlbHMvLnJlbHNQSwECLQAUAAYACAAAACEAOodrwsYAAADdAAAA&#10;DwAAAAAAAAAAAAAAAAAHAgAAZHJzL2Rvd25yZXYueG1sUEsFBgAAAAADAAMAtwAAAPoCAAAAAA==&#10;">
                  <v:oval id="타원 2955" o:spid="_x0000_s1586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" fillcolor="white [3212]" strokecolor="black [3213]" strokeweight="1pt"/>
                  <v:shape id="Text Box 2956" o:spid="_x0000_s1587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" filled="f" stroked="f" strokeweight=".5pt">
                    <v:textbox inset="0,0,0,0">
                      <w:txbxContent>
                        <w:p w14:paraId="34A5673D" w14:textId="03B2C9A6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8</w:t>
                          </w:r>
                        </w:p>
                      </w:txbxContent>
                    </v:textbox>
                  </v:shape>
                </v:group>
                <v:group id="그룹 2957" o:spid="_x0000_s1588" style="position:absolute;left:4112;top:1488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fW1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Fs8gGPN+EJyOUdAAD//wMAUEsBAi0AFAAGAAgAAAAhANvh9svuAAAAhQEAABMAAAAAAAAA&#10;AAAAAAAAAAAAAFtDb250ZW50X1R5cGVzXS54bWxQSwECLQAUAAYACAAAACEAWvQsW78AAAAVAQAA&#10;CwAAAAAAAAAAAAAAAAAfAQAAX3JlbHMvLnJlbHNQSwECLQAUAAYACAAAACEAylX1tcYAAADdAAAA&#10;DwAAAAAAAAAAAAAAAAAHAgAAZHJzL2Rvd25yZXYueG1sUEsFBgAAAAADAAMAtwAAAPoCAAAAAA==&#10;">
                  <v:oval id="타원 2958" o:spid="_x0000_s1589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" fillcolor="white [3212]" strokecolor="black [3213]" strokeweight="1pt"/>
                  <v:shape id="Text Box 2959" o:spid="_x0000_s1590" type="#_x0000_t202" style="position:absolute;left:53789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" filled="f" stroked="f" strokeweight=".5pt">
                    <v:textbox inset="0,0,0,0">
                      <w:txbxContent>
                        <w:p w14:paraId="0087839C" w14:textId="2ECA4AAD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*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장치 </w:t>
      </w:r>
      <w:proofErr w:type="gramStart"/>
      <w:r w:rsidR="008E30CD">
        <w:rPr>
          <w:rFonts w:ascii="맑은 고딕" w:hAnsi="맑은 고딕" w:hint="eastAsia"/>
        </w:rPr>
        <w:t xml:space="preserve">정보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U</w:t>
      </w:r>
      <w:r w:rsidR="008E30CD">
        <w:rPr>
          <w:rFonts w:ascii="맑은 고딕" w:hAnsi="맑은 고딕"/>
        </w:rPr>
        <w:t xml:space="preserve">SB </w:t>
      </w:r>
      <w:r w:rsidR="008E30CD">
        <w:rPr>
          <w:rFonts w:ascii="맑은 고딕" w:hAnsi="맑은 고딕" w:hint="eastAsia"/>
        </w:rPr>
        <w:t>W</w:t>
      </w:r>
      <w:r w:rsidR="008E30CD">
        <w:rPr>
          <w:rFonts w:ascii="맑은 고딕" w:hAnsi="맑은 고딕"/>
        </w:rPr>
        <w:t>arning Light</w:t>
      </w:r>
      <w:r w:rsidR="008E30CD">
        <w:rPr>
          <w:rFonts w:ascii="맑은 고딕" w:hAnsi="맑은 고딕" w:hint="eastAsia"/>
        </w:rPr>
        <w:t xml:space="preserve"> 장비 정보 설정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1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제품 I</w:t>
      </w:r>
      <w:r w:rsidR="008E30CD">
        <w:rPr>
          <w:rFonts w:ascii="맑은 고딕" w:hAnsi="맑은 고딕"/>
        </w:rPr>
        <w:t xml:space="preserve">D : </w:t>
      </w:r>
      <w:r w:rsidR="008E30CD">
        <w:rPr>
          <w:rFonts w:ascii="맑은 고딕" w:hAnsi="맑은 고딕" w:hint="eastAsia"/>
        </w:rPr>
        <w:t xml:space="preserve">등록한 제품의 </w:t>
      </w:r>
      <w:r w:rsidR="008E30CD">
        <w:rPr>
          <w:rFonts w:ascii="맑은 고딕" w:hAnsi="맑은 고딕"/>
        </w:rPr>
        <w:t>ID</w:t>
      </w:r>
      <w:r w:rsidR="008E30CD">
        <w:rPr>
          <w:rFonts w:ascii="맑은 고딕" w:hAnsi="맑은 고딕" w:hint="eastAsia"/>
        </w:rPr>
        <w:t>를 확인합니다.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8E30CD" w:rsidRPr="00336D61">
        <w:rPr>
          <w:rFonts w:ascii="맑은 고딕" w:hAnsi="맑은 고딕" w:hint="eastAsia"/>
        </w:rPr>
        <w:t xml:space="preserve"> </w:t>
      </w:r>
      <w:r w:rsidR="008E30CD">
        <w:rPr>
          <w:rFonts w:ascii="맑은 고딕" w:hAnsi="맑은 고딕" w:hint="eastAsia"/>
        </w:rPr>
        <w:t xml:space="preserve">경광등 사용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시각적인 효과인 경광등 사용 유무 체크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3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깜빡임 속도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경광등 움직임 속도를 설정합니다.</w:t>
      </w:r>
      <w:r w:rsidR="008E30CD" w:rsidRPr="00A5628B">
        <w:rPr>
          <w:rFonts w:ascii="맑은 고딕" w:hAnsi="맑은 고딕" w:hint="eastAsia"/>
        </w:rPr>
        <w:t xml:space="preserve"> </w:t>
      </w:r>
      <w:r w:rsidR="008E30CD" w:rsidRPr="00336D61">
        <w:rPr>
          <w:rFonts w:ascii="맑은 고딕" w:hAnsi="맑은 고딕" w:hint="eastAsia"/>
        </w:rPr>
        <w:t>(1 ~ 15 단계</w:t>
      </w:r>
      <w:r w:rsidR="008E30CD">
        <w:rPr>
          <w:rFonts w:ascii="맑은 고딕" w:hAnsi="맑은 고딕" w:hint="eastAsia"/>
        </w:rPr>
        <w:t xml:space="preserve"> 기본 </w:t>
      </w:r>
      <w:r w:rsidR="008E30CD">
        <w:rPr>
          <w:rFonts w:ascii="맑은 고딕" w:hAnsi="맑은 고딕"/>
        </w:rPr>
        <w:t>5</w:t>
      </w:r>
      <w:r w:rsidR="008E30CD" w:rsidRPr="00336D61">
        <w:rPr>
          <w:rFonts w:ascii="맑은 고딕" w:hAnsi="맑은 고딕" w:hint="eastAsia"/>
        </w:rPr>
        <w:t>)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4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부저 </w:t>
      </w:r>
      <w:proofErr w:type="gramStart"/>
      <w:r w:rsidR="008E30CD">
        <w:rPr>
          <w:rFonts w:ascii="맑은 고딕" w:hAnsi="맑은 고딕" w:hint="eastAsia"/>
        </w:rPr>
        <w:t xml:space="preserve">사용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청각적인 효과인 부저 사용 유무 체크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5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부저 속도 </w:t>
      </w:r>
      <w:r w:rsidR="008E30CD">
        <w:rPr>
          <w:rFonts w:ascii="맑은 고딕" w:hAnsi="맑은 고딕"/>
        </w:rPr>
        <w:t xml:space="preserve">: </w:t>
      </w:r>
      <w:r w:rsidR="008E30CD">
        <w:rPr>
          <w:rFonts w:ascii="맑은 고딕" w:hAnsi="맑은 고딕" w:hint="eastAsia"/>
        </w:rPr>
        <w:t>부저 울리는 속도를 설정합니다.</w:t>
      </w:r>
      <w:r w:rsidR="008E30CD" w:rsidRPr="00A5628B">
        <w:rPr>
          <w:rFonts w:ascii="맑은 고딕" w:hAnsi="맑은 고딕" w:hint="eastAsia"/>
        </w:rPr>
        <w:t xml:space="preserve"> </w:t>
      </w:r>
      <w:r w:rsidR="008E30CD" w:rsidRPr="00336D61">
        <w:rPr>
          <w:rFonts w:ascii="맑은 고딕" w:hAnsi="맑은 고딕" w:hint="eastAsia"/>
        </w:rPr>
        <w:t>(1 ~ 15 단계</w:t>
      </w:r>
      <w:r w:rsidR="008E30CD">
        <w:rPr>
          <w:rFonts w:ascii="맑은 고딕" w:hAnsi="맑은 고딕" w:hint="eastAsia"/>
        </w:rPr>
        <w:t xml:space="preserve"> 기본 </w:t>
      </w:r>
      <w:r w:rsidR="008E30CD">
        <w:rPr>
          <w:rFonts w:ascii="맑은 고딕" w:hAnsi="맑은 고딕"/>
        </w:rPr>
        <w:t>5</w:t>
      </w:r>
      <w:r w:rsidR="008E30CD" w:rsidRPr="00336D61">
        <w:rPr>
          <w:rFonts w:ascii="맑은 고딕" w:hAnsi="맑은 고딕" w:hint="eastAsia"/>
        </w:rPr>
        <w:t>)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6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동작 </w:t>
      </w:r>
      <w:proofErr w:type="gramStart"/>
      <w:r w:rsidR="008E30CD">
        <w:rPr>
          <w:rFonts w:ascii="맑은 고딕" w:hAnsi="맑은 고딕" w:hint="eastAsia"/>
        </w:rPr>
        <w:t xml:space="preserve">시간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>부저 작동 시간을 입력합니다.</w:t>
      </w:r>
      <w:r w:rsidR="008E30CD">
        <w:rPr>
          <w:rFonts w:ascii="맑은 고딕" w:hAnsi="맑은 고딕"/>
        </w:rPr>
        <w:t xml:space="preserve"> (</w:t>
      </w:r>
      <w:r w:rsidR="008E30CD">
        <w:rPr>
          <w:rFonts w:ascii="맑은 고딕" w:hAnsi="맑은 고딕" w:hint="eastAsia"/>
        </w:rPr>
        <w:t xml:space="preserve">기본 </w:t>
      </w:r>
      <w:r w:rsidR="008E30CD">
        <w:rPr>
          <w:rFonts w:ascii="맑은 고딕" w:hAnsi="맑은 고딕"/>
        </w:rPr>
        <w:t>10)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7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팝업 닫을 때 같이 </w:t>
      </w:r>
      <w:proofErr w:type="gramStart"/>
      <w:r w:rsidR="008E30CD">
        <w:rPr>
          <w:rFonts w:ascii="맑은 고딕" w:hAnsi="맑은 고딕" w:hint="eastAsia"/>
        </w:rPr>
        <w:t xml:space="preserve">종료 </w:t>
      </w:r>
      <w:r w:rsidR="008E30CD">
        <w:rPr>
          <w:rFonts w:ascii="맑은 고딕" w:hAnsi="맑은 고딕"/>
        </w:rPr>
        <w:t>:</w:t>
      </w:r>
      <w:proofErr w:type="gramEnd"/>
      <w:r w:rsidR="008E30CD">
        <w:rPr>
          <w:rFonts w:ascii="맑은 고딕" w:hAnsi="맑은 고딕"/>
        </w:rPr>
        <w:t xml:space="preserve"> </w:t>
      </w:r>
      <w:r w:rsidR="008E30CD" w:rsidRPr="00336D61">
        <w:rPr>
          <w:rFonts w:ascii="맑은 고딕" w:hAnsi="맑은 고딕" w:hint="eastAsia"/>
        </w:rPr>
        <w:t>영상 팝업 종료 시 같이 종료 됩니다</w:t>
      </w:r>
      <w:r w:rsidR="008E30CD">
        <w:rPr>
          <w:rFonts w:ascii="맑은 고딕" w:hAnsi="맑은 고딕" w:hint="eastAsia"/>
        </w:rPr>
        <w:t>.</w:t>
      </w:r>
      <w:r w:rsidR="008E30CD">
        <w:rPr>
          <w:rFonts w:ascii="맑은 고딕" w:hAnsi="맑은 고딕"/>
        </w:rPr>
        <w:br/>
      </w:r>
      <w:r>
        <w:rPr>
          <w:rFonts w:ascii="맑은 고딕" w:hAnsi="맑은 고딕"/>
        </w:rPr>
        <w:t>8</w:t>
      </w:r>
      <w:r w:rsidR="008E30CD">
        <w:rPr>
          <w:rFonts w:ascii="맑은 고딕" w:hAnsi="맑은 고딕"/>
        </w:rPr>
        <w:t xml:space="preserve"> </w:t>
      </w:r>
      <w:r w:rsidR="008E30CD">
        <w:rPr>
          <w:rFonts w:ascii="맑은 고딕" w:hAnsi="맑은 고딕" w:hint="eastAsia"/>
        </w:rPr>
        <w:t xml:space="preserve">테스트 </w:t>
      </w:r>
      <w:r w:rsidR="008E30CD">
        <w:rPr>
          <w:rFonts w:ascii="맑은 고딕" w:hAnsi="맑은 고딕"/>
        </w:rPr>
        <w:t xml:space="preserve">: </w:t>
      </w:r>
      <w:r w:rsidR="008E30CD" w:rsidRPr="00336D61">
        <w:rPr>
          <w:rFonts w:ascii="맑은 고딕" w:hAnsi="맑은 고딕" w:hint="eastAsia"/>
        </w:rPr>
        <w:t xml:space="preserve">동작 테스트 기능 </w:t>
      </w:r>
      <w:r w:rsidR="008E30CD">
        <w:rPr>
          <w:rFonts w:ascii="맑은 고딕" w:hAnsi="맑은 고딕"/>
        </w:rPr>
        <w:t>-</w:t>
      </w:r>
      <w:r w:rsidR="008E30CD" w:rsidRPr="00336D61">
        <w:rPr>
          <w:rFonts w:ascii="맑은 고딕" w:hAnsi="맑은 고딕" w:hint="eastAsia"/>
        </w:rPr>
        <w:t xml:space="preserve"> 시작, 중지가 있습니다. </w:t>
      </w:r>
      <w:r>
        <w:rPr>
          <w:rFonts w:ascii="맑은 고딕" w:hAnsi="맑은 고딕"/>
        </w:rPr>
        <w:br/>
        <w:t xml:space="preserve">              </w:t>
      </w:r>
      <w:r w:rsidR="008E30CD" w:rsidRPr="00336D61">
        <w:rPr>
          <w:rFonts w:ascii="맑은 고딕" w:hAnsi="맑은 고딕" w:hint="eastAsia"/>
        </w:rPr>
        <w:t>(설정이 끝나면 꼭 테스트를 실행</w:t>
      </w:r>
      <w:r w:rsidR="008E30CD">
        <w:rPr>
          <w:rFonts w:ascii="맑은 고딕" w:hAnsi="맑은 고딕" w:hint="eastAsia"/>
        </w:rPr>
        <w:t>하여 동작유무를 확인하세</w:t>
      </w:r>
      <w:r w:rsidR="008E30CD" w:rsidRPr="00336D61">
        <w:rPr>
          <w:rFonts w:ascii="맑은 고딕" w:hAnsi="맑은 고딕" w:hint="eastAsia"/>
        </w:rPr>
        <w:t>요</w:t>
      </w:r>
      <w:r>
        <w:rPr>
          <w:rFonts w:ascii="맑은 고딕" w:hAnsi="맑은 고딕" w:hint="eastAsia"/>
        </w:rPr>
        <w:t>.</w:t>
      </w:r>
      <w:r w:rsidR="008E30CD" w:rsidRPr="00336D61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  <w:t xml:space="preserve">              (</w:t>
      </w:r>
      <w:proofErr w:type="gramStart"/>
      <w:r>
        <w:rPr>
          <w:rFonts w:ascii="맑은 고딕" w:hAnsi="맑은 고딕" w:hint="eastAsia"/>
        </w:rPr>
        <w:t xml:space="preserve">주의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테스트 버튼은 자체 장비만 가능하며 클라이언트는 테스트가 안됩니다.</w:t>
      </w:r>
      <w:r>
        <w:rPr>
          <w:rFonts w:ascii="맑은 고딕" w:hAnsi="맑은 고딕"/>
        </w:rPr>
        <w:t>)</w:t>
      </w:r>
      <w:r w:rsidR="008E30CD">
        <w:rPr>
          <w:rFonts w:ascii="맑은 고딕" w:hAnsi="맑은 고딕"/>
        </w:rPr>
        <w:br/>
      </w:r>
      <w:r w:rsidR="008E30CD">
        <w:rPr>
          <w:rFonts w:ascii="맑은 고딕" w:hAnsi="맑은 고딕"/>
        </w:rPr>
        <w:br w:type="page"/>
      </w:r>
    </w:p>
    <w:p w14:paraId="0432FB6A" w14:textId="047683EF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5" w:name="_Toc17460786"/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2.8</w:t>
      </w:r>
      <w:r w:rsidR="00AD08CF" w:rsidRPr="002B08C8">
        <w:rPr>
          <w:rFonts w:ascii="맑은 고딕" w:hAnsi="맑은 고딕"/>
        </w:rPr>
        <w:t xml:space="preserve"> </w:t>
      </w:r>
      <w:bookmarkEnd w:id="115"/>
      <w:r w:rsidR="006F62C7" w:rsidRPr="00946460">
        <w:rPr>
          <w:rFonts w:ascii="맑은 고딕" w:hAnsi="맑은 고딕" w:hint="eastAsia"/>
        </w:rPr>
        <w:t>이벤트 동작 E</w:t>
      </w:r>
      <w:r w:rsidR="006F62C7" w:rsidRPr="00946460">
        <w:rPr>
          <w:rFonts w:ascii="맑은 고딕" w:hAnsi="맑은 고딕"/>
          <w:caps w:val="0"/>
        </w:rPr>
        <w:t>thernet</w:t>
      </w:r>
      <w:r w:rsidR="006F62C7" w:rsidRPr="00946460">
        <w:rPr>
          <w:rFonts w:ascii="맑은 고딕" w:hAnsi="맑은 고딕" w:hint="eastAsia"/>
        </w:rPr>
        <w:t xml:space="preserve"> W</w:t>
      </w:r>
      <w:r w:rsidR="006F62C7" w:rsidRPr="00946460">
        <w:rPr>
          <w:rFonts w:ascii="맑은 고딕" w:hAnsi="맑은 고딕"/>
          <w:caps w:val="0"/>
        </w:rPr>
        <w:t>arning</w:t>
      </w:r>
      <w:r w:rsidR="006F62C7" w:rsidRPr="00946460">
        <w:rPr>
          <w:rFonts w:ascii="맑은 고딕" w:hAnsi="맑은 고딕" w:hint="eastAsia"/>
        </w:rPr>
        <w:t xml:space="preserve"> L</w:t>
      </w:r>
      <w:r w:rsidR="006F62C7" w:rsidRPr="00946460">
        <w:rPr>
          <w:rFonts w:ascii="맑은 고딕" w:hAnsi="맑은 고딕"/>
          <w:caps w:val="0"/>
        </w:rPr>
        <w:t>ight</w:t>
      </w:r>
      <w:r w:rsidR="006F62C7" w:rsidRPr="00946460">
        <w:rPr>
          <w:rFonts w:ascii="맑은 고딕" w:hAnsi="맑은 고딕" w:hint="eastAsia"/>
        </w:rPr>
        <w:t>를 선택한 경우</w:t>
      </w:r>
    </w:p>
    <w:p w14:paraId="71AABBD6" w14:textId="5ED79A32" w:rsidR="006F62C7" w:rsidRDefault="006F62C7" w:rsidP="00142E75">
      <w:pPr>
        <w:rPr>
          <w:rFonts w:ascii="맑은 고딕" w:hAnsi="맑은 고딕"/>
        </w:rPr>
      </w:pPr>
    </w:p>
    <w:p w14:paraId="3DF50058" w14:textId="7136C42C" w:rsidR="006F62C7" w:rsidRPr="00336D61" w:rsidRDefault="006F62C7" w:rsidP="006F62C7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이벤트 발생시 </w:t>
      </w:r>
      <w:r w:rsidRPr="00946460">
        <w:rPr>
          <w:rFonts w:ascii="맑은 고딕" w:hAnsi="맑은 고딕" w:hint="eastAsia"/>
        </w:rPr>
        <w:t>E</w:t>
      </w:r>
      <w:r w:rsidRPr="00946460">
        <w:rPr>
          <w:rFonts w:ascii="맑은 고딕" w:hAnsi="맑은 고딕"/>
        </w:rPr>
        <w:t>thernet</w:t>
      </w:r>
      <w:r>
        <w:rPr>
          <w:rFonts w:ascii="맑은 고딕" w:hAnsi="맑은 고딕" w:hint="eastAsia"/>
        </w:rPr>
        <w:t xml:space="preserve"> 형 </w:t>
      </w:r>
      <w:r w:rsidRPr="00336D61">
        <w:rPr>
          <w:rFonts w:ascii="맑은 고딕" w:hAnsi="맑은 고딕" w:hint="eastAsia"/>
        </w:rPr>
        <w:t>경광등을 동작</w:t>
      </w:r>
      <w:r>
        <w:rPr>
          <w:rFonts w:ascii="맑은 고딕" w:hAnsi="맑은 고딕" w:hint="eastAsia"/>
        </w:rPr>
        <w:t xml:space="preserve"> </w:t>
      </w:r>
      <w:r w:rsidRPr="00336D61">
        <w:rPr>
          <w:rFonts w:ascii="맑은 고딕" w:hAnsi="맑은 고딕" w:hint="eastAsia"/>
        </w:rPr>
        <w:t>시킵니다.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이벤트 이름을 입력하고 이벤트 종류에서 </w:t>
      </w:r>
      <w:r w:rsidRPr="00946460">
        <w:rPr>
          <w:rFonts w:ascii="맑은 고딕" w:hAnsi="맑은 고딕"/>
        </w:rPr>
        <w:t>Ethernet Warning Light</w:t>
      </w:r>
      <w:r>
        <w:rPr>
          <w:rFonts w:ascii="맑은 고딕" w:hAnsi="맑은 고딕" w:hint="eastAsia"/>
        </w:rPr>
        <w:t>를 선택하면 우측과 같은 메뉴가 활성화됩니다</w:t>
      </w:r>
      <w:r w:rsidRPr="00336D61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br/>
      </w:r>
    </w:p>
    <w:p w14:paraId="3D77DAFA" w14:textId="28A81C6D" w:rsidR="006E1279" w:rsidRDefault="006E1279" w:rsidP="006F62C7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02784" behindDoc="1" locked="0" layoutInCell="1" allowOverlap="1" wp14:anchorId="6FD255EA" wp14:editId="0D396A6A">
                <wp:simplePos x="0" y="0"/>
                <wp:positionH relativeFrom="margin">
                  <wp:align>right</wp:align>
                </wp:positionH>
                <wp:positionV relativeFrom="paragraph">
                  <wp:posOffset>297815</wp:posOffset>
                </wp:positionV>
                <wp:extent cx="3599815" cy="2478405"/>
                <wp:effectExtent l="19050" t="19050" r="19685" b="17145"/>
                <wp:wrapTight wrapText="bothSides">
                  <wp:wrapPolygon edited="0">
                    <wp:start x="-114" y="-166"/>
                    <wp:lineTo x="-114" y="21583"/>
                    <wp:lineTo x="21604" y="21583"/>
                    <wp:lineTo x="21604" y="-166"/>
                    <wp:lineTo x="-114" y="-166"/>
                  </wp:wrapPolygon>
                </wp:wrapTight>
                <wp:docPr id="2993" name="그룹 2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9815" cy="2478405"/>
                          <a:chOff x="0" y="1304534"/>
                          <a:chExt cx="3599815" cy="2478796"/>
                        </a:xfrm>
                      </wpg:grpSpPr>
                      <pic:pic xmlns:pic="http://schemas.openxmlformats.org/drawingml/2006/picture">
                        <pic:nvPicPr>
                          <pic:cNvPr id="2866" name="그림 28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481"/>
                          <a:stretch/>
                        </pic:blipFill>
                        <pic:spPr>
                          <a:xfrm>
                            <a:off x="0" y="1304534"/>
                            <a:ext cx="3599815" cy="2478796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2962" name="그룹 2962"/>
                        <wpg:cNvGrpSpPr/>
                        <wpg:grpSpPr>
                          <a:xfrm>
                            <a:off x="391016" y="1621214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20" name="타원 2220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21" name="Text Box 2221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22F094E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1" name="그룹 2961"/>
                        <wpg:cNvGrpSpPr/>
                        <wpg:grpSpPr>
                          <a:xfrm>
                            <a:off x="391016" y="1416181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222" name="타원 2222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0" name="Text Box 2400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ED2472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3" name="그룹 2963"/>
                        <wpg:cNvGrpSpPr/>
                        <wpg:grpSpPr>
                          <a:xfrm>
                            <a:off x="391016" y="203835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64" name="타원 2964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65" name="Text Box 2965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1AF66F7" w14:textId="235FA0A4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6" name="그룹 2966"/>
                        <wpg:cNvGrpSpPr/>
                        <wpg:grpSpPr>
                          <a:xfrm>
                            <a:off x="391016" y="183331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67" name="타원 2967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68" name="Text Box 2968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BEE216A" w14:textId="4115DF08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9" name="그룹 2969"/>
                        <wpg:cNvGrpSpPr/>
                        <wpg:grpSpPr>
                          <a:xfrm>
                            <a:off x="391016" y="2415422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70" name="타원 2970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71" name="Text Box 2971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80027E6" w14:textId="61E35AB5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72" name="그룹 2972"/>
                        <wpg:cNvGrpSpPr/>
                        <wpg:grpSpPr>
                          <a:xfrm>
                            <a:off x="391016" y="2236313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73" name="타원 2973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74" name="Text Box 2974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1192AE5" w14:textId="438B6564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75" name="그룹 2975"/>
                        <wpg:cNvGrpSpPr/>
                        <wpg:grpSpPr>
                          <a:xfrm>
                            <a:off x="395729" y="2823131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76" name="타원 2976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77" name="Text Box 2977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3DA3CEF" w14:textId="794458F0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78" name="그룹 2978"/>
                        <wpg:cNvGrpSpPr/>
                        <wpg:grpSpPr>
                          <a:xfrm>
                            <a:off x="395729" y="2644022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79" name="타원 2979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80" name="Text Box 2980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99BF8A2" w14:textId="444D63F9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81" name="그룹 2981"/>
                        <wpg:cNvGrpSpPr/>
                        <wpg:grpSpPr>
                          <a:xfrm>
                            <a:off x="395729" y="3249694"/>
                            <a:ext cx="313876" cy="295275"/>
                            <a:chOff x="0" y="0"/>
                            <a:chExt cx="314503" cy="295275"/>
                          </a:xfrm>
                        </wpg:grpSpPr>
                        <wps:wsp>
                          <wps:cNvPr id="2982" name="타원 2982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83" name="Text Box 2983"/>
                          <wps:cNvSpPr txBox="1"/>
                          <wps:spPr>
                            <a:xfrm>
                              <a:off x="13586" y="0"/>
                              <a:ext cx="300917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FA4D9A0" w14:textId="7C12F908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84" name="그룹 2984"/>
                        <wpg:cNvGrpSpPr/>
                        <wpg:grpSpPr>
                          <a:xfrm>
                            <a:off x="395729" y="301166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85" name="타원 2985"/>
                          <wps:cNvSpPr/>
                          <wps:spPr>
                            <a:xfrm>
                              <a:off x="0" y="80683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86" name="Text Box 2986"/>
                          <wps:cNvSpPr txBox="1"/>
                          <wps:spPr>
                            <a:xfrm>
                              <a:off x="49306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DA602D" w14:textId="01000820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87" name="그룹 2987"/>
                        <wpg:cNvGrpSpPr/>
                        <wpg:grpSpPr>
                          <a:xfrm>
                            <a:off x="395729" y="3473581"/>
                            <a:ext cx="196774" cy="295275"/>
                            <a:chOff x="0" y="0"/>
                            <a:chExt cx="196774" cy="295275"/>
                          </a:xfrm>
                        </wpg:grpSpPr>
                        <wps:wsp>
                          <wps:cNvPr id="2988" name="타원 2988"/>
                          <wps:cNvSpPr/>
                          <wps:spPr>
                            <a:xfrm>
                              <a:off x="0" y="80682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89" name="Text Box 2989"/>
                          <wps:cNvSpPr txBox="1"/>
                          <wps:spPr>
                            <a:xfrm>
                              <a:off x="17928" y="0"/>
                              <a:ext cx="178846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5A8DB45" w14:textId="61A29626" w:rsidR="00733671" w:rsidRPr="003336FB" w:rsidRDefault="00733671" w:rsidP="00DA462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D255EA" id="그룹 2993" o:spid="_x0000_s1591" style="position:absolute;margin-left:232.25pt;margin-top:23.45pt;width:283.45pt;height:195.15pt;z-index:-250013696;mso-position-horizontal:right;mso-position-horizontal-relative:margin;mso-height-relative:margin" coordorigin=",13045" coordsize="35998,24787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">
                <v:shape id="그림 2866" o:spid="_x0000_s1592" type="#_x0000_t75" style="position:absolute;top:13045;width:35998;height:24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" stroked="t" strokecolor="black [3213]" strokeweight="1pt">
                  <v:imagedata r:id="rId217" o:title="" croptop="22597f"/>
                  <v:path arrowok="t"/>
                </v:shape>
                <v:group id="그룹 2962" o:spid="_x0000_s1593" style="position:absolute;left:3910;top:16212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">
                  <v:oval id="타원 2220" o:spid="_x0000_s1594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" fillcolor="white [3212]" strokecolor="black [3213]" strokeweight="1pt"/>
                  <v:shape id="Text Box 2221" o:spid="_x0000_s1595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" filled="f" stroked="f" strokeweight=".5pt">
                    <v:textbox inset="0,0,0,0">
                      <w:txbxContent>
                        <w:p w14:paraId="622F094E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961" o:spid="_x0000_s1596" style="position:absolute;left:3910;top:1416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ALn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gn8vglPQK5/AAAA//8DAFBLAQItABQABgAIAAAAIQDb4fbL7gAAAIUBAAATAAAAAAAA&#10;AAAAAAAAAAAAAABbQ29udGVudF9UeXBlc10ueG1sUEsBAi0AFAAGAAgAAAAhAFr0LFu/AAAAFQEA&#10;AAsAAAAAAAAAAAAAAAAAHwEAAF9yZWxzLy5yZWxzUEsBAi0AFAAGAAgAAAAhAOScAufHAAAA3QAA&#10;AA8AAAAAAAAAAAAAAAAABwIAAGRycy9kb3ducmV2LnhtbFBLBQYAAAAAAwADALcAAAD7AgAAAAA=&#10;">
                  <v:oval id="타원 2222" o:spid="_x0000_s1597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" fillcolor="white [3212]" strokecolor="black [3213]" strokeweight="1pt"/>
                  <v:shape id="Text Box 2400" o:spid="_x0000_s1598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" filled="f" stroked="f" strokeweight=".5pt">
                    <v:textbox inset="0,0,0,0">
                      <w:txbxContent>
                        <w:p w14:paraId="1EED2472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63" o:spid="_x0000_s1599" style="position:absolute;left:3910;top:20383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jkL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H5PRvB6E56AXDwBAAD//wMAUEsBAi0AFAAGAAgAAAAhANvh9svuAAAAhQEAABMAAAAAAAAA&#10;AAAAAAAAAAAAAFtDb250ZW50X1R5cGVzXS54bWxQSwECLQAUAAYACAAAACEAWvQsW78AAAAVAQAA&#10;CwAAAAAAAAAAAAAAAAAfAQAAX3JlbHMvLnJlbHNQSwECLQAUAAYACAAAACEAewI5C8YAAADdAAAA&#10;DwAAAAAAAAAAAAAAAAAHAgAAZHJzL2Rvd25yZXYueG1sUEsFBgAAAAADAAMAtwAAAPoCAAAAAA==&#10;">
                  <v:oval id="타원 2964" o:spid="_x0000_s1600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" fillcolor="white [3212]" strokecolor="black [3213]" strokeweight="1pt"/>
                  <v:shape id="Text Box 2965" o:spid="_x0000_s1601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" filled="f" stroked="f" strokeweight=".5pt">
                    <v:textbox inset="0,0,0,0">
                      <w:txbxContent>
                        <w:p w14:paraId="11AF66F7" w14:textId="235FA0A4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2966" o:spid="_x0000_s1602" style="position:absolute;left:3910;top:18333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">
                  <v:oval id="타원 2967" o:spid="_x0000_s1603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" fillcolor="white [3212]" strokecolor="black [3213]" strokeweight="1pt"/>
                  <v:shape id="Text Box 2968" o:spid="_x0000_s1604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" filled="f" stroked="f" strokeweight=".5pt">
                    <v:textbox inset="0,0,0,0">
                      <w:txbxContent>
                        <w:p w14:paraId="5BEE216A" w14:textId="4115DF08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2969" o:spid="_x0000_s1605" style="position:absolute;left:3910;top:24154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">
                  <v:oval id="타원 2970" o:spid="_x0000_s1606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" fillcolor="white [3212]" strokecolor="black [3213]" strokeweight="1pt"/>
                  <v:shape id="Text Box 2971" o:spid="_x0000_s1607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" filled="f" stroked="f" strokeweight=".5pt">
                    <v:textbox inset="0,0,0,0">
                      <w:txbxContent>
                        <w:p w14:paraId="580027E6" w14:textId="61E35AB5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그룹 2972" o:spid="_x0000_s1608" style="position:absolute;left:3910;top:22363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wpN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n0I4HHm/AE5PwOAAD//wMAUEsBAi0AFAAGAAgAAAAhANvh9svuAAAAhQEAABMAAAAAAAAA&#10;AAAAAAAAAAAAAFtDb250ZW50X1R5cGVzXS54bWxQSwECLQAUAAYACAAAACEAWvQsW78AAAAVAQAA&#10;CwAAAAAAAAAAAAAAAAAfAQAAX3JlbHMvLnJlbHNQSwECLQAUAAYACAAAACEAkZcKTcYAAADdAAAA&#10;DwAAAAAAAAAAAAAAAAAHAgAAZHJzL2Rvd25yZXYueG1sUEsFBgAAAAADAAMAtwAAAPoCAAAAAA==&#10;">
                  <v:oval id="타원 2973" o:spid="_x0000_s1609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" fillcolor="white [3212]" strokecolor="black [3213]" strokeweight="1pt"/>
                  <v:shape id="Text Box 2974" o:spid="_x0000_s1610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" filled="f" stroked="f" strokeweight=".5pt">
                    <v:textbox inset="0,0,0,0">
                      <w:txbxContent>
                        <w:p w14:paraId="51192AE5" w14:textId="438B6564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그룹 2975" o:spid="_x0000_s1611" style="position:absolute;left:3957;top:2823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pI5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sYwKPN+EJyOUdAAD//wMAUEsBAi0AFAAGAAgAAAAhANvh9svuAAAAhQEAABMAAAAAAAAA&#10;AAAAAAAAAAAAAFtDb250ZW50X1R5cGVzXS54bWxQSwECLQAUAAYACAAAACEAWvQsW78AAAAVAQAA&#10;CwAAAAAAAAAAAAAAAAAfAQAAX3JlbHMvLnJlbHNQSwECLQAUAAYACAAAACEAHn6SOcYAAADdAAAA&#10;DwAAAAAAAAAAAAAAAAAHAgAAZHJzL2Rvd25yZXYueG1sUEsFBgAAAAADAAMAtwAAAPoCAAAAAA==&#10;">
                  <v:oval id="타원 2976" o:spid="_x0000_s1612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" fillcolor="white [3212]" strokecolor="black [3213]" strokeweight="1pt"/>
                  <v:shape id="Text Box 2977" o:spid="_x0000_s1613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" filled="f" stroked="f" strokeweight=".5pt">
                    <v:textbox inset="0,0,0,0">
                      <w:txbxContent>
                        <w:p w14:paraId="33DA3CEF" w14:textId="794458F0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8</w:t>
                          </w:r>
                        </w:p>
                      </w:txbxContent>
                    </v:textbox>
                  </v:shape>
                </v:group>
                <v:group id="그룹 2978" o:spid="_x0000_s1614" style="position:absolute;left:3957;top:26440;width:1848;height:2952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">
                  <v:oval id="타원 2979" o:spid="_x0000_s1615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" fillcolor="white [3212]" strokecolor="black [3213]" strokeweight="1pt"/>
                  <v:shape id="Text Box 2980" o:spid="_x0000_s1616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" filled="f" stroked="f" strokeweight=".5pt">
                    <v:textbox inset="0,0,0,0">
                      <w:txbxContent>
                        <w:p w14:paraId="499BF8A2" w14:textId="444D63F9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그룹 2981" o:spid="_x0000_s1617" style="position:absolute;left:3957;top:32496;width:3139;height:2953" coordsize="314503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OQdxQAAAN0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">
                  <v:oval id="타원 2982" o:spid="_x0000_s1618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" fillcolor="white [3212]" strokecolor="black [3213]" strokeweight="1pt"/>
                  <v:shape id="Text Box 2983" o:spid="_x0000_s1619" type="#_x0000_t202" style="position:absolute;left:13586;width:300917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" filled="f" stroked="f" strokeweight=".5pt">
                    <v:textbox inset="0,0,0,0">
                      <w:txbxContent>
                        <w:p w14:paraId="6FA4D9A0" w14:textId="7C12F908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10</w:t>
                          </w:r>
                        </w:p>
                      </w:txbxContent>
                    </v:textbox>
                  </v:shape>
                </v:group>
                <v:group id="그룹 2984" o:spid="_x0000_s1620" style="position:absolute;left:3957;top:30116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0eF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g6+YS/N+EJyMUvAAAA//8DAFBLAQItABQABgAIAAAAIQDb4fbL7gAAAIUBAAATAAAAAAAA&#10;AAAAAAAAAAAAAABbQ29udGVudF9UeXBlc10ueG1sUEsBAi0AFAAGAAgAAAAhAFr0LFu/AAAAFQEA&#10;AAsAAAAAAAAAAAAAAAAAHwEAAF9yZWxzLy5yZWxzUEsBAi0AFAAGAAgAAAAhAETnR4XHAAAA3QAA&#10;AA8AAAAAAAAAAAAAAAAABwIAAGRycy9kb3ducmV2LnhtbFBLBQYAAAAAAwADALcAAAD7AgAAAAA=&#10;">
                  <v:oval id="타원 2985" o:spid="_x0000_s1621" style="position:absolute;top:80683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" fillcolor="white [3212]" strokecolor="black [3213]" strokeweight="1pt"/>
                  <v:shape id="Text Box 2986" o:spid="_x0000_s1622" type="#_x0000_t202" style="position:absolute;left:49306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" filled="f" stroked="f" strokeweight=".5pt">
                    <v:textbox inset="0,0,0,0">
                      <w:txbxContent>
                        <w:p w14:paraId="37DA602D" w14:textId="01000820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v:group id="그룹 2987" o:spid="_x0000_s1623" style="position:absolute;left:3957;top:34735;width:1968;height:2953" coordsize="196774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dny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0Moa/N+EJyMUvAAAA//8DAFBLAQItABQABgAIAAAAIQDb4fbL7gAAAIUBAAATAAAAAAAA&#10;AAAAAAAAAAAAAABbQ29udGVudF9UeXBlc10ueG1sUEsBAi0AFAAGAAgAAAAhAFr0LFu/AAAAFQEA&#10;AAsAAAAAAAAAAAAAAAAAHwEAAF9yZWxzLy5yZWxzUEsBAi0AFAAGAAgAAAAhALQ12fLHAAAA3QAA&#10;AA8AAAAAAAAAAAAAAAAABwIAAGRycy9kb3ducmV2LnhtbFBLBQYAAAAAAwADALcAAAD7AgAAAAA=&#10;">
                  <v:oval id="타원 2988" o:spid="_x0000_s1624" style="position:absolute;top:80682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" fillcolor="white [3212]" strokecolor="black [3213]" strokeweight="1pt"/>
                  <v:shape id="Text Box 2989" o:spid="_x0000_s1625" type="#_x0000_t202" style="position:absolute;left:17928;width:178846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" filled="f" stroked="f" strokeweight=".5pt">
                    <v:textbox inset="0,0,0,0">
                      <w:txbxContent>
                        <w:p w14:paraId="35A8DB45" w14:textId="61A29626" w:rsidR="00733671" w:rsidRPr="003336FB" w:rsidRDefault="00733671" w:rsidP="00DA462F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11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*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장치 </w:t>
      </w:r>
      <w:proofErr w:type="gramStart"/>
      <w:r w:rsidR="006F62C7">
        <w:rPr>
          <w:rFonts w:ascii="맑은 고딕" w:hAnsi="맑은 고딕" w:hint="eastAsia"/>
        </w:rPr>
        <w:t xml:space="preserve">정보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 w:rsidRPr="00946460">
        <w:rPr>
          <w:rFonts w:ascii="맑은 고딕" w:hAnsi="맑은 고딕"/>
        </w:rPr>
        <w:t>Ethernet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W</w:t>
      </w:r>
      <w:r w:rsidR="006F62C7">
        <w:rPr>
          <w:rFonts w:ascii="맑은 고딕" w:hAnsi="맑은 고딕"/>
        </w:rPr>
        <w:t>arning Light</w:t>
      </w:r>
      <w:r w:rsidR="006F62C7">
        <w:rPr>
          <w:rFonts w:ascii="맑은 고딕" w:hAnsi="맑은 고딕" w:hint="eastAsia"/>
        </w:rPr>
        <w:t xml:space="preserve"> 장비 정보 설정 </w:t>
      </w:r>
      <w:r w:rsidR="006F62C7">
        <w:rPr>
          <w:rFonts w:ascii="맑은 고딕" w:hAnsi="맑은 고딕"/>
        </w:rPr>
        <w:t>(</w:t>
      </w:r>
      <w:proofErr w:type="spellStart"/>
      <w:r w:rsidR="006F62C7">
        <w:rPr>
          <w:rFonts w:ascii="맑은 고딕" w:hAnsi="맑은 고딕" w:hint="eastAsia"/>
        </w:rPr>
        <w:t>Q</w:t>
      </w:r>
      <w:r w:rsidR="006F62C7">
        <w:rPr>
          <w:rFonts w:ascii="맑은 고딕" w:hAnsi="맑은 고딕"/>
        </w:rPr>
        <w:t>light</w:t>
      </w:r>
      <w:proofErr w:type="spellEnd"/>
      <w:r w:rsidR="006F62C7">
        <w:rPr>
          <w:rFonts w:ascii="맑은 고딕" w:hAnsi="맑은 고딕"/>
        </w:rPr>
        <w:t xml:space="preserve"> Ethernet Warning Light </w:t>
      </w:r>
      <w:r w:rsidR="006F62C7">
        <w:rPr>
          <w:rFonts w:ascii="맑은 고딕" w:hAnsi="맑은 고딕" w:hint="eastAsia"/>
        </w:rPr>
        <w:t>적용)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1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주소 </w:t>
      </w:r>
      <w:r w:rsidR="006F62C7">
        <w:rPr>
          <w:rFonts w:ascii="맑은 고딕" w:hAnsi="맑은 고딕"/>
        </w:rPr>
        <w:t xml:space="preserve">: </w:t>
      </w:r>
      <w:r w:rsidR="006F62C7">
        <w:rPr>
          <w:rFonts w:ascii="맑은 고딕" w:hAnsi="맑은 고딕" w:hint="eastAsia"/>
        </w:rPr>
        <w:t xml:space="preserve">경광등 </w:t>
      </w:r>
      <w:r w:rsidR="006F62C7">
        <w:rPr>
          <w:rFonts w:ascii="맑은 고딕" w:hAnsi="맑은 고딕"/>
        </w:rPr>
        <w:t>IP</w:t>
      </w:r>
      <w:r w:rsidR="006F62C7">
        <w:rPr>
          <w:rFonts w:ascii="맑은 고딕" w:hAnsi="맑은 고딕" w:hint="eastAsia"/>
        </w:rPr>
        <w:t>주소를 입력합니다.</w:t>
      </w:r>
      <w:r>
        <w:rPr>
          <w:rFonts w:ascii="맑은 고딕" w:hAnsi="맑은 고딕"/>
        </w:rPr>
        <w:br/>
        <w:t xml:space="preserve">          </w:t>
      </w:r>
      <w:r w:rsidR="006F62C7" w:rsidRPr="00FD708D">
        <w:rPr>
          <w:rFonts w:ascii="맑은 고딕" w:hAnsi="맑은 고딕" w:hint="eastAsia"/>
        </w:rPr>
        <w:t xml:space="preserve"> </w:t>
      </w:r>
      <w:r w:rsidR="006F62C7" w:rsidRPr="00336D61">
        <w:rPr>
          <w:rFonts w:ascii="맑은 고딕" w:hAnsi="맑은 고딕" w:hint="eastAsia"/>
        </w:rPr>
        <w:t>(기본 : 192.168.10.100)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포트 </w:t>
      </w:r>
      <w:r w:rsidR="006F62C7">
        <w:rPr>
          <w:rFonts w:ascii="맑은 고딕" w:hAnsi="맑은 고딕"/>
        </w:rPr>
        <w:t xml:space="preserve">: </w:t>
      </w:r>
      <w:r w:rsidR="006F62C7">
        <w:rPr>
          <w:rFonts w:ascii="맑은 고딕" w:hAnsi="맑은 고딕" w:hint="eastAsia"/>
        </w:rPr>
        <w:t>통신 포트를 입력합니다.</w:t>
      </w:r>
      <w:r w:rsidR="006F62C7">
        <w:rPr>
          <w:rFonts w:ascii="맑은 고딕" w:hAnsi="맑은 고딕"/>
        </w:rPr>
        <w:t xml:space="preserve"> </w:t>
      </w:r>
      <w:r>
        <w:rPr>
          <w:rFonts w:ascii="맑은 고딕" w:hAnsi="맑은 고딕"/>
        </w:rPr>
        <w:br/>
        <w:t xml:space="preserve">           </w:t>
      </w:r>
      <w:r w:rsidR="006F62C7">
        <w:rPr>
          <w:rFonts w:ascii="맑은 고딕" w:hAnsi="맑은 고딕"/>
        </w:rPr>
        <w:t>(</w:t>
      </w:r>
      <w:r w:rsidR="006F62C7">
        <w:rPr>
          <w:rFonts w:ascii="맑은 고딕" w:hAnsi="맑은 고딕" w:hint="eastAsia"/>
        </w:rPr>
        <w:t xml:space="preserve">기본 </w:t>
      </w:r>
      <w:r w:rsidR="006F62C7">
        <w:rPr>
          <w:rFonts w:ascii="맑은 고딕" w:hAnsi="맑은 고딕"/>
        </w:rPr>
        <w:t>20000)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3</w:t>
      </w:r>
      <w:r w:rsidR="006F62C7">
        <w:rPr>
          <w:rFonts w:ascii="맑은 고딕" w:hAnsi="맑은 고딕"/>
        </w:rPr>
        <w:t xml:space="preserve"> </w:t>
      </w:r>
      <w:proofErr w:type="gramStart"/>
      <w:r w:rsidR="006F62C7">
        <w:rPr>
          <w:rFonts w:ascii="맑은 고딕" w:hAnsi="맑은 고딕" w:hint="eastAsia"/>
        </w:rPr>
        <w:t xml:space="preserve">모델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적용된 회사의 모델을 선택합니다.</w:t>
      </w:r>
      <w:r w:rsidR="006F62C7">
        <w:rPr>
          <w:rFonts w:ascii="맑은 고딕" w:hAnsi="맑은 고딕"/>
        </w:rPr>
        <w:t xml:space="preserve"> (</w:t>
      </w:r>
      <w:r w:rsidR="006F62C7">
        <w:rPr>
          <w:rFonts w:ascii="맑은 고딕" w:hAnsi="맑은 고딕" w:hint="eastAsia"/>
        </w:rPr>
        <w:t xml:space="preserve">기본 </w:t>
      </w:r>
      <w:r w:rsidR="006F62C7">
        <w:rPr>
          <w:rFonts w:ascii="맑은 고딕" w:hAnsi="맑은 고딕"/>
        </w:rPr>
        <w:t>WS)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4</w:t>
      </w:r>
      <w:r w:rsidR="006F62C7">
        <w:rPr>
          <w:rFonts w:ascii="맑은 고딕" w:hAnsi="맑은 고딕"/>
        </w:rPr>
        <w:t xml:space="preserve"> </w:t>
      </w:r>
      <w:proofErr w:type="gramStart"/>
      <w:r w:rsidR="006F62C7">
        <w:rPr>
          <w:rFonts w:ascii="맑은 고딕" w:hAnsi="맑은 고딕" w:hint="eastAsia"/>
        </w:rPr>
        <w:t xml:space="preserve">단수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라이트 색깔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수량을 입력합니다.</w:t>
      </w:r>
      <w:r w:rsidR="006F62C7">
        <w:rPr>
          <w:rFonts w:ascii="맑은 고딕" w:hAnsi="맑은 고딕"/>
        </w:rPr>
        <w:t xml:space="preserve"> (</w:t>
      </w:r>
      <w:r w:rsidR="006F62C7">
        <w:rPr>
          <w:rFonts w:ascii="맑은 고딕" w:hAnsi="맑은 고딕" w:hint="eastAsia"/>
        </w:rPr>
        <w:t xml:space="preserve">기본 </w:t>
      </w:r>
      <w:r w:rsidR="006F62C7">
        <w:rPr>
          <w:rFonts w:ascii="맑은 고딕" w:hAnsi="맑은 고딕"/>
        </w:rPr>
        <w:t>3)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5</w:t>
      </w:r>
      <w:r w:rsidR="006F62C7" w:rsidRPr="00336D61">
        <w:rPr>
          <w:rFonts w:ascii="맑은 고딕" w:hAnsi="맑은 고딕" w:hint="eastAsia"/>
        </w:rPr>
        <w:t xml:space="preserve"> </w:t>
      </w:r>
      <w:r w:rsidR="006F62C7">
        <w:rPr>
          <w:rFonts w:ascii="맑은 고딕" w:hAnsi="맑은 고딕" w:hint="eastAsia"/>
        </w:rPr>
        <w:t xml:space="preserve">경광등 </w:t>
      </w:r>
      <w:proofErr w:type="gramStart"/>
      <w:r w:rsidR="006F62C7">
        <w:rPr>
          <w:rFonts w:ascii="맑은 고딕" w:hAnsi="맑은 고딕" w:hint="eastAsia"/>
        </w:rPr>
        <w:t xml:space="preserve">사용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시각적인 효과인 경광등 사용 유무 체크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6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깜빡임 속도 </w:t>
      </w:r>
      <w:r w:rsidR="006F62C7">
        <w:rPr>
          <w:rFonts w:ascii="맑은 고딕" w:hAnsi="맑은 고딕"/>
        </w:rPr>
        <w:t xml:space="preserve">: </w:t>
      </w:r>
      <w:r w:rsidR="006F62C7">
        <w:rPr>
          <w:rFonts w:ascii="맑은 고딕" w:hAnsi="맑은 고딕" w:hint="eastAsia"/>
        </w:rPr>
        <w:t>경광등 움직임 속도를 설정합니다.</w:t>
      </w:r>
      <w:r w:rsidR="006F62C7" w:rsidRPr="00A5628B">
        <w:rPr>
          <w:rFonts w:ascii="맑은 고딕" w:hAnsi="맑은 고딕" w:hint="eastAsia"/>
        </w:rPr>
        <w:t xml:space="preserve"> </w:t>
      </w:r>
      <w:r w:rsidR="006F62C7" w:rsidRPr="00336D61">
        <w:rPr>
          <w:rFonts w:ascii="맑은 고딕" w:hAnsi="맑은 고딕" w:hint="eastAsia"/>
        </w:rPr>
        <w:t>(1 ~ 15 단계</w:t>
      </w:r>
      <w:r w:rsidR="006F62C7">
        <w:rPr>
          <w:rFonts w:ascii="맑은 고딕" w:hAnsi="맑은 고딕" w:hint="eastAsia"/>
        </w:rPr>
        <w:t xml:space="preserve"> 기본 </w:t>
      </w:r>
      <w:r w:rsidR="006F62C7">
        <w:rPr>
          <w:rFonts w:ascii="맑은 고딕" w:hAnsi="맑은 고딕"/>
        </w:rPr>
        <w:t>5</w:t>
      </w:r>
      <w:r w:rsidR="006F62C7" w:rsidRPr="00336D61">
        <w:rPr>
          <w:rFonts w:ascii="맑은 고딕" w:hAnsi="맑은 고딕" w:hint="eastAsia"/>
        </w:rPr>
        <w:t>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7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사운드 </w:t>
      </w:r>
      <w:proofErr w:type="gramStart"/>
      <w:r w:rsidR="006F62C7">
        <w:rPr>
          <w:rFonts w:ascii="맑은 고딕" w:hAnsi="맑은 고딕" w:hint="eastAsia"/>
        </w:rPr>
        <w:t xml:space="preserve">사용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청각적인 효과인 사운드 사용 유무 체크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8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사운드 종류 </w:t>
      </w:r>
      <w:r w:rsidR="006F62C7">
        <w:rPr>
          <w:rFonts w:ascii="맑은 고딕" w:hAnsi="맑은 고딕"/>
        </w:rPr>
        <w:t xml:space="preserve">: </w:t>
      </w:r>
      <w:r w:rsidR="006F62C7">
        <w:rPr>
          <w:rFonts w:ascii="맑은 고딕" w:hAnsi="맑은 고딕" w:hint="eastAsia"/>
        </w:rPr>
        <w:t>사운드의 종류를 선택합니다.</w:t>
      </w:r>
      <w:r w:rsidR="006F62C7" w:rsidRPr="00A5628B">
        <w:rPr>
          <w:rFonts w:ascii="맑은 고딕" w:hAnsi="맑은 고딕" w:hint="eastAsia"/>
        </w:rPr>
        <w:t xml:space="preserve"> </w:t>
      </w:r>
      <w:r w:rsidR="006F62C7" w:rsidRPr="00336D61">
        <w:rPr>
          <w:rFonts w:ascii="맑은 고딕" w:hAnsi="맑은 고딕" w:hint="eastAsia"/>
        </w:rPr>
        <w:t>(</w:t>
      </w:r>
      <w:r w:rsidR="006F62C7">
        <w:rPr>
          <w:rFonts w:ascii="맑은 고딕" w:hAnsi="맑은 고딕" w:hint="eastAsia"/>
        </w:rPr>
        <w:t>5종류 기본 사운드1</w:t>
      </w:r>
      <w:r w:rsidR="006F62C7" w:rsidRPr="00336D61">
        <w:rPr>
          <w:rFonts w:ascii="맑은 고딕" w:hAnsi="맑은 고딕" w:hint="eastAsia"/>
        </w:rPr>
        <w:t>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9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동작 </w:t>
      </w:r>
      <w:proofErr w:type="gramStart"/>
      <w:r w:rsidR="006F62C7">
        <w:rPr>
          <w:rFonts w:ascii="맑은 고딕" w:hAnsi="맑은 고딕" w:hint="eastAsia"/>
        </w:rPr>
        <w:t xml:space="preserve">시간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부저 작동 시간을 입력합니다.</w:t>
      </w:r>
      <w:r w:rsidR="006F62C7">
        <w:rPr>
          <w:rFonts w:ascii="맑은 고딕" w:hAnsi="맑은 고딕"/>
        </w:rPr>
        <w:t xml:space="preserve"> (</w:t>
      </w:r>
      <w:r w:rsidR="006F62C7">
        <w:rPr>
          <w:rFonts w:ascii="맑은 고딕" w:hAnsi="맑은 고딕" w:hint="eastAsia"/>
        </w:rPr>
        <w:t xml:space="preserve">기본 </w:t>
      </w:r>
      <w:r w:rsidR="006F62C7">
        <w:rPr>
          <w:rFonts w:ascii="맑은 고딕" w:hAnsi="맑은 고딕"/>
        </w:rPr>
        <w:t>10)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10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팝업 닫을 때 같이 </w:t>
      </w:r>
      <w:proofErr w:type="gramStart"/>
      <w:r w:rsidR="006F62C7">
        <w:rPr>
          <w:rFonts w:ascii="맑은 고딕" w:hAnsi="맑은 고딕" w:hint="eastAsia"/>
        </w:rPr>
        <w:t xml:space="preserve">종료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 w:rsidRPr="00336D61">
        <w:rPr>
          <w:rFonts w:ascii="맑은 고딕" w:hAnsi="맑은 고딕" w:hint="eastAsia"/>
        </w:rPr>
        <w:t>영상 팝업 종료 시 같이 종료됩니다</w:t>
      </w:r>
      <w:r w:rsidR="006F62C7">
        <w:rPr>
          <w:rFonts w:ascii="맑은 고딕" w:hAnsi="맑은 고딕" w:hint="eastAsia"/>
        </w:rPr>
        <w:t>.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11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테스트 </w:t>
      </w:r>
      <w:r w:rsidR="006F62C7">
        <w:rPr>
          <w:rFonts w:ascii="맑은 고딕" w:hAnsi="맑은 고딕"/>
        </w:rPr>
        <w:t xml:space="preserve">: </w:t>
      </w:r>
      <w:r w:rsidR="006F62C7" w:rsidRPr="00336D61">
        <w:rPr>
          <w:rFonts w:ascii="맑은 고딕" w:hAnsi="맑은 고딕" w:hint="eastAsia"/>
        </w:rPr>
        <w:t xml:space="preserve">동작 테스트 기능 </w:t>
      </w:r>
      <w:r w:rsidR="006F62C7">
        <w:rPr>
          <w:rFonts w:ascii="맑은 고딕" w:hAnsi="맑은 고딕"/>
        </w:rPr>
        <w:t>-</w:t>
      </w:r>
      <w:r w:rsidR="006F62C7" w:rsidRPr="00336D61">
        <w:rPr>
          <w:rFonts w:ascii="맑은 고딕" w:hAnsi="맑은 고딕" w:hint="eastAsia"/>
        </w:rPr>
        <w:t xml:space="preserve"> 시작, 중지가 있습니다. </w:t>
      </w:r>
      <w:r>
        <w:rPr>
          <w:rFonts w:ascii="맑은 고딕" w:hAnsi="맑은 고딕"/>
        </w:rPr>
        <w:br/>
        <w:t xml:space="preserve">               </w:t>
      </w:r>
      <w:r w:rsidR="006F62C7" w:rsidRPr="00336D61">
        <w:rPr>
          <w:rFonts w:ascii="맑은 고딕" w:hAnsi="맑은 고딕" w:hint="eastAsia"/>
        </w:rPr>
        <w:t>(설정이 끝나면 꼭 테스트를 실행</w:t>
      </w:r>
      <w:r w:rsidR="006F62C7">
        <w:rPr>
          <w:rFonts w:ascii="맑은 고딕" w:hAnsi="맑은 고딕" w:hint="eastAsia"/>
        </w:rPr>
        <w:t>하여 동작유무를 확인하세</w:t>
      </w:r>
      <w:r w:rsidR="006F62C7" w:rsidRPr="00336D61">
        <w:rPr>
          <w:rFonts w:ascii="맑은 고딕" w:hAnsi="맑은 고딕" w:hint="eastAsia"/>
        </w:rPr>
        <w:t>요</w:t>
      </w:r>
      <w:r>
        <w:rPr>
          <w:rFonts w:ascii="맑은 고딕" w:hAnsi="맑은 고딕" w:hint="eastAsia"/>
        </w:rPr>
        <w:t>.</w:t>
      </w:r>
      <w:r w:rsidR="006F62C7" w:rsidRPr="00336D61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  <w:t xml:space="preserve">               (</w:t>
      </w:r>
      <w:proofErr w:type="gramStart"/>
      <w:r>
        <w:rPr>
          <w:rFonts w:ascii="맑은 고딕" w:hAnsi="맑은 고딕" w:hint="eastAsia"/>
        </w:rPr>
        <w:t xml:space="preserve">주의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테스트 버튼은 자체 장비만 가능하며 클라이언트는 테스트가 안됩니다.</w:t>
      </w:r>
      <w:r>
        <w:rPr>
          <w:rFonts w:ascii="맑은 고딕" w:hAnsi="맑은 고딕"/>
        </w:rPr>
        <w:t>)</w:t>
      </w:r>
    </w:p>
    <w:p w14:paraId="545739CC" w14:textId="77777777" w:rsidR="006E1279" w:rsidRDefault="006E1279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3A18879B" w14:textId="17A1EB69" w:rsidR="00142E75" w:rsidRPr="002B08C8" w:rsidRDefault="00142E75" w:rsidP="00CD6771">
      <w:pPr>
        <w:pStyle w:val="4"/>
        <w:rPr>
          <w:rFonts w:ascii="맑은 고딕" w:hAnsi="맑은 고딕"/>
        </w:rPr>
      </w:pPr>
      <w:bookmarkStart w:id="116" w:name="_Toc17460787"/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2.9</w:t>
      </w:r>
      <w:r w:rsidR="00AD08CF" w:rsidRPr="002B08C8">
        <w:rPr>
          <w:rFonts w:ascii="맑은 고딕" w:hAnsi="맑은 고딕"/>
        </w:rPr>
        <w:t xml:space="preserve"> </w:t>
      </w:r>
      <w:bookmarkEnd w:id="116"/>
      <w:r w:rsidR="006F62C7" w:rsidRPr="00FD708D">
        <w:rPr>
          <w:rFonts w:ascii="맑은 고딕" w:hAnsi="맑은 고딕" w:hint="eastAsia"/>
        </w:rPr>
        <w:t>이벤트 동작 P</w:t>
      </w:r>
      <w:r w:rsidR="006F62C7" w:rsidRPr="00FD708D">
        <w:rPr>
          <w:rFonts w:ascii="맑은 고딕" w:hAnsi="맑은 고딕"/>
          <w:caps w:val="0"/>
        </w:rPr>
        <w:t>opup</w:t>
      </w:r>
      <w:r w:rsidR="006F62C7" w:rsidRPr="00FD708D">
        <w:rPr>
          <w:rFonts w:ascii="맑은 고딕" w:hAnsi="맑은 고딕" w:hint="eastAsia"/>
        </w:rPr>
        <w:t xml:space="preserve"> M</w:t>
      </w:r>
      <w:r w:rsidR="006F62C7" w:rsidRPr="00FD708D">
        <w:rPr>
          <w:rFonts w:ascii="맑은 고딕" w:hAnsi="맑은 고딕"/>
          <w:caps w:val="0"/>
        </w:rPr>
        <w:t>essage</w:t>
      </w:r>
      <w:r w:rsidR="006F62C7" w:rsidRPr="00FD708D">
        <w:rPr>
          <w:rFonts w:ascii="맑은 고딕" w:hAnsi="맑은 고딕" w:hint="eastAsia"/>
        </w:rPr>
        <w:t>를 선택한 경우</w:t>
      </w:r>
    </w:p>
    <w:p w14:paraId="5EE57B4B" w14:textId="731DE6BC" w:rsidR="006F62C7" w:rsidRDefault="006F62C7" w:rsidP="006F62C7"/>
    <w:p w14:paraId="0675B19A" w14:textId="2B7BA19F" w:rsidR="006F62C7" w:rsidRDefault="006E1279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1387901" behindDoc="1" locked="0" layoutInCell="1" allowOverlap="1" wp14:anchorId="20E82016" wp14:editId="6EB420F9">
                <wp:simplePos x="0" y="0"/>
                <wp:positionH relativeFrom="margin">
                  <wp:align>right</wp:align>
                </wp:positionH>
                <wp:positionV relativeFrom="paragraph">
                  <wp:posOffset>1284699</wp:posOffset>
                </wp:positionV>
                <wp:extent cx="3599815" cy="1641475"/>
                <wp:effectExtent l="19050" t="19050" r="19685" b="15875"/>
                <wp:wrapTight wrapText="bothSides">
                  <wp:wrapPolygon edited="0">
                    <wp:start x="-114" y="-251"/>
                    <wp:lineTo x="-114" y="21558"/>
                    <wp:lineTo x="21604" y="21558"/>
                    <wp:lineTo x="21604" y="-251"/>
                    <wp:lineTo x="-114" y="-251"/>
                  </wp:wrapPolygon>
                </wp:wrapTight>
                <wp:docPr id="2999" name="그룹 29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9815" cy="1641475"/>
                          <a:chOff x="0" y="1043631"/>
                          <a:chExt cx="3599815" cy="1641784"/>
                        </a:xfrm>
                      </wpg:grpSpPr>
                      <pic:pic xmlns:pic="http://schemas.openxmlformats.org/drawingml/2006/picture">
                        <pic:nvPicPr>
                          <pic:cNvPr id="2867" name="그림 28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63"/>
                          <a:stretch/>
                        </pic:blipFill>
                        <pic:spPr>
                          <a:xfrm>
                            <a:off x="0" y="1043631"/>
                            <a:ext cx="3599815" cy="164178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2995" name="그룹 2995"/>
                        <wpg:cNvGrpSpPr/>
                        <wpg:grpSpPr>
                          <a:xfrm>
                            <a:off x="147766" y="2198988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401" name="타원 2401"/>
                          <wps:cNvSpPr/>
                          <wps:spPr>
                            <a:xfrm>
                              <a:off x="0" y="8031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2" name="Text Box 2402"/>
                          <wps:cNvSpPr txBox="1"/>
                          <wps:spPr>
                            <a:xfrm>
                              <a:off x="49427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25500B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94" name="그룹 2994"/>
                        <wpg:cNvGrpSpPr/>
                        <wpg:grpSpPr>
                          <a:xfrm>
                            <a:off x="147766" y="1062166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403" name="타원 2403"/>
                          <wps:cNvSpPr/>
                          <wps:spPr>
                            <a:xfrm>
                              <a:off x="0" y="8031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4" name="Text Box 2404"/>
                          <wps:cNvSpPr txBox="1"/>
                          <wps:spPr>
                            <a:xfrm>
                              <a:off x="49427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A758F1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96" name="그룹 2996"/>
                        <wpg:cNvGrpSpPr/>
                        <wpg:grpSpPr>
                          <a:xfrm>
                            <a:off x="147766" y="238125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997" name="타원 2997"/>
                          <wps:cNvSpPr/>
                          <wps:spPr>
                            <a:xfrm>
                              <a:off x="0" y="8031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98" name="Text Box 2998"/>
                          <wps:cNvSpPr txBox="1"/>
                          <wps:spPr>
                            <a:xfrm>
                              <a:off x="49427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24D2642" w14:textId="20737270" w:rsidR="00733671" w:rsidRPr="003336FB" w:rsidRDefault="00733671" w:rsidP="006E127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E82016" id="그룹 2999" o:spid="_x0000_s1626" style="position:absolute;margin-left:232.25pt;margin-top:101.15pt;width:283.45pt;height:129.25pt;z-index:-251928579;mso-position-horizontal:right;mso-position-horizontal-relative:margin;mso-height-relative:margin" coordorigin=",10436" coordsize="35998,16417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">
                <v:shape id="그림 2867" o:spid="_x0000_s1627" type="#_x0000_t75" style="position:absolute;top:10436;width:35998;height:16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" stroked="t" strokecolor="black [3213]" strokeweight="1pt">
                  <v:imagedata r:id="rId219" o:title="" croptop="25469f"/>
                  <v:path arrowok="t"/>
                </v:shape>
                <v:group id="그룹 2995" o:spid="_x0000_s1628" style="position:absolute;left:1477;top:21989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nTDxgAAAN0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azCfy9CU9ALn8BAAD//wMAUEsBAi0AFAAGAAgAAAAhANvh9svuAAAAhQEAABMAAAAAAAAA&#10;AAAAAAAAAAAAAFtDb250ZW50X1R5cGVzXS54bWxQSwECLQAUAAYACAAAACEAWvQsW78AAAAVAQAA&#10;CwAAAAAAAAAAAAAAAAAfAQAAX3JlbHMvLnJlbHNQSwECLQAUAAYACAAAACEArnJ0w8YAAADdAAAA&#10;DwAAAAAAAAAAAAAAAAAHAgAAZHJzL2Rvd25yZXYueG1sUEsFBgAAAAADAAMAtwAAAPoCAAAAAA==&#10;">
                  <v:oval id="타원 2401" o:spid="_x0000_s1629" style="position:absolute;top:8031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" fillcolor="white [3212]" strokecolor="black [3213]" strokeweight="1pt"/>
                  <v:shape id="Text Box 2402" o:spid="_x0000_s1630" type="#_x0000_t202" style="position:absolute;left:49427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" filled="f" stroked="f" strokeweight=".5pt">
                    <v:textbox inset="0,0,0,0">
                      <w:txbxContent>
                        <w:p w14:paraId="1A25500B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994" o:spid="_x0000_s1631" style="position:absolute;left:1477;top:1062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">
                  <v:oval id="타원 2403" o:spid="_x0000_s1632" style="position:absolute;top:8031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" fillcolor="white [3212]" strokecolor="black [3213]" strokeweight="1pt"/>
                  <v:shape id="Text Box 2404" o:spid="_x0000_s1633" type="#_x0000_t202" style="position:absolute;left:49427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" filled="f" stroked="f" strokeweight=".5pt">
                    <v:textbox inset="0,0,0,0">
                      <w:txbxContent>
                        <w:p w14:paraId="56A758F1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2996" o:spid="_x0000_s1634" style="position:absolute;left:1477;top:23812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">
                  <v:oval id="타원 2997" o:spid="_x0000_s1635" style="position:absolute;top:8031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" fillcolor="white [3212]" strokecolor="black [3213]" strokeweight="1pt"/>
                  <v:shape id="Text Box 2998" o:spid="_x0000_s1636" type="#_x0000_t202" style="position:absolute;left:49427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" filled="f" stroked="f" strokeweight=".5pt">
                    <v:textbox inset="0,0,0,0">
                      <w:txbxContent>
                        <w:p w14:paraId="124D2642" w14:textId="20737270" w:rsidR="00733671" w:rsidRPr="003336FB" w:rsidRDefault="00733671" w:rsidP="006E127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6F62C7" w:rsidRPr="00336D61">
        <w:rPr>
          <w:rFonts w:ascii="맑은 고딕" w:hAnsi="맑은 고딕" w:hint="eastAsia"/>
        </w:rPr>
        <w:t>이벤트 발생시 지정 문자를 표출합니다.</w:t>
      </w:r>
      <w:r w:rsidR="006F62C7">
        <w:rPr>
          <w:rFonts w:ascii="맑은 고딕" w:hAnsi="맑은 고딕"/>
        </w:rPr>
        <w:br/>
      </w:r>
      <w:r w:rsidR="006F62C7">
        <w:rPr>
          <w:rFonts w:ascii="맑은 고딕" w:hAnsi="맑은 고딕" w:hint="eastAsia"/>
        </w:rPr>
        <w:t xml:space="preserve">이벤트 이름을 입력하고 이벤트 종류에서 </w:t>
      </w:r>
      <w:r w:rsidR="006F62C7" w:rsidRPr="00FD708D">
        <w:rPr>
          <w:rFonts w:ascii="맑은 고딕" w:hAnsi="맑은 고딕"/>
        </w:rPr>
        <w:t>Popup Message</w:t>
      </w:r>
      <w:r w:rsidR="006F62C7">
        <w:rPr>
          <w:rFonts w:ascii="맑은 고딕" w:hAnsi="맑은 고딕" w:hint="eastAsia"/>
        </w:rPr>
        <w:t>를 선택하면 아래와 같은 메뉴가 활성화됩니다</w:t>
      </w:r>
      <w:r w:rsidR="006F62C7" w:rsidRPr="00336D61">
        <w:rPr>
          <w:rFonts w:ascii="맑은 고딕" w:hAnsi="맑은 고딕" w:hint="eastAsia"/>
        </w:rPr>
        <w:t>.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br/>
        <w:t xml:space="preserve">* </w:t>
      </w:r>
      <w:r>
        <w:rPr>
          <w:rFonts w:ascii="맑은 고딕" w:hAnsi="맑은 고딕" w:hint="eastAsia"/>
        </w:rPr>
        <w:t>메</w:t>
      </w:r>
      <w:r w:rsidR="006F62C7">
        <w:rPr>
          <w:rFonts w:ascii="맑은 고딕" w:hAnsi="맑은 고딕" w:hint="eastAsia"/>
        </w:rPr>
        <w:t xml:space="preserve">시지 </w:t>
      </w:r>
      <w:proofErr w:type="gramStart"/>
      <w:r w:rsidR="006F62C7">
        <w:rPr>
          <w:rFonts w:ascii="맑은 고딕" w:hAnsi="맑은 고딕" w:hint="eastAsia"/>
        </w:rPr>
        <w:t xml:space="preserve">정보 </w:t>
      </w:r>
      <w:r w:rsidR="006F62C7">
        <w:rPr>
          <w:rFonts w:ascii="맑은 고딕" w:hAnsi="맑은 고딕"/>
        </w:rPr>
        <w:t>:</w:t>
      </w:r>
      <w:proofErr w:type="gramEnd"/>
      <w:r w:rsidR="006F62C7">
        <w:rPr>
          <w:rFonts w:ascii="맑은 고딕" w:hAnsi="맑은 고딕"/>
        </w:rPr>
        <w:t xml:space="preserve"> </w:t>
      </w:r>
      <w:r w:rsidR="006F62C7" w:rsidRPr="00336D61">
        <w:rPr>
          <w:rFonts w:ascii="맑은 고딕" w:hAnsi="맑은 고딕" w:hint="eastAsia"/>
        </w:rPr>
        <w:t>팝업</w:t>
      </w:r>
      <w:r w:rsidR="006F62C7">
        <w:rPr>
          <w:rFonts w:ascii="맑은 고딕" w:hAnsi="맑은 고딕" w:hint="eastAsia"/>
        </w:rPr>
        <w:t xml:space="preserve"> </w:t>
      </w:r>
      <w:r w:rsidR="006F62C7" w:rsidRPr="00336D61">
        <w:rPr>
          <w:rFonts w:ascii="맑은 고딕" w:hAnsi="맑은 고딕" w:hint="eastAsia"/>
        </w:rPr>
        <w:t>될 제목과 내용을 입력합니다.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1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>제목,</w:t>
      </w:r>
      <w:r w:rsidR="006F62C7">
        <w:rPr>
          <w:rFonts w:ascii="맑은 고딕" w:hAnsi="맑은 고딕"/>
        </w:rPr>
        <w:t xml:space="preserve"> </w:t>
      </w:r>
      <w:r w:rsidR="006F62C7">
        <w:rPr>
          <w:rFonts w:ascii="맑은 고딕" w:hAnsi="맑은 고딕" w:hint="eastAsia"/>
        </w:rPr>
        <w:t xml:space="preserve">내용 </w:t>
      </w:r>
      <w:r w:rsidR="006F62C7">
        <w:rPr>
          <w:rFonts w:ascii="맑은 고딕" w:hAnsi="맑은 고딕"/>
        </w:rPr>
        <w:t xml:space="preserve">: </w:t>
      </w:r>
      <w:r w:rsidR="006F62C7">
        <w:rPr>
          <w:rFonts w:ascii="맑은 고딕" w:hAnsi="맑은 고딕" w:hint="eastAsia"/>
        </w:rPr>
        <w:t>팝업 메시지 내용 입력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6F62C7" w:rsidRPr="00336D61">
        <w:rPr>
          <w:rFonts w:ascii="맑은 고딕" w:hAnsi="맑은 고딕" w:hint="eastAsia"/>
        </w:rPr>
        <w:t xml:space="preserve"> 자동 닫힘 사용 :  설정 시간 후 메시지 표출을 </w:t>
      </w:r>
      <w:r w:rsidR="006F62C7">
        <w:rPr>
          <w:rFonts w:ascii="맑은 고딕" w:hAnsi="맑은 고딕" w:hint="eastAsia"/>
        </w:rPr>
        <w:t>자동으로 종</w:t>
      </w:r>
      <w:r w:rsidR="006F62C7" w:rsidRPr="00336D61">
        <w:rPr>
          <w:rFonts w:ascii="맑은 고딕" w:hAnsi="맑은 고딕" w:hint="eastAsia"/>
        </w:rPr>
        <w:t>료 합니다.</w:t>
      </w:r>
      <w:r w:rsidR="006F62C7">
        <w:rPr>
          <w:rFonts w:ascii="맑은 고딕" w:hAnsi="맑은 고딕"/>
        </w:rPr>
        <w:br/>
      </w:r>
      <w:r>
        <w:rPr>
          <w:rFonts w:ascii="맑은 고딕" w:hAnsi="맑은 고딕"/>
          <w:caps/>
        </w:rPr>
        <w:t>3</w:t>
      </w:r>
      <w:r w:rsidR="006F62C7">
        <w:rPr>
          <w:rFonts w:ascii="맑은 고딕" w:hAnsi="맑은 고딕"/>
          <w:caps/>
        </w:rPr>
        <w:t xml:space="preserve"> </w:t>
      </w:r>
      <w:r w:rsidR="006F62C7">
        <w:rPr>
          <w:rFonts w:ascii="맑은 고딕" w:hAnsi="맑은 고딕" w:hint="eastAsia"/>
          <w:caps/>
        </w:rPr>
        <w:t xml:space="preserve">자동 닫힘 시간 </w:t>
      </w:r>
      <w:r w:rsidR="006F62C7">
        <w:rPr>
          <w:rFonts w:ascii="맑은 고딕" w:hAnsi="맑은 고딕"/>
          <w:caps/>
        </w:rPr>
        <w:t xml:space="preserve">: </w:t>
      </w:r>
      <w:r w:rsidR="006F62C7">
        <w:rPr>
          <w:rFonts w:ascii="맑은 고딕" w:hAnsi="맑은 고딕" w:hint="eastAsia"/>
          <w:caps/>
        </w:rPr>
        <w:t>설정 시간 후 종료됩니다.</w:t>
      </w:r>
      <w:r w:rsidR="006F62C7">
        <w:rPr>
          <w:rFonts w:ascii="맑은 고딕" w:hAnsi="맑은 고딕"/>
          <w:caps/>
        </w:rPr>
        <w:t xml:space="preserve"> (</w:t>
      </w:r>
      <w:r w:rsidR="006F62C7">
        <w:rPr>
          <w:rFonts w:ascii="맑은 고딕" w:hAnsi="맑은 고딕" w:hint="eastAsia"/>
          <w:caps/>
        </w:rPr>
        <w:t xml:space="preserve">기본 </w:t>
      </w:r>
      <w:r w:rsidR="006F62C7">
        <w:rPr>
          <w:rFonts w:ascii="맑은 고딕" w:hAnsi="맑은 고딕"/>
          <w:caps/>
        </w:rPr>
        <w:t>60</w:t>
      </w:r>
      <w:r w:rsidR="006F62C7">
        <w:rPr>
          <w:rFonts w:ascii="맑은 고딕" w:hAnsi="맑은 고딕" w:hint="eastAsia"/>
          <w:caps/>
        </w:rPr>
        <w:t>)</w:t>
      </w:r>
      <w:r w:rsidR="006F62C7">
        <w:rPr>
          <w:rFonts w:ascii="맑은 고딕" w:hAnsi="맑은 고딕"/>
          <w:caps/>
        </w:rPr>
        <w:br/>
      </w:r>
      <w:r w:rsidR="006F62C7">
        <w:rPr>
          <w:rFonts w:ascii="맑은 고딕" w:hAnsi="맑은 고딕"/>
        </w:rPr>
        <w:br w:type="page"/>
      </w:r>
    </w:p>
    <w:p w14:paraId="60D1E6A8" w14:textId="5914001E" w:rsidR="006F62C7" w:rsidRPr="002B08C8" w:rsidRDefault="006F62C7" w:rsidP="006F62C7">
      <w:pPr>
        <w:pStyle w:val="4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lastRenderedPageBreak/>
        <w:t>4.</w:t>
      </w:r>
      <w:r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Pr="002B08C8">
        <w:rPr>
          <w:rFonts w:ascii="맑은 고딕" w:hAnsi="맑은 고딕"/>
        </w:rPr>
        <w:t>2.</w:t>
      </w:r>
      <w:r>
        <w:rPr>
          <w:rFonts w:ascii="맑은 고딕" w:hAnsi="맑은 고딕"/>
        </w:rPr>
        <w:t>10</w:t>
      </w:r>
      <w:r w:rsidRPr="002B08C8">
        <w:rPr>
          <w:rFonts w:ascii="맑은 고딕" w:hAnsi="맑은 고딕"/>
        </w:rPr>
        <w:t xml:space="preserve"> </w:t>
      </w:r>
      <w:r w:rsidRPr="005476BF">
        <w:rPr>
          <w:rFonts w:ascii="맑은 고딕" w:hAnsi="맑은 고딕" w:hint="eastAsia"/>
        </w:rPr>
        <w:t xml:space="preserve">이벤트 동작 </w:t>
      </w:r>
      <w:r w:rsidRPr="005476BF">
        <w:rPr>
          <w:rFonts w:ascii="맑은 고딕" w:hAnsi="맑은 고딕"/>
        </w:rPr>
        <w:t>SMS</w:t>
      </w:r>
      <w:r w:rsidRPr="005476BF">
        <w:rPr>
          <w:rFonts w:ascii="맑은 고딕" w:hAnsi="맑은 고딕" w:hint="eastAsia"/>
        </w:rPr>
        <w:t>를 선택한 경우</w:t>
      </w:r>
    </w:p>
    <w:p w14:paraId="0AC152E7" w14:textId="77777777" w:rsidR="006F62C7" w:rsidRDefault="006F62C7" w:rsidP="00142E75">
      <w:pPr>
        <w:rPr>
          <w:rFonts w:ascii="맑은 고딕" w:hAnsi="맑은 고딕"/>
        </w:rPr>
      </w:pPr>
    </w:p>
    <w:p w14:paraId="137E2B13" w14:textId="6F61C399" w:rsidR="006F62C7" w:rsidRPr="00521571" w:rsidRDefault="006F62C7" w:rsidP="006F62C7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지정</w:t>
      </w:r>
      <w:r>
        <w:rPr>
          <w:rFonts w:hint="eastAsia"/>
        </w:rPr>
        <w:t xml:space="preserve"> </w:t>
      </w:r>
      <w:r>
        <w:rPr>
          <w:rFonts w:hint="eastAsia"/>
        </w:rPr>
        <w:t>문자를</w:t>
      </w:r>
      <w:r>
        <w:rPr>
          <w:rFonts w:hint="eastAsia"/>
        </w:rPr>
        <w:t xml:space="preserve"> </w:t>
      </w:r>
      <w:r>
        <w:t>SMS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발송합니다</w:t>
      </w:r>
      <w:r>
        <w:rPr>
          <w:rFonts w:hint="eastAsia"/>
        </w:rPr>
        <w:t>.</w:t>
      </w:r>
      <w:r>
        <w:br/>
      </w:r>
      <w:r>
        <w:rPr>
          <w:rFonts w:ascii="맑은 고딕" w:hAnsi="맑은 고딕" w:hint="eastAsia"/>
        </w:rPr>
        <w:t>이벤트 이름을 입력하고 이벤트 종류에서 S</w:t>
      </w:r>
      <w:r>
        <w:rPr>
          <w:rFonts w:ascii="맑은 고딕" w:hAnsi="맑은 고딕"/>
        </w:rPr>
        <w:t>MS</w:t>
      </w:r>
      <w:r>
        <w:rPr>
          <w:rFonts w:ascii="맑은 고딕" w:hAnsi="맑은 고딕" w:hint="eastAsia"/>
        </w:rPr>
        <w:t>를 선택하면 아래와 같은 메뉴가 활성화됩니다</w:t>
      </w:r>
      <w:r w:rsidRPr="00336D61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br/>
      </w:r>
    </w:p>
    <w:p w14:paraId="083C474A" w14:textId="51E8502A" w:rsidR="00142E75" w:rsidRPr="002B08C8" w:rsidRDefault="00187B02" w:rsidP="00142E75">
      <w:pPr>
        <w:rPr>
          <w:rFonts w:ascii="맑은 고딕" w:hAnsi="맑은 고딕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386876" behindDoc="1" locked="0" layoutInCell="1" allowOverlap="1" wp14:anchorId="4AC96A77" wp14:editId="0F61E0B4">
                <wp:simplePos x="0" y="0"/>
                <wp:positionH relativeFrom="margin">
                  <wp:align>right</wp:align>
                </wp:positionH>
                <wp:positionV relativeFrom="paragraph">
                  <wp:posOffset>58767</wp:posOffset>
                </wp:positionV>
                <wp:extent cx="3599815" cy="2477770"/>
                <wp:effectExtent l="19050" t="19050" r="19685" b="17780"/>
                <wp:wrapTight wrapText="bothSides">
                  <wp:wrapPolygon edited="0">
                    <wp:start x="-114" y="-166"/>
                    <wp:lineTo x="-114" y="21589"/>
                    <wp:lineTo x="21604" y="21589"/>
                    <wp:lineTo x="21604" y="-166"/>
                    <wp:lineTo x="-114" y="-166"/>
                  </wp:wrapPolygon>
                </wp:wrapTight>
                <wp:docPr id="3020" name="그룹 30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9815" cy="2477770"/>
                          <a:chOff x="0" y="1161357"/>
                          <a:chExt cx="3599815" cy="2477828"/>
                        </a:xfrm>
                      </wpg:grpSpPr>
                      <pic:pic xmlns:pic="http://schemas.openxmlformats.org/drawingml/2006/picture">
                        <pic:nvPicPr>
                          <pic:cNvPr id="2417" name="그림 24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13"/>
                          <a:stretch/>
                        </pic:blipFill>
                        <pic:spPr>
                          <a:xfrm>
                            <a:off x="0" y="1161357"/>
                            <a:ext cx="3599815" cy="2477828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3001" name="그룹 3001"/>
                        <wpg:cNvGrpSpPr/>
                        <wpg:grpSpPr>
                          <a:xfrm>
                            <a:off x="315160" y="143008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405" name="타원 2405"/>
                          <wps:cNvSpPr/>
                          <wps:spPr>
                            <a:xfrm>
                              <a:off x="0" y="8153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6" name="Text Box 2406"/>
                          <wps:cNvSpPr txBox="1"/>
                          <wps:spPr>
                            <a:xfrm>
                              <a:off x="52418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35BCFE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00" name="그룹 3000"/>
                        <wpg:cNvGrpSpPr/>
                        <wpg:grpSpPr>
                          <a:xfrm>
                            <a:off x="315160" y="1170739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2407" name="타원 2407"/>
                          <wps:cNvSpPr/>
                          <wps:spPr>
                            <a:xfrm>
                              <a:off x="0" y="8153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8" name="Text Box 2408"/>
                          <wps:cNvSpPr txBox="1"/>
                          <wps:spPr>
                            <a:xfrm>
                              <a:off x="52418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CA7968" w14:textId="77777777" w:rsidR="00733671" w:rsidRPr="003336FB" w:rsidRDefault="00733671" w:rsidP="00C64AC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02" name="그룹 3002"/>
                        <wpg:cNvGrpSpPr/>
                        <wpg:grpSpPr>
                          <a:xfrm>
                            <a:off x="315160" y="2130354"/>
                            <a:ext cx="184785" cy="295275"/>
                            <a:chOff x="0" y="221678"/>
                            <a:chExt cx="184785" cy="295275"/>
                          </a:xfrm>
                        </wpg:grpSpPr>
                        <wps:wsp>
                          <wps:cNvPr id="3003" name="타원 3003"/>
                          <wps:cNvSpPr/>
                          <wps:spPr>
                            <a:xfrm>
                              <a:off x="0" y="303217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04" name="Text Box 3004"/>
                          <wps:cNvSpPr txBox="1"/>
                          <wps:spPr>
                            <a:xfrm>
                              <a:off x="52418" y="221678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2C40C27" w14:textId="372DC55C" w:rsidR="00733671" w:rsidRPr="003336FB" w:rsidRDefault="00733671" w:rsidP="006E127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05" name="그룹 3005"/>
                        <wpg:cNvGrpSpPr/>
                        <wpg:grpSpPr>
                          <a:xfrm>
                            <a:off x="315160" y="161189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3006" name="타원 3006"/>
                          <wps:cNvSpPr/>
                          <wps:spPr>
                            <a:xfrm>
                              <a:off x="0" y="8153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07" name="Text Box 3007"/>
                          <wps:cNvSpPr txBox="1"/>
                          <wps:spPr>
                            <a:xfrm>
                              <a:off x="52418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FB9E27" w14:textId="7F2EAD54" w:rsidR="00733671" w:rsidRPr="003336FB" w:rsidRDefault="00733671" w:rsidP="006E127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14" name="그룹 3014"/>
                        <wpg:cNvGrpSpPr/>
                        <wpg:grpSpPr>
                          <a:xfrm>
                            <a:off x="315160" y="3258887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3015" name="타원 3015"/>
                          <wps:cNvSpPr/>
                          <wps:spPr>
                            <a:xfrm>
                              <a:off x="0" y="8153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16" name="Text Box 3016"/>
                          <wps:cNvSpPr txBox="1"/>
                          <wps:spPr>
                            <a:xfrm>
                              <a:off x="52418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6780C61" w14:textId="5CFC251A" w:rsidR="00733671" w:rsidRPr="003336FB" w:rsidRDefault="00733671" w:rsidP="006E127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17" name="그룹 3017"/>
                        <wpg:cNvGrpSpPr/>
                        <wpg:grpSpPr>
                          <a:xfrm>
                            <a:off x="315160" y="2978150"/>
                            <a:ext cx="184785" cy="295275"/>
                            <a:chOff x="0" y="0"/>
                            <a:chExt cx="184785" cy="295275"/>
                          </a:xfrm>
                        </wpg:grpSpPr>
                        <wps:wsp>
                          <wps:cNvPr id="3018" name="타원 3018"/>
                          <wps:cNvSpPr/>
                          <wps:spPr>
                            <a:xfrm>
                              <a:off x="0" y="81539"/>
                              <a:ext cx="184785" cy="17843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19" name="Text Box 3019"/>
                          <wps:cNvSpPr txBox="1"/>
                          <wps:spPr>
                            <a:xfrm>
                              <a:off x="52418" y="0"/>
                              <a:ext cx="129540" cy="295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976E61E" w14:textId="50A8DC27" w:rsidR="00733671" w:rsidRPr="003336FB" w:rsidRDefault="00733671" w:rsidP="006E127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C96A77" id="그룹 3020" o:spid="_x0000_s1637" style="position:absolute;margin-left:232.25pt;margin-top:4.65pt;width:283.45pt;height:195.1pt;z-index:-251929604;mso-position-horizontal:right;mso-position-horizontal-relative:margin;mso-height-relative:margin" coordorigin=",11613" coordsize="35998,24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">
                <v:shape id="그림 2417" o:spid="_x0000_s1638" type="#_x0000_t75" style="position:absolute;top:11613;width:35998;height:24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" stroked="t" strokecolor="black [3213]" strokeweight="1pt">
                  <v:imagedata r:id="rId221" o:title="" croptop="20915f"/>
                  <v:path arrowok="t"/>
                </v:shape>
                <v:group id="그룹 3001" o:spid="_x0000_s1639" style="position:absolute;left:3151;top:14300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">
                  <v:oval id="타원 2405" o:spid="_x0000_s1640" style="position:absolute;top:8153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" fillcolor="white [3212]" strokecolor="black [3213]" strokeweight="1pt"/>
                  <v:shape id="Text Box 2406" o:spid="_x0000_s1641" type="#_x0000_t202" style="position:absolute;left:5241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" filled="f" stroked="f" strokeweight=".5pt">
                    <v:textbox inset="0,0,0,0">
                      <w:txbxContent>
                        <w:p w14:paraId="4235BCFE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3000" o:spid="_x0000_s1642" style="position:absolute;left:3151;top:11707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">
                  <v:oval id="타원 2407" o:spid="_x0000_s1643" style="position:absolute;top:8153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" fillcolor="white [3212]" strokecolor="black [3213]" strokeweight="1pt"/>
                  <v:shape id="Text Box 2408" o:spid="_x0000_s1644" type="#_x0000_t202" style="position:absolute;left:5241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" filled="f" stroked="f" strokeweight=".5pt">
                    <v:textbox inset="0,0,0,0">
                      <w:txbxContent>
                        <w:p w14:paraId="75CA7968" w14:textId="77777777" w:rsidR="00733671" w:rsidRPr="003336FB" w:rsidRDefault="00733671" w:rsidP="00C64AC3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그룹 3002" o:spid="_x0000_s1645" style="position:absolute;left:3151;top:21303;width:1848;height:2953" coordorigin=",221678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">
                  <v:oval id="타원 3003" o:spid="_x0000_s1646" style="position:absolute;top:303217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" fillcolor="white [3212]" strokecolor="black [3213]" strokeweight="1pt"/>
                  <v:shape id="Text Box 3004" o:spid="_x0000_s1647" type="#_x0000_t202" style="position:absolute;left:52418;top:22167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" filled="f" stroked="f" strokeweight=".5pt">
                    <v:textbox inset="0,0,0,0">
                      <w:txbxContent>
                        <w:p w14:paraId="62C40C27" w14:textId="372DC55C" w:rsidR="00733671" w:rsidRPr="003336FB" w:rsidRDefault="00733671" w:rsidP="006E127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3005" o:spid="_x0000_s1648" style="position:absolute;left:3151;top:16118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">
                  <v:oval id="타원 3006" o:spid="_x0000_s1649" style="position:absolute;top:8153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" fillcolor="white [3212]" strokecolor="black [3213]" strokeweight="1pt"/>
                  <v:shape id="Text Box 3007" o:spid="_x0000_s1650" type="#_x0000_t202" style="position:absolute;left:5241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" filled="f" stroked="f" strokeweight=".5pt">
                    <v:textbox inset="0,0,0,0">
                      <w:txbxContent>
                        <w:p w14:paraId="75FB9E27" w14:textId="7F2EAD54" w:rsidR="00733671" w:rsidRPr="003336FB" w:rsidRDefault="00733671" w:rsidP="006E127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3014" o:spid="_x0000_s1651" style="position:absolute;left:3151;top:32588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X8VxwAAAN0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EaJy9wexOegFxeAQAA//8DAFBLAQItABQABgAIAAAAIQDb4fbL7gAAAIUBAAATAAAAAAAA&#10;AAAAAAAAAAAAAABbQ29udGVudF9UeXBlc10ueG1sUEsBAi0AFAAGAAgAAAAhAFr0LFu/AAAAFQEA&#10;AAsAAAAAAAAAAAAAAAAAHwEAAF9yZWxzLy5yZWxzUEsBAi0AFAAGAAgAAAAhAATJfxXHAAAA3QAA&#10;AA8AAAAAAAAAAAAAAAAABwIAAGRycy9kb3ducmV2LnhtbFBLBQYAAAAAAwADALcAAAD7AgAAAAA=&#10;">
                  <v:oval id="타원 3015" o:spid="_x0000_s1652" style="position:absolute;top:8153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" fillcolor="white [3212]" strokecolor="black [3213]" strokeweight="1pt"/>
                  <v:shape id="Text Box 3016" o:spid="_x0000_s1653" type="#_x0000_t202" style="position:absolute;left:5241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" filled="f" stroked="f" strokeweight=".5pt">
                    <v:textbox inset="0,0,0,0">
                      <w:txbxContent>
                        <w:p w14:paraId="06780C61" w14:textId="5CFC251A" w:rsidR="00733671" w:rsidRPr="003336FB" w:rsidRDefault="00733671" w:rsidP="006E127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그룹 3017" o:spid="_x0000_s1654" style="position:absolute;left:3151;top:29781;width:1848;height:2953" coordsize="18478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+FixwAAAN0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EaJ69wexOegFxeAQAA//8DAFBLAQItABQABgAIAAAAIQDb4fbL7gAAAIUBAAATAAAAAAAA&#10;AAAAAAAAAAAAAABbQ29udGVudF9UeXBlc10ueG1sUEsBAi0AFAAGAAgAAAAhAFr0LFu/AAAAFQEA&#10;AAsAAAAAAAAAAAAAAAAAHwEAAF9yZWxzLy5yZWxzUEsBAi0AFAAGAAgAAAAhAPQb4WLHAAAA3QAA&#10;AA8AAAAAAAAAAAAAAAAABwIAAGRycy9kb3ducmV2LnhtbFBLBQYAAAAAAwADALcAAAD7AgAAAAA=&#10;">
                  <v:oval id="타원 3018" o:spid="_x0000_s1655" style="position:absolute;top:81539;width:184785;height:178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" fillcolor="white [3212]" strokecolor="black [3213]" strokeweight="1pt"/>
                  <v:shape id="Text Box 3019" o:spid="_x0000_s1656" type="#_x0000_t202" style="position:absolute;left:52418;width:129540;height:295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" filled="f" stroked="f" strokeweight=".5pt">
                    <v:textbox inset="0,0,0,0">
                      <w:txbxContent>
                        <w:p w14:paraId="2976E61E" w14:textId="50A8DC27" w:rsidR="00733671" w:rsidRPr="003336FB" w:rsidRDefault="00733671" w:rsidP="006E1279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>
        <w:t>1</w:t>
      </w:r>
      <w:r w:rsidR="006F62C7">
        <w:t xml:space="preserve"> </w:t>
      </w:r>
      <w:r w:rsidR="006F62C7">
        <w:rPr>
          <w:rFonts w:hint="eastAsia"/>
        </w:rPr>
        <w:t>회원</w:t>
      </w:r>
      <w:r w:rsidR="006F62C7">
        <w:rPr>
          <w:rFonts w:hint="eastAsia"/>
        </w:rPr>
        <w:t xml:space="preserve"> </w:t>
      </w:r>
      <w:proofErr w:type="gramStart"/>
      <w:r w:rsidR="006F62C7">
        <w:rPr>
          <w:rFonts w:hint="eastAsia"/>
        </w:rPr>
        <w:t>가입</w:t>
      </w:r>
      <w:r w:rsidR="006F62C7">
        <w:rPr>
          <w:rFonts w:hint="eastAsia"/>
        </w:rPr>
        <w:t xml:space="preserve"> </w:t>
      </w:r>
      <w:r w:rsidR="006F62C7">
        <w:t>:</w:t>
      </w:r>
      <w:proofErr w:type="gramEnd"/>
      <w:r w:rsidR="006F62C7">
        <w:t xml:space="preserve"> </w:t>
      </w:r>
      <w:r w:rsidR="006F62C7">
        <w:rPr>
          <w:rFonts w:hint="eastAsia"/>
        </w:rPr>
        <w:t>서비스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발송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업체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정보를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입력합니다</w:t>
      </w:r>
      <w:r w:rsidR="006F62C7">
        <w:rPr>
          <w:rFonts w:hint="eastAsia"/>
        </w:rPr>
        <w:t>.</w:t>
      </w:r>
      <w:r w:rsidR="006F62C7">
        <w:br/>
      </w:r>
      <w:r>
        <w:t>-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서비스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가입</w:t>
      </w:r>
      <w:r w:rsidR="006F62C7">
        <w:rPr>
          <w:rFonts w:hint="eastAsia"/>
        </w:rPr>
        <w:t xml:space="preserve"> </w:t>
      </w:r>
      <w:r w:rsidR="006F62C7">
        <w:t xml:space="preserve">: </w:t>
      </w:r>
      <w:r w:rsidR="006F62C7">
        <w:rPr>
          <w:rFonts w:hint="eastAsia"/>
        </w:rPr>
        <w:t xml:space="preserve">SMS </w:t>
      </w:r>
      <w:r w:rsidR="006F62C7">
        <w:rPr>
          <w:rFonts w:hint="eastAsia"/>
        </w:rPr>
        <w:t>서비스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발송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업체에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회원가입을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합니다</w:t>
      </w:r>
      <w:r w:rsidR="006F62C7">
        <w:rPr>
          <w:rFonts w:hint="eastAsia"/>
        </w:rPr>
        <w:t>.</w:t>
      </w:r>
      <w:r w:rsidR="006F62C7">
        <w:br/>
      </w:r>
      <w:r>
        <w:t>2</w:t>
      </w:r>
      <w:r w:rsidR="006F62C7">
        <w:t xml:space="preserve"> </w:t>
      </w:r>
      <w:r w:rsidR="006F62C7">
        <w:rPr>
          <w:rFonts w:hint="eastAsia"/>
        </w:rPr>
        <w:t>사용자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아이디</w:t>
      </w:r>
      <w:r w:rsidR="006F62C7">
        <w:rPr>
          <w:rFonts w:hint="eastAsia"/>
        </w:rPr>
        <w:t xml:space="preserve"> </w:t>
      </w:r>
      <w:r w:rsidR="006F62C7">
        <w:t xml:space="preserve">: </w:t>
      </w:r>
      <w:r w:rsidR="006F62C7">
        <w:rPr>
          <w:rFonts w:hint="eastAsia"/>
        </w:rPr>
        <w:t>서비스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발송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업체의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아이디를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입력합니다</w:t>
      </w:r>
      <w:r w:rsidR="006F62C7">
        <w:rPr>
          <w:rFonts w:hint="eastAsia"/>
        </w:rPr>
        <w:t>.</w:t>
      </w:r>
      <w:r w:rsidR="006F62C7">
        <w:br/>
      </w:r>
      <w:r>
        <w:t>3</w:t>
      </w:r>
      <w:r w:rsidR="006F62C7">
        <w:t xml:space="preserve"> </w:t>
      </w:r>
      <w:r w:rsidR="006F62C7">
        <w:rPr>
          <w:rFonts w:hint="eastAsia"/>
        </w:rPr>
        <w:t>발신번호</w:t>
      </w:r>
      <w:r w:rsidR="006F62C7">
        <w:rPr>
          <w:rFonts w:hint="eastAsia"/>
        </w:rPr>
        <w:t xml:space="preserve"> </w:t>
      </w:r>
      <w:r w:rsidR="006F62C7">
        <w:t xml:space="preserve">: </w:t>
      </w:r>
      <w:r w:rsidR="006F62C7">
        <w:rPr>
          <w:rFonts w:hint="eastAsia"/>
        </w:rPr>
        <w:t>확인할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발신번호를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입력합니다</w:t>
      </w:r>
      <w:r w:rsidR="006F62C7">
        <w:rPr>
          <w:rFonts w:hint="eastAsia"/>
        </w:rPr>
        <w:t>.</w:t>
      </w:r>
      <w:r w:rsidR="006F62C7">
        <w:br/>
      </w:r>
      <w:r>
        <w:t>4</w:t>
      </w:r>
      <w:r w:rsidR="006F62C7">
        <w:t xml:space="preserve"> </w:t>
      </w:r>
      <w:r w:rsidR="006F62C7">
        <w:rPr>
          <w:rFonts w:hint="eastAsia"/>
        </w:rPr>
        <w:t>수신번호</w:t>
      </w:r>
      <w:r w:rsidR="006F62C7">
        <w:rPr>
          <w:rFonts w:hint="eastAsia"/>
        </w:rPr>
        <w:t xml:space="preserve"> </w:t>
      </w:r>
      <w:r w:rsidR="006F62C7">
        <w:t xml:space="preserve">: </w:t>
      </w:r>
      <w:r w:rsidR="006F62C7">
        <w:rPr>
          <w:rFonts w:hint="eastAsia"/>
        </w:rPr>
        <w:t>SMS</w:t>
      </w:r>
      <w:r w:rsidR="006F62C7">
        <w:t xml:space="preserve"> </w:t>
      </w:r>
      <w:r w:rsidR="006F62C7">
        <w:rPr>
          <w:rFonts w:hint="eastAsia"/>
        </w:rPr>
        <w:t>수신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번호를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입력하고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추가를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클릭하면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아래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박스에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전화번호가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추가됩니다</w:t>
      </w:r>
      <w:r w:rsidR="006F62C7">
        <w:rPr>
          <w:rFonts w:hint="eastAsia"/>
        </w:rPr>
        <w:t>.</w:t>
      </w:r>
      <w:r w:rsidR="006F62C7">
        <w:br/>
      </w:r>
      <w:r>
        <w:t>5</w:t>
      </w:r>
      <w:r w:rsidR="006F62C7">
        <w:t xml:space="preserve"> </w:t>
      </w:r>
      <w:r w:rsidR="006F62C7">
        <w:rPr>
          <w:rFonts w:hint="eastAsia"/>
        </w:rPr>
        <w:t>추가할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내용</w:t>
      </w:r>
      <w:r w:rsidR="006F62C7">
        <w:rPr>
          <w:rFonts w:hint="eastAsia"/>
        </w:rPr>
        <w:t xml:space="preserve"> </w:t>
      </w:r>
      <w:r w:rsidR="006F62C7">
        <w:t>: SMS</w:t>
      </w:r>
      <w:r w:rsidR="006F62C7">
        <w:rPr>
          <w:rFonts w:hint="eastAsia"/>
        </w:rPr>
        <w:t>로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발송할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내용을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입력합니다</w:t>
      </w:r>
      <w:r w:rsidR="006F62C7">
        <w:rPr>
          <w:rFonts w:hint="eastAsia"/>
        </w:rPr>
        <w:t>.</w:t>
      </w:r>
      <w:r w:rsidR="006F62C7">
        <w:br/>
      </w:r>
      <w:r>
        <w:t>6</w:t>
      </w:r>
      <w:r w:rsidR="006F62C7">
        <w:t xml:space="preserve"> </w:t>
      </w:r>
      <w:r w:rsidR="006F62C7">
        <w:rPr>
          <w:rFonts w:hint="eastAsia"/>
        </w:rPr>
        <w:t>테스트</w:t>
      </w:r>
      <w:r w:rsidR="006F62C7">
        <w:rPr>
          <w:rFonts w:hint="eastAsia"/>
        </w:rPr>
        <w:t xml:space="preserve"> </w:t>
      </w:r>
      <w:r w:rsidR="006F62C7">
        <w:t>: SMS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발신을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테스트할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수</w:t>
      </w:r>
      <w:r w:rsidR="006F62C7">
        <w:rPr>
          <w:rFonts w:hint="eastAsia"/>
        </w:rPr>
        <w:t xml:space="preserve"> </w:t>
      </w:r>
      <w:r w:rsidR="006F62C7">
        <w:rPr>
          <w:rFonts w:hint="eastAsia"/>
        </w:rPr>
        <w:t>있습니다</w:t>
      </w:r>
      <w:r w:rsidR="006F62C7">
        <w:rPr>
          <w:rFonts w:hint="eastAsia"/>
        </w:rPr>
        <w:t>.</w:t>
      </w:r>
      <w:r w:rsidR="006F62C7">
        <w:br/>
      </w:r>
      <w:r w:rsidR="00142E75" w:rsidRPr="002B08C8">
        <w:rPr>
          <w:rFonts w:ascii="맑은 고딕" w:hAnsi="맑은 고딕"/>
        </w:rPr>
        <w:br w:type="page"/>
      </w:r>
    </w:p>
    <w:p w14:paraId="0B87A4F2" w14:textId="0CA67F15" w:rsidR="00142E75" w:rsidRPr="002B08C8" w:rsidRDefault="00142E75" w:rsidP="00CD6771">
      <w:pPr>
        <w:pStyle w:val="3"/>
        <w:rPr>
          <w:rFonts w:ascii="맑은 고딕" w:hAnsi="맑은 고딕"/>
        </w:rPr>
      </w:pPr>
      <w:bookmarkStart w:id="117" w:name="_Toc17460788"/>
      <w:bookmarkStart w:id="118" w:name="_Toc69819992"/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 xml:space="preserve">3 </w:t>
      </w:r>
      <w:r w:rsidRPr="002B08C8">
        <w:rPr>
          <w:rFonts w:ascii="맑은 고딕" w:hAnsi="맑은 고딕" w:hint="eastAsia"/>
        </w:rPr>
        <w:t>이벤트 맵 설정</w:t>
      </w:r>
      <w:bookmarkEnd w:id="117"/>
      <w:bookmarkEnd w:id="118"/>
    </w:p>
    <w:p w14:paraId="3F8862EF" w14:textId="3CBB4D6F" w:rsidR="00427244" w:rsidRDefault="00427244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43360" behindDoc="1" locked="0" layoutInCell="1" allowOverlap="1" wp14:anchorId="22D818C2" wp14:editId="38F610C3">
                <wp:simplePos x="0" y="0"/>
                <wp:positionH relativeFrom="margin">
                  <wp:align>right</wp:align>
                </wp:positionH>
                <wp:positionV relativeFrom="paragraph">
                  <wp:posOffset>94615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801" name="그룹 2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802" name="그림 2802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03" name="직사각형 2803"/>
                        <wps:cNvSpPr/>
                        <wps:spPr>
                          <a:xfrm>
                            <a:off x="95250" y="2640217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0EB0D6" id="그룹 2801" o:spid="_x0000_s1026" style="position:absolute;left:0;text-align:left;margin-left:116.55pt;margin-top:7.45pt;width:167.75pt;height:235.5pt;z-index:-250373120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">
                <v:shape id="그림 2802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" stroked="t" strokecolor="black [3213]" strokeweight="1pt">
                  <v:imagedata r:id="rId83" o:title=""/>
                  <v:path arrowok="t"/>
                </v:shape>
                <v:rect id="직사각형 2803" o:spid="_x0000_s1028" style="position:absolute;left:952;top:26402;width:16669;height:26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6DCFA131" w14:textId="117A7058" w:rsidR="00142E75" w:rsidRDefault="00427244" w:rsidP="00142E7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등록한 이벤트 입력과 동작을 연결해주는 작업입니다.</w:t>
      </w:r>
    </w:p>
    <w:p w14:paraId="2134A68E" w14:textId="7E01D931" w:rsidR="00427244" w:rsidRDefault="00427244" w:rsidP="00142E75">
      <w:pPr>
        <w:rPr>
          <w:rFonts w:ascii="맑은 고딕" w:hAnsi="맑은 고딕"/>
        </w:rPr>
      </w:pPr>
    </w:p>
    <w:p w14:paraId="27F6316D" w14:textId="77777777" w:rsidR="007A2A35" w:rsidRPr="002B08C8" w:rsidRDefault="007A2A35" w:rsidP="00142E75">
      <w:pPr>
        <w:rPr>
          <w:rFonts w:ascii="맑은 고딕" w:hAnsi="맑은 고딕"/>
        </w:rPr>
      </w:pPr>
    </w:p>
    <w:p w14:paraId="5167C75E" w14:textId="695FCC5C" w:rsidR="004D643F" w:rsidRPr="002B08C8" w:rsidRDefault="00CD6771" w:rsidP="00CD6771">
      <w:pPr>
        <w:pStyle w:val="4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4.</w:t>
      </w:r>
      <w:r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Pr="002B08C8">
        <w:rPr>
          <w:rFonts w:ascii="맑은 고딕" w:hAnsi="맑은 고딕"/>
        </w:rPr>
        <w:t>3.1</w:t>
      </w:r>
      <w:r w:rsidRPr="002B08C8">
        <w:rPr>
          <w:rFonts w:ascii="맑은 고딕" w:hAnsi="맑은 고딕" w:hint="eastAsia"/>
        </w:rPr>
        <w:t xml:space="preserve"> 이벤트 </w:t>
      </w:r>
      <w:r w:rsidR="004D643F" w:rsidRPr="002B08C8">
        <w:rPr>
          <w:rFonts w:ascii="맑은 고딕" w:hAnsi="맑은 고딕" w:hint="eastAsia"/>
        </w:rPr>
        <w:t>맵 추가</w:t>
      </w:r>
    </w:p>
    <w:p w14:paraId="3D75919B" w14:textId="4F0C2FB1" w:rsidR="001E25BD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이벤트 입력과 동작을 연결</w:t>
      </w:r>
      <w:r w:rsidR="00427244">
        <w:rPr>
          <w:rFonts w:ascii="맑은 고딕" w:hAnsi="맑은 고딕" w:hint="eastAsia"/>
        </w:rPr>
        <w:t>을 추가합</w:t>
      </w:r>
      <w:r w:rsidRPr="002B08C8">
        <w:rPr>
          <w:rFonts w:ascii="맑은 고딕" w:hAnsi="맑은 고딕" w:hint="eastAsia"/>
        </w:rPr>
        <w:t>니다.</w:t>
      </w:r>
      <w:r w:rsidR="00427244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설정에서 이벤트 맵을 선택합니다. </w:t>
      </w:r>
      <w:r w:rsidR="00427244">
        <w:rPr>
          <w:rFonts w:ascii="맑은 고딕" w:hAnsi="맑은 고딕"/>
        </w:rPr>
        <w:br/>
      </w:r>
      <w:r w:rsidR="001E25BD" w:rsidRPr="002B08C8">
        <w:rPr>
          <w:rFonts w:ascii="맑은 고딕" w:hAnsi="맑은 고딕" w:hint="eastAsia"/>
        </w:rPr>
        <w:t>우측 하단의 추가 버튼을 클릭하면 맵 추가 메뉴가 활성화됩니다.</w:t>
      </w:r>
    </w:p>
    <w:p w14:paraId="18976829" w14:textId="4D2A7D71" w:rsidR="00427244" w:rsidRDefault="007A2A3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15072" behindDoc="1" locked="0" layoutInCell="1" allowOverlap="1" wp14:anchorId="31BC2E37" wp14:editId="52EDEB98">
                <wp:simplePos x="0" y="0"/>
                <wp:positionH relativeFrom="margin">
                  <wp:align>right</wp:align>
                </wp:positionH>
                <wp:positionV relativeFrom="paragraph">
                  <wp:posOffset>672465</wp:posOffset>
                </wp:positionV>
                <wp:extent cx="3960000" cy="2970000"/>
                <wp:effectExtent l="19050" t="19050" r="21590" b="20955"/>
                <wp:wrapTight wrapText="bothSides">
                  <wp:wrapPolygon edited="0">
                    <wp:start x="-104" y="-139"/>
                    <wp:lineTo x="-104" y="21614"/>
                    <wp:lineTo x="21614" y="21614"/>
                    <wp:lineTo x="21614" y="-139"/>
                    <wp:lineTo x="-104" y="-139"/>
                  </wp:wrapPolygon>
                </wp:wrapTight>
                <wp:docPr id="2992" name="그룹 29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0000" cy="2970000"/>
                          <a:chOff x="0" y="0"/>
                          <a:chExt cx="3960000" cy="2970000"/>
                        </a:xfrm>
                      </wpg:grpSpPr>
                      <pic:pic xmlns:pic="http://schemas.openxmlformats.org/drawingml/2006/picture">
                        <pic:nvPicPr>
                          <pic:cNvPr id="2223" name="그림 2223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70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55" name="직사각형 2855"/>
                        <wps:cNvSpPr/>
                        <wps:spPr>
                          <a:xfrm>
                            <a:off x="460375" y="257175"/>
                            <a:ext cx="1743075" cy="22860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8" name="직사각형 2868"/>
                        <wps:cNvSpPr/>
                        <wps:spPr>
                          <a:xfrm>
                            <a:off x="460375" y="657225"/>
                            <a:ext cx="1743075" cy="100012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1" name="타원 2881"/>
                        <wps:cNvSpPr/>
                        <wps:spPr>
                          <a:xfrm>
                            <a:off x="219075" y="704850"/>
                            <a:ext cx="184785" cy="1778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3" name="Text Box 2883"/>
                        <wps:cNvSpPr txBox="1"/>
                        <wps:spPr>
                          <a:xfrm>
                            <a:off x="269875" y="625475"/>
                            <a:ext cx="129540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35C8B5" w14:textId="77777777" w:rsidR="00733671" w:rsidRPr="003336FB" w:rsidRDefault="00733671" w:rsidP="007A2A3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0" name="타원 2990"/>
                        <wps:cNvSpPr/>
                        <wps:spPr>
                          <a:xfrm>
                            <a:off x="219075" y="285750"/>
                            <a:ext cx="184785" cy="1778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1" name="Text Box 2991"/>
                        <wps:cNvSpPr txBox="1"/>
                        <wps:spPr>
                          <a:xfrm>
                            <a:off x="269875" y="203200"/>
                            <a:ext cx="129540" cy="2952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53C5FF" w14:textId="77777777" w:rsidR="00733671" w:rsidRPr="003336FB" w:rsidRDefault="00733671" w:rsidP="007A2A35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BC2E37" id="그룹 2992" o:spid="_x0000_s1657" style="position:absolute;margin-left:260.6pt;margin-top:52.95pt;width:311.8pt;height:233.85pt;z-index:-250001408;mso-position-horizontal:right;mso-position-horizontal-relative:margin;mso-width-relative:margin;mso-height-relative:margin" coordsize="39600,2970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">
                <v:shape id="그림 2223" o:spid="_x0000_s1658" type="#_x0000_t75" style="position:absolute;width:39600;height:297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" stroked="t" strokecolor="black [3213]" strokeweight="1pt">
                  <v:imagedata r:id="rId223" o:title=""/>
                  <v:path arrowok="t"/>
                </v:shape>
                <v:rect id="직사각형 2855" o:spid="_x0000_s1659" style="position:absolute;left:4603;top:2571;width:17431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" filled="f" strokecolor="red" strokeweight="1.25pt"/>
                <v:rect id="직사각형 2868" o:spid="_x0000_s1660" style="position:absolute;left:4603;top:6572;width:17431;height:10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" filled="f" strokecolor="red" strokeweight="1.25pt"/>
                <v:oval id="타원 2881" o:spid="_x0000_s1661" style="position:absolute;left:2190;top:7048;width:1848;height:17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" fillcolor="white [3212]" strokecolor="black [3213]" strokeweight="1pt"/>
                <v:shape id="Text Box 2883" o:spid="_x0000_s1662" type="#_x0000_t202" style="position:absolute;left:2698;top:6254;width:1296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" filled="f" stroked="f" strokeweight=".5pt">
                  <v:textbox inset="0,0,0,0">
                    <w:txbxContent>
                      <w:p w14:paraId="0035C8B5" w14:textId="77777777" w:rsidR="00733671" w:rsidRPr="003336FB" w:rsidRDefault="00733671" w:rsidP="007A2A3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990" o:spid="_x0000_s1663" style="position:absolute;left:2190;top:2857;width:1848;height:17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" fillcolor="white [3212]" strokecolor="black [3213]" strokeweight="1pt"/>
                <v:shape id="Text Box 2991" o:spid="_x0000_s1664" type="#_x0000_t202" style="position:absolute;left:2698;top:2032;width:1296;height:29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" filled="f" stroked="f" strokeweight=".5pt">
                  <v:textbox inset="0,0,0,0">
                    <w:txbxContent>
                      <w:p w14:paraId="7A53C5FF" w14:textId="77777777" w:rsidR="00733671" w:rsidRPr="003336FB" w:rsidRDefault="00733671" w:rsidP="007A2A35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427244" w:rsidRPr="002B08C8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385280" behindDoc="1" locked="0" layoutInCell="1" allowOverlap="1" wp14:anchorId="7C3B3C3E" wp14:editId="0C740F7F">
                <wp:simplePos x="0" y="0"/>
                <wp:positionH relativeFrom="margin">
                  <wp:align>right</wp:align>
                </wp:positionH>
                <wp:positionV relativeFrom="paragraph">
                  <wp:posOffset>117475</wp:posOffset>
                </wp:positionV>
                <wp:extent cx="2995930" cy="447040"/>
                <wp:effectExtent l="19050" t="19050" r="13970" b="10160"/>
                <wp:wrapTight wrapText="bothSides">
                  <wp:wrapPolygon edited="0">
                    <wp:start x="-137" y="-920"/>
                    <wp:lineTo x="-137" y="21170"/>
                    <wp:lineTo x="21563" y="21170"/>
                    <wp:lineTo x="21563" y="-920"/>
                    <wp:lineTo x="-137" y="-920"/>
                  </wp:wrapPolygon>
                </wp:wrapTight>
                <wp:docPr id="26" name="그룹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5930" cy="447040"/>
                          <a:chOff x="0" y="0"/>
                          <a:chExt cx="3035030" cy="447472"/>
                        </a:xfrm>
                      </wpg:grpSpPr>
                      <pic:pic xmlns:pic="http://schemas.openxmlformats.org/drawingml/2006/picture">
                        <pic:nvPicPr>
                          <pic:cNvPr id="75" name="그림 75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030" cy="447472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6" name="직사각형 76"/>
                        <wps:cNvSpPr/>
                        <wps:spPr>
                          <a:xfrm>
                            <a:off x="29183" y="57979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1517FF2" id="그룹 26" o:spid="_x0000_s1026" style="position:absolute;left:0;text-align:left;margin-left:184.7pt;margin-top:9.25pt;width:235.9pt;height:35.2pt;z-index:-250931200;mso-position-horizontal:right;mso-position-horizontal-relative:margin;mso-width-relative:margin" coordsize="30350,447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">
                <v:shape id="그림 75" o:spid="_x0000_s1027" type="#_x0000_t75" style="position:absolute;width:30350;height: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" stroked="t" strokecolor="black [3213]" strokeweight="1pt">
                  <v:imagedata r:id="rId188" o:title=""/>
                  <v:path arrowok="t"/>
                </v:shape>
                <v:rect id="직사각형 76" o:spid="_x0000_s1028" style="position:absolute;left:291;top:579;width:7785;height:3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1</w:t>
      </w:r>
      <w:r w:rsidR="00142E75" w:rsidRPr="002B08C8">
        <w:rPr>
          <w:rFonts w:ascii="맑은 고딕" w:hAnsi="맑은 고딕" w:hint="eastAsia"/>
        </w:rPr>
        <w:t xml:space="preserve"> 이벤트 맵 </w:t>
      </w:r>
      <w:proofErr w:type="gramStart"/>
      <w:r w:rsidR="00142E75" w:rsidRPr="002B08C8">
        <w:rPr>
          <w:rFonts w:ascii="맑은 고딕" w:hAnsi="맑은 고딕" w:hint="eastAsia"/>
        </w:rPr>
        <w:t>이름 :</w:t>
      </w:r>
      <w:proofErr w:type="gramEnd"/>
      <w:r w:rsidR="00142E75" w:rsidRPr="002B08C8">
        <w:rPr>
          <w:rFonts w:ascii="맑은 고딕" w:hAnsi="맑은 고딕" w:hint="eastAsia"/>
        </w:rPr>
        <w:t xml:space="preserve">  추가할 </w:t>
      </w:r>
      <w:proofErr w:type="spellStart"/>
      <w:r w:rsidR="00142E75" w:rsidRPr="002B08C8">
        <w:rPr>
          <w:rFonts w:ascii="맑은 고딕" w:hAnsi="맑은 고딕" w:hint="eastAsia"/>
        </w:rPr>
        <w:t>이벤트</w:t>
      </w:r>
      <w:r w:rsidR="00427244">
        <w:rPr>
          <w:rFonts w:ascii="맑은 고딕" w:hAnsi="맑은 고딕" w:hint="eastAsia"/>
        </w:rPr>
        <w:t>맵</w:t>
      </w:r>
      <w:proofErr w:type="spellEnd"/>
      <w:r w:rsidR="00142E75" w:rsidRPr="002B08C8">
        <w:rPr>
          <w:rFonts w:ascii="맑은 고딕" w:hAnsi="맑은 고딕" w:hint="eastAsia"/>
        </w:rPr>
        <w:t xml:space="preserve"> 이름을 입력합니다.</w:t>
      </w:r>
      <w:r w:rsidR="00427244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2 </w:t>
      </w:r>
      <w:proofErr w:type="spellStart"/>
      <w:r>
        <w:rPr>
          <w:rFonts w:ascii="맑은 고딕" w:hAnsi="맑은 고딕" w:hint="eastAsia"/>
        </w:rPr>
        <w:t>이벤트맵</w:t>
      </w:r>
      <w:proofErr w:type="spellEnd"/>
      <w:r>
        <w:rPr>
          <w:rFonts w:ascii="맑은 고딕" w:hAnsi="맑은 고딕" w:hint="eastAsia"/>
        </w:rPr>
        <w:t xml:space="preserve"> 설정 추가</w:t>
      </w:r>
      <w:r>
        <w:rPr>
          <w:rFonts w:ascii="맑은 고딕" w:hAnsi="맑은 고딕"/>
        </w:rPr>
        <w:br/>
        <w:t>-</w:t>
      </w:r>
      <w:r w:rsidR="00142E75" w:rsidRPr="002B08C8">
        <w:rPr>
          <w:rFonts w:ascii="맑은 고딕" w:hAnsi="맑은 고딕" w:hint="eastAsia"/>
        </w:rPr>
        <w:t xml:space="preserve"> 이벤트 입력 이름 : </w:t>
      </w:r>
      <w:proofErr w:type="spellStart"/>
      <w:r w:rsidR="00142E75" w:rsidRPr="002B08C8">
        <w:rPr>
          <w:rFonts w:ascii="맑은 고딕" w:hAnsi="맑은 고딕" w:hint="eastAsia"/>
        </w:rPr>
        <w:t>콤보박스에서</w:t>
      </w:r>
      <w:proofErr w:type="spellEnd"/>
      <w:r w:rsidR="00142E75" w:rsidRPr="002B08C8">
        <w:rPr>
          <w:rFonts w:ascii="맑은 고딕" w:hAnsi="맑은 고딕" w:hint="eastAsia"/>
        </w:rPr>
        <w:t xml:space="preserve"> 이벤트 입력 이름을 선택합니다.</w:t>
      </w:r>
      <w:r w:rsidR="00427244"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 xml:space="preserve">- 이벤트 동작 이름 : </w:t>
      </w:r>
      <w:proofErr w:type="spellStart"/>
      <w:r w:rsidR="00142E75" w:rsidRPr="002B08C8">
        <w:rPr>
          <w:rFonts w:ascii="맑은 고딕" w:hAnsi="맑은 고딕" w:hint="eastAsia"/>
        </w:rPr>
        <w:t>콤보박스에서</w:t>
      </w:r>
      <w:proofErr w:type="spellEnd"/>
      <w:r w:rsidR="00142E75" w:rsidRPr="002B08C8">
        <w:rPr>
          <w:rFonts w:ascii="맑은 고딕" w:hAnsi="맑은 고딕" w:hint="eastAsia"/>
        </w:rPr>
        <w:t xml:space="preserve"> 이벤트 동작 이름을 선택합니다.</w:t>
      </w:r>
      <w:r w:rsidR="00427244"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 xml:space="preserve">- 추가를 선택하면 박스안에 추가 내용이 표시됩니다. 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(</w:t>
      </w:r>
      <w:r w:rsidR="001E25BD" w:rsidRPr="002B08C8">
        <w:rPr>
          <w:rFonts w:ascii="맑은 고딕" w:hAnsi="맑은 고딕" w:hint="eastAsia"/>
        </w:rPr>
        <w:t>※</w:t>
      </w:r>
      <w:r w:rsidR="001E25BD" w:rsidRPr="002B08C8">
        <w:rPr>
          <w:rFonts w:ascii="맑은 고딕" w:hAnsi="맑은 고딕"/>
        </w:rPr>
        <w:t xml:space="preserve"> </w:t>
      </w:r>
      <w:r w:rsidR="001E25BD" w:rsidRPr="002B08C8">
        <w:rPr>
          <w:rFonts w:ascii="맑은 고딕" w:hAnsi="맑은 고딕" w:hint="eastAsia"/>
        </w:rPr>
        <w:t xml:space="preserve">동작은 </w:t>
      </w:r>
      <w:r w:rsidR="00142E75" w:rsidRPr="002B08C8">
        <w:rPr>
          <w:rFonts w:ascii="맑은 고딕" w:hAnsi="맑은 고딕" w:hint="eastAsia"/>
        </w:rPr>
        <w:t xml:space="preserve">중복 </w:t>
      </w:r>
      <w:r w:rsidR="00AD08CF" w:rsidRPr="002B08C8">
        <w:rPr>
          <w:rFonts w:ascii="맑은 고딕" w:hAnsi="맑은 고딕" w:hint="eastAsia"/>
        </w:rPr>
        <w:t>선택</w:t>
      </w:r>
      <w:r w:rsidR="00142E75" w:rsidRPr="002B08C8">
        <w:rPr>
          <w:rFonts w:ascii="맑은 고딕" w:hAnsi="맑은 고딕" w:hint="eastAsia"/>
        </w:rPr>
        <w:t>이 가능</w:t>
      </w:r>
      <w:r w:rsidR="001E25BD" w:rsidRPr="002B08C8">
        <w:rPr>
          <w:rFonts w:ascii="맑은 고딕" w:hAnsi="맑은 고딕" w:hint="eastAsia"/>
        </w:rPr>
        <w:t>합니다.</w:t>
      </w:r>
      <w:r w:rsidR="00142E75" w:rsidRPr="002B08C8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</w:r>
      <w:r w:rsidR="00427244">
        <w:rPr>
          <w:rFonts w:ascii="맑은 고딕" w:hAnsi="맑은 고딕"/>
        </w:rPr>
        <w:br w:type="page"/>
      </w:r>
    </w:p>
    <w:p w14:paraId="680EB723" w14:textId="6E6DD2F7" w:rsidR="004D643F" w:rsidRPr="002B08C8" w:rsidRDefault="004D643F" w:rsidP="00CD6771">
      <w:pPr>
        <w:pStyle w:val="4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>8</w:t>
      </w:r>
      <w:r w:rsidRPr="002B08C8">
        <w:rPr>
          <w:rFonts w:ascii="맑은 고딕" w:hAnsi="맑은 고딕" w:hint="eastAsia"/>
        </w:rPr>
        <w:t>.</w:t>
      </w:r>
      <w:r w:rsidR="00CD6771" w:rsidRPr="002B08C8">
        <w:rPr>
          <w:rFonts w:ascii="맑은 고딕" w:hAnsi="맑은 고딕"/>
        </w:rPr>
        <w:t>3.2</w:t>
      </w:r>
      <w:r w:rsidRPr="002B08C8">
        <w:rPr>
          <w:rFonts w:ascii="맑은 고딕" w:hAnsi="맑은 고딕" w:hint="eastAsia"/>
        </w:rPr>
        <w:t xml:space="preserve"> 이벤트 수정</w:t>
      </w:r>
      <w:r w:rsidR="00F7561D" w:rsidRPr="002B08C8">
        <w:rPr>
          <w:rFonts w:ascii="맑은 고딕" w:hAnsi="맑은 고딕" w:hint="eastAsia"/>
        </w:rPr>
        <w:t xml:space="preserve"> 및 삭제</w:t>
      </w:r>
    </w:p>
    <w:p w14:paraId="3DB7ADB5" w14:textId="4EC4F735" w:rsidR="00D7362E" w:rsidRDefault="00D7362E" w:rsidP="004D643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우측</w:t>
      </w:r>
      <w:r w:rsidRPr="002B08C8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08928" behindDoc="1" locked="0" layoutInCell="1" allowOverlap="1" wp14:anchorId="5505C4E6" wp14:editId="5B83367B">
                <wp:simplePos x="0" y="0"/>
                <wp:positionH relativeFrom="margin">
                  <wp:align>right</wp:align>
                </wp:positionH>
                <wp:positionV relativeFrom="paragraph">
                  <wp:posOffset>89535</wp:posOffset>
                </wp:positionV>
                <wp:extent cx="2995930" cy="447040"/>
                <wp:effectExtent l="19050" t="19050" r="13970" b="10160"/>
                <wp:wrapTight wrapText="bothSides">
                  <wp:wrapPolygon edited="0">
                    <wp:start x="-137" y="-920"/>
                    <wp:lineTo x="-137" y="21170"/>
                    <wp:lineTo x="21563" y="21170"/>
                    <wp:lineTo x="21563" y="-920"/>
                    <wp:lineTo x="-137" y="-920"/>
                  </wp:wrapPolygon>
                </wp:wrapTight>
                <wp:docPr id="2870" name="그룹 28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5930" cy="447040"/>
                          <a:chOff x="0" y="0"/>
                          <a:chExt cx="3035030" cy="447472"/>
                        </a:xfrm>
                      </wpg:grpSpPr>
                      <pic:pic xmlns:pic="http://schemas.openxmlformats.org/drawingml/2006/picture">
                        <pic:nvPicPr>
                          <pic:cNvPr id="2871" name="그림 2871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030" cy="447472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80" name="직사각형 2880"/>
                        <wps:cNvSpPr/>
                        <wps:spPr>
                          <a:xfrm>
                            <a:off x="759314" y="57979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32776EF" id="그룹 2870" o:spid="_x0000_s1026" style="position:absolute;left:0;text-align:left;margin-left:184.7pt;margin-top:7.05pt;width:235.9pt;height:35.2pt;z-index:-250007552;mso-position-horizontal:right;mso-position-horizontal-relative:margin;mso-width-relative:margin" coordsize="30350,447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">
                <v:shape id="그림 2871" o:spid="_x0000_s1027" type="#_x0000_t75" style="position:absolute;width:30350;height: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" stroked="t" strokecolor="black [3213]" strokeweight="1pt">
                  <v:imagedata r:id="rId188" o:title=""/>
                  <v:path arrowok="t"/>
                </v:shape>
                <v:rect id="직사각형 2880" o:spid="_x0000_s1028" style="position:absolute;left:7593;top:579;width:7785;height:3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 그림과 같이 수정과 삭제 모두 삭제 버튼을 선택합니다.</w:t>
      </w:r>
    </w:p>
    <w:p w14:paraId="564871B9" w14:textId="20ABE00D" w:rsidR="00D7362E" w:rsidRDefault="00D7362E" w:rsidP="004D643F">
      <w:pPr>
        <w:rPr>
          <w:rFonts w:ascii="맑은 고딕" w:hAnsi="맑은 고딕"/>
        </w:rPr>
      </w:pPr>
    </w:p>
    <w:p w14:paraId="1794B859" w14:textId="0AD1E5C4" w:rsidR="004D643F" w:rsidRPr="002B08C8" w:rsidRDefault="00D774A4" w:rsidP="004D643F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392448" behindDoc="1" locked="0" layoutInCell="1" allowOverlap="1" wp14:anchorId="2F19F325" wp14:editId="53CDE120">
            <wp:simplePos x="0" y="0"/>
            <wp:positionH relativeFrom="margin">
              <wp:align>right</wp:align>
            </wp:positionH>
            <wp:positionV relativeFrom="paragraph">
              <wp:posOffset>243498</wp:posOffset>
            </wp:positionV>
            <wp:extent cx="3959860" cy="2854325"/>
            <wp:effectExtent l="19050" t="19050" r="21590" b="22225"/>
            <wp:wrapTight wrapText="bothSides">
              <wp:wrapPolygon edited="0">
                <wp:start x="-104" y="-144"/>
                <wp:lineTo x="-104" y="21624"/>
                <wp:lineTo x="21614" y="21624"/>
                <wp:lineTo x="21614" y="-144"/>
                <wp:lineTo x="-104" y="-144"/>
              </wp:wrapPolygon>
            </wp:wrapTight>
            <wp:docPr id="110" name="그림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28543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362E">
        <w:rPr>
          <w:rFonts w:ascii="맑은 고딕" w:hAnsi="맑은 고딕"/>
        </w:rPr>
        <w:t>1</w:t>
      </w:r>
      <w:r w:rsidR="004D643F" w:rsidRPr="002B08C8">
        <w:rPr>
          <w:rFonts w:ascii="맑은 고딕" w:hAnsi="맑은 고딕"/>
        </w:rPr>
        <w:t xml:space="preserve"> </w:t>
      </w:r>
      <w:proofErr w:type="spellStart"/>
      <w:r w:rsidR="007A2A35">
        <w:rPr>
          <w:rFonts w:ascii="맑은 고딕" w:hAnsi="맑은 고딕" w:hint="eastAsia"/>
        </w:rPr>
        <w:t>이벤트</w:t>
      </w:r>
      <w:r w:rsidR="004D643F" w:rsidRPr="002B08C8">
        <w:rPr>
          <w:rFonts w:ascii="맑은 고딕" w:hAnsi="맑은 고딕" w:hint="eastAsia"/>
        </w:rPr>
        <w:t>맵</w:t>
      </w:r>
      <w:proofErr w:type="spellEnd"/>
      <w:r w:rsidR="004D643F" w:rsidRPr="002B08C8">
        <w:rPr>
          <w:rFonts w:ascii="맑은 고딕" w:hAnsi="맑은 고딕" w:hint="eastAsia"/>
        </w:rPr>
        <w:t xml:space="preserve"> 수정</w:t>
      </w:r>
      <w:r w:rsidR="004D643F" w:rsidRPr="002B08C8">
        <w:rPr>
          <w:rFonts w:ascii="맑은 고딕" w:hAnsi="맑은 고딕"/>
        </w:rPr>
        <w:t xml:space="preserve"> </w:t>
      </w:r>
    </w:p>
    <w:p w14:paraId="78C2E0EE" w14:textId="2BB9453B" w:rsidR="004D643F" w:rsidRPr="002B08C8" w:rsidRDefault="00D7362E" w:rsidP="004D643F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>수정할 맵을 선택한 후 수정버튼을 클릭합니다.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4D643F" w:rsidRPr="002B08C8">
        <w:rPr>
          <w:rFonts w:ascii="맑은 고딕" w:hAnsi="맑은 고딕" w:hint="eastAsia"/>
        </w:rPr>
        <w:t>수정 창이 팝업 됩니다.</w:t>
      </w:r>
      <w:r>
        <w:rPr>
          <w:rFonts w:ascii="맑은 고딕" w:hAnsi="맑은 고딕"/>
        </w:rPr>
        <w:br/>
        <w:t xml:space="preserve">- </w:t>
      </w:r>
      <w:r w:rsidRPr="002B08C8">
        <w:rPr>
          <w:rFonts w:ascii="맑은 고딕" w:hAnsi="맑은 고딕" w:hint="eastAsia"/>
        </w:rPr>
        <w:t>이벤트입력 이름,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 xml:space="preserve">이벤트동작 </w:t>
      </w:r>
      <w:proofErr w:type="spellStart"/>
      <w:r w:rsidRPr="002B08C8">
        <w:rPr>
          <w:rFonts w:ascii="맑은 고딕" w:hAnsi="맑은 고딕" w:hint="eastAsia"/>
        </w:rPr>
        <w:t>이름등</w:t>
      </w:r>
      <w:proofErr w:type="spellEnd"/>
      <w:r w:rsidRPr="002B08C8">
        <w:rPr>
          <w:rFonts w:ascii="맑은 고딕" w:hAnsi="맑은 고딕" w:hint="eastAsia"/>
        </w:rPr>
        <w:t xml:space="preserve"> 수정할 곳을 수정하고 수정 버튼을 클릭하시면 됩니다.</w:t>
      </w:r>
      <w:r w:rsidR="00D774A4">
        <w:rPr>
          <w:rFonts w:ascii="맑은 고딕" w:hAnsi="맑은 고딕"/>
        </w:rPr>
        <w:br/>
      </w:r>
      <w:r w:rsidR="00D774A4">
        <w:rPr>
          <w:rFonts w:ascii="맑은 고딕" w:hAnsi="맑은 고딕"/>
        </w:rPr>
        <w:br/>
      </w:r>
    </w:p>
    <w:p w14:paraId="673BF9CD" w14:textId="64F0EA2C" w:rsidR="004D643F" w:rsidRDefault="004D643F" w:rsidP="004D643F">
      <w:pPr>
        <w:rPr>
          <w:rFonts w:ascii="맑은 고딕" w:hAnsi="맑은 고딕"/>
        </w:rPr>
      </w:pPr>
    </w:p>
    <w:p w14:paraId="4A969E0A" w14:textId="4069BE9C" w:rsidR="00D7362E" w:rsidRPr="002B08C8" w:rsidRDefault="00D7362E" w:rsidP="004D643F">
      <w:pPr>
        <w:rPr>
          <w:rFonts w:ascii="맑은 고딕" w:hAnsi="맑은 고딕"/>
        </w:rPr>
      </w:pPr>
    </w:p>
    <w:p w14:paraId="43321988" w14:textId="33C23D71" w:rsidR="00F7561D" w:rsidRPr="002B08C8" w:rsidRDefault="00D774A4" w:rsidP="00D7362E">
      <w:r w:rsidRPr="002B08C8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17120" behindDoc="1" locked="0" layoutInCell="1" allowOverlap="1" wp14:anchorId="71BEE7B6" wp14:editId="1C427DAA">
                <wp:simplePos x="0" y="0"/>
                <wp:positionH relativeFrom="margin">
                  <wp:posOffset>2937510</wp:posOffset>
                </wp:positionH>
                <wp:positionV relativeFrom="paragraph">
                  <wp:posOffset>21590</wp:posOffset>
                </wp:positionV>
                <wp:extent cx="2995930" cy="447040"/>
                <wp:effectExtent l="19050" t="19050" r="13970" b="10160"/>
                <wp:wrapTight wrapText="bothSides">
                  <wp:wrapPolygon edited="0">
                    <wp:start x="-137" y="-920"/>
                    <wp:lineTo x="-137" y="21170"/>
                    <wp:lineTo x="21563" y="21170"/>
                    <wp:lineTo x="21563" y="-920"/>
                    <wp:lineTo x="-137" y="-920"/>
                  </wp:wrapPolygon>
                </wp:wrapTight>
                <wp:docPr id="3008" name="그룹 3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5930" cy="447040"/>
                          <a:chOff x="0" y="0"/>
                          <a:chExt cx="3035030" cy="447472"/>
                        </a:xfrm>
                      </wpg:grpSpPr>
                      <pic:pic xmlns:pic="http://schemas.openxmlformats.org/drawingml/2006/picture">
                        <pic:nvPicPr>
                          <pic:cNvPr id="3009" name="그림 3009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030" cy="447472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10" name="직사각형 3010"/>
                        <wps:cNvSpPr/>
                        <wps:spPr>
                          <a:xfrm>
                            <a:off x="1525321" y="57979"/>
                            <a:ext cx="1457059" cy="33591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023D1F" id="그룹 3008" o:spid="_x0000_s1026" style="position:absolute;left:0;text-align:left;margin-left:231.3pt;margin-top:1.7pt;width:235.9pt;height:35.2pt;z-index:-249999360;mso-position-horizontal-relative:margin;mso-width-relative:margin" coordsize="30350,447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">
                <v:shape id="그림 3009" o:spid="_x0000_s1027" type="#_x0000_t75" style="position:absolute;width:30350;height:4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" stroked="t" strokecolor="black [3213]" strokeweight="1pt">
                  <v:imagedata r:id="rId188" o:title=""/>
                  <v:path arrowok="t"/>
                </v:shape>
                <v:rect id="직사각형 3010" o:spid="_x0000_s1028" style="position:absolute;left:15253;top:579;width:14570;height:33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 w:rsidR="00D7362E">
        <w:t>2</w:t>
      </w:r>
      <w:r w:rsidR="00CD6771" w:rsidRPr="002B08C8">
        <w:rPr>
          <w:rFonts w:hint="eastAsia"/>
        </w:rPr>
        <w:t xml:space="preserve"> </w:t>
      </w:r>
      <w:r w:rsidR="00CD6771" w:rsidRPr="002B08C8">
        <w:rPr>
          <w:rFonts w:hint="eastAsia"/>
        </w:rPr>
        <w:t>이벤트</w:t>
      </w:r>
      <w:r w:rsidR="00F7561D" w:rsidRPr="002B08C8">
        <w:rPr>
          <w:rFonts w:hint="eastAsia"/>
        </w:rPr>
        <w:t xml:space="preserve"> </w:t>
      </w:r>
      <w:r w:rsidR="00F7561D" w:rsidRPr="002B08C8">
        <w:rPr>
          <w:rFonts w:hint="eastAsia"/>
        </w:rPr>
        <w:t>삭제</w:t>
      </w:r>
      <w:r w:rsidR="00F7561D" w:rsidRPr="002B08C8">
        <w:rPr>
          <w:rFonts w:hint="eastAsia"/>
        </w:rPr>
        <w:t xml:space="preserve"> </w:t>
      </w:r>
      <w:r w:rsidR="00F7561D" w:rsidRPr="002B08C8">
        <w:rPr>
          <w:rFonts w:hint="eastAsia"/>
        </w:rPr>
        <w:t>및</w:t>
      </w:r>
      <w:r w:rsidR="00F7561D" w:rsidRPr="002B08C8">
        <w:rPr>
          <w:rFonts w:hint="eastAsia"/>
        </w:rPr>
        <w:t xml:space="preserve"> </w:t>
      </w:r>
      <w:r w:rsidR="00F7561D" w:rsidRPr="002B08C8">
        <w:rPr>
          <w:rFonts w:hint="eastAsia"/>
        </w:rPr>
        <w:t>모두</w:t>
      </w:r>
      <w:r w:rsidR="00F7561D" w:rsidRPr="002B08C8">
        <w:rPr>
          <w:rFonts w:hint="eastAsia"/>
        </w:rPr>
        <w:t xml:space="preserve"> </w:t>
      </w:r>
      <w:r w:rsidR="00F7561D" w:rsidRPr="002B08C8">
        <w:rPr>
          <w:rFonts w:hint="eastAsia"/>
        </w:rPr>
        <w:t>삭제</w:t>
      </w:r>
    </w:p>
    <w:p w14:paraId="4B6A6A69" w14:textId="27FD41AB" w:rsidR="00F7561D" w:rsidRPr="002B08C8" w:rsidRDefault="00D7362E" w:rsidP="00F7561D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394496" behindDoc="1" locked="0" layoutInCell="1" allowOverlap="1" wp14:anchorId="1BB66167" wp14:editId="3DDBB1F5">
            <wp:simplePos x="0" y="0"/>
            <wp:positionH relativeFrom="margin">
              <wp:posOffset>3924300</wp:posOffset>
            </wp:positionH>
            <wp:positionV relativeFrom="paragraph">
              <wp:posOffset>241300</wp:posOffset>
            </wp:positionV>
            <wp:extent cx="1990725" cy="1260475"/>
            <wp:effectExtent l="19050" t="19050" r="28575" b="15875"/>
            <wp:wrapTight wrapText="bothSides">
              <wp:wrapPolygon edited="0">
                <wp:start x="-207" y="-326"/>
                <wp:lineTo x="-207" y="21546"/>
                <wp:lineTo x="21703" y="21546"/>
                <wp:lineTo x="21703" y="-326"/>
                <wp:lineTo x="-207" y="-326"/>
              </wp:wrapPolygon>
            </wp:wrapTight>
            <wp:docPr id="113" name="그림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2015-09-22_184510.png"/>
                    <pic:cNvPicPr/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604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362E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F7561D" w:rsidRPr="00D7362E">
        <w:rPr>
          <w:rFonts w:ascii="맑은 고딕" w:hAnsi="맑은 고딕" w:hint="eastAsia"/>
        </w:rPr>
        <w:t xml:space="preserve">리스트를 선택하시고 </w:t>
      </w:r>
      <w:r w:rsidR="00F7561D" w:rsidRPr="00D7362E">
        <w:rPr>
          <w:rFonts w:ascii="맑은 고딕" w:hAnsi="맑은 고딕"/>
        </w:rPr>
        <w:t>‘</w:t>
      </w:r>
      <w:r w:rsidR="00F7561D" w:rsidRPr="00D7362E">
        <w:rPr>
          <w:rFonts w:ascii="맑은 고딕" w:hAnsi="맑은 고딕" w:hint="eastAsia"/>
        </w:rPr>
        <w:t>삭제</w:t>
      </w:r>
      <w:r w:rsidR="00F7561D" w:rsidRPr="00D7362E">
        <w:rPr>
          <w:rFonts w:ascii="맑은 고딕" w:hAnsi="맑은 고딕"/>
        </w:rPr>
        <w:t>’</w:t>
      </w:r>
      <w:r w:rsidR="00F7561D" w:rsidRPr="00D7362E">
        <w:rPr>
          <w:rFonts w:ascii="맑은 고딕" w:hAnsi="맑은 고딕" w:hint="eastAsia"/>
        </w:rPr>
        <w:t xml:space="preserve"> 버튼을 클릭하시면 삭제됩니다. </w:t>
      </w:r>
      <w:r w:rsidR="00F7561D" w:rsidRPr="00D7362E">
        <w:rPr>
          <w:rFonts w:ascii="맑은 고딕" w:hAnsi="맑은 고딕" w:hint="eastAsia"/>
          <w:color w:val="FF0000"/>
        </w:rPr>
        <w:t>(삭제는 신중하게 결정하세요)</w:t>
      </w:r>
      <w:r>
        <w:rPr>
          <w:rFonts w:ascii="맑은 고딕" w:hAnsi="맑은 고딕"/>
          <w:color w:val="FF0000"/>
        </w:rPr>
        <w:br/>
      </w:r>
      <w:r>
        <w:rPr>
          <w:rFonts w:ascii="맑은 고딕" w:hAnsi="맑은 고딕"/>
        </w:rPr>
        <w:t>-</w:t>
      </w:r>
      <w:r w:rsidR="00F7561D" w:rsidRPr="002B08C8">
        <w:rPr>
          <w:rFonts w:ascii="맑은 고딕" w:hAnsi="맑은 고딕" w:hint="eastAsia"/>
        </w:rPr>
        <w:t xml:space="preserve"> 리스트 전체를 삭제할 때 </w:t>
      </w:r>
      <w:r w:rsidR="00F7561D" w:rsidRPr="002B08C8">
        <w:rPr>
          <w:rFonts w:ascii="맑은 고딕" w:hAnsi="맑은 고딕"/>
        </w:rPr>
        <w:t>‘</w:t>
      </w:r>
      <w:r w:rsidR="00F7561D" w:rsidRPr="002B08C8">
        <w:rPr>
          <w:rFonts w:ascii="맑은 고딕" w:hAnsi="맑은 고딕" w:hint="eastAsia"/>
        </w:rPr>
        <w:t>모두 삭제</w:t>
      </w:r>
      <w:r w:rsidR="00F7561D" w:rsidRPr="002B08C8">
        <w:rPr>
          <w:rFonts w:ascii="맑은 고딕" w:hAnsi="맑은 고딕"/>
        </w:rPr>
        <w:t>’</w:t>
      </w:r>
      <w:r w:rsidR="00F7561D" w:rsidRPr="002B08C8">
        <w:rPr>
          <w:rFonts w:ascii="맑은 고딕" w:hAnsi="맑은 고딕" w:hint="eastAsia"/>
        </w:rPr>
        <w:t xml:space="preserve"> 버튼을 누르면 다시 한번 삭제여부를 물어볼 때 </w:t>
      </w:r>
      <w:r w:rsidR="00F7561D" w:rsidRPr="002B08C8">
        <w:rPr>
          <w:rFonts w:ascii="맑은 고딕" w:hAnsi="맑은 고딕"/>
        </w:rPr>
        <w:t>‘</w:t>
      </w:r>
      <w:r w:rsidR="00F7561D" w:rsidRPr="002B08C8">
        <w:rPr>
          <w:rFonts w:ascii="맑은 고딕" w:hAnsi="맑은 고딕" w:hint="eastAsia"/>
        </w:rPr>
        <w:t>예</w:t>
      </w:r>
      <w:r w:rsidR="00F7561D" w:rsidRPr="002B08C8">
        <w:rPr>
          <w:rFonts w:ascii="맑은 고딕" w:hAnsi="맑은 고딕"/>
        </w:rPr>
        <w:t xml:space="preserve">’ </w:t>
      </w:r>
      <w:r w:rsidR="00F7561D" w:rsidRPr="002B08C8">
        <w:rPr>
          <w:rFonts w:ascii="맑은 고딕" w:hAnsi="맑은 고딕" w:hint="eastAsia"/>
        </w:rPr>
        <w:t>버튼을 누르면 리스트 전체가 삭제됩니다.</w:t>
      </w:r>
    </w:p>
    <w:p w14:paraId="10C9A17B" w14:textId="77777777" w:rsidR="00F7561D" w:rsidRPr="002B08C8" w:rsidRDefault="00F7561D" w:rsidP="00F7561D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22449545" w14:textId="77777777" w:rsidR="00142E75" w:rsidRPr="002B08C8" w:rsidRDefault="00142E75" w:rsidP="00142E75">
      <w:pPr>
        <w:pStyle w:val="2"/>
        <w:rPr>
          <w:rFonts w:ascii="맑은 고딕" w:hAnsi="맑은 고딕"/>
        </w:rPr>
      </w:pPr>
      <w:bookmarkStart w:id="119" w:name="_Toc17460789"/>
      <w:bookmarkStart w:id="120" w:name="_Toc69819993"/>
      <w:r w:rsidRPr="002B08C8">
        <w:rPr>
          <w:rFonts w:ascii="맑은 고딕" w:hAnsi="맑은 고딕" w:hint="eastAsia"/>
        </w:rPr>
        <w:lastRenderedPageBreak/>
        <w:t>4.</w:t>
      </w:r>
      <w:r w:rsidR="00590453" w:rsidRPr="002B08C8">
        <w:rPr>
          <w:rFonts w:ascii="맑은 고딕" w:hAnsi="맑은 고딕"/>
        </w:rPr>
        <w:t xml:space="preserve">9 </w:t>
      </w:r>
      <w:r w:rsidRPr="002B08C8">
        <w:rPr>
          <w:rFonts w:ascii="맑은 고딕" w:hAnsi="맑은 고딕" w:hint="eastAsia"/>
        </w:rPr>
        <w:t>스크린 설정</w:t>
      </w:r>
      <w:bookmarkEnd w:id="119"/>
      <w:bookmarkEnd w:id="120"/>
    </w:p>
    <w:p w14:paraId="3C1F4AA3" w14:textId="195AEB8A" w:rsidR="00142E75" w:rsidRPr="002B08C8" w:rsidRDefault="00B2560B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45408" behindDoc="1" locked="0" layoutInCell="1" allowOverlap="1" wp14:anchorId="2A6DF166" wp14:editId="3046DD9F">
                <wp:simplePos x="0" y="0"/>
                <wp:positionH relativeFrom="margin">
                  <wp:align>right</wp:align>
                </wp:positionH>
                <wp:positionV relativeFrom="paragraph">
                  <wp:posOffset>240440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804" name="그룹 2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805" name="그림 2805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06" name="직사각형 2806"/>
                        <wps:cNvSpPr/>
                        <wps:spPr>
                          <a:xfrm>
                            <a:off x="95250" y="2858051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62B037" id="그룹 2804" o:spid="_x0000_s1026" style="position:absolute;left:0;text-align:left;margin-left:116.55pt;margin-top:18.95pt;width:167.75pt;height:235.5pt;z-index:-250371072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">
                <v:shape id="그림 2805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806" o:spid="_x0000_s1028" style="position:absolute;left:952;top:28580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177F2F80" w14:textId="5500C38D" w:rsidR="00F7561D" w:rsidRPr="002B08C8" w:rsidRDefault="005F5AC4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화면 출력에 대한 </w:t>
      </w:r>
      <w:r w:rsidR="00F7561D" w:rsidRPr="002B08C8">
        <w:rPr>
          <w:rFonts w:ascii="맑은 고딕" w:hAnsi="맑은 고딕" w:hint="eastAsia"/>
        </w:rPr>
        <w:t>네트워크 사용률과 CPU 사용률을 결정하는 설정합니다.</w:t>
      </w:r>
    </w:p>
    <w:p w14:paraId="054E04A4" w14:textId="77777777" w:rsidR="00F7561D" w:rsidRPr="002B08C8" w:rsidRDefault="00F7561D" w:rsidP="00142E75">
      <w:pPr>
        <w:rPr>
          <w:rFonts w:ascii="맑은 고딕" w:hAnsi="맑은 고딕"/>
        </w:rPr>
      </w:pPr>
    </w:p>
    <w:p w14:paraId="1D14B177" w14:textId="6C8451E9" w:rsidR="005F5AC4" w:rsidRPr="002B08C8" w:rsidRDefault="00D774A4" w:rsidP="005F5AC4">
      <w:pPr>
        <w:rPr>
          <w:rFonts w:ascii="맑은 고딕" w:hAnsi="맑은 고딕"/>
          <w:b/>
        </w:rPr>
      </w:pPr>
      <w:r>
        <w:rPr>
          <w:rFonts w:ascii="맑은 고딕" w:hAnsi="맑은 고딕"/>
          <w:b/>
        </w:rPr>
        <w:t>1</w:t>
      </w:r>
      <w:r w:rsidR="005F5AC4" w:rsidRPr="002B08C8">
        <w:rPr>
          <w:rFonts w:ascii="맑은 고딕" w:hAnsi="맑은 고딕" w:hint="eastAsia"/>
          <w:b/>
        </w:rPr>
        <w:t xml:space="preserve"> 영상 출력 시 빠른 스트림 전환 사용 </w:t>
      </w:r>
      <w:r w:rsidR="005F5AC4" w:rsidRPr="002B08C8">
        <w:rPr>
          <w:rFonts w:ascii="맑은 고딕" w:hAnsi="맑은 고딕"/>
          <w:b/>
        </w:rPr>
        <w:t>(</w:t>
      </w:r>
      <w:r w:rsidR="005F5AC4" w:rsidRPr="002B08C8">
        <w:rPr>
          <w:rFonts w:ascii="맑은 고딕" w:hAnsi="맑은 고딕" w:hint="eastAsia"/>
          <w:b/>
        </w:rPr>
        <w:t>네트워크 사용률 높음)</w:t>
      </w:r>
    </w:p>
    <w:p w14:paraId="4819B8EB" w14:textId="0B6E10E0" w:rsidR="00142E75" w:rsidRPr="002B08C8" w:rsidRDefault="00D774A4" w:rsidP="00142E7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397568" behindDoc="1" locked="0" layoutInCell="1" allowOverlap="1" wp14:anchorId="3816628F" wp14:editId="29B0D988">
                <wp:simplePos x="0" y="0"/>
                <wp:positionH relativeFrom="margin">
                  <wp:align>right</wp:align>
                </wp:positionH>
                <wp:positionV relativeFrom="paragraph">
                  <wp:posOffset>1620276</wp:posOffset>
                </wp:positionV>
                <wp:extent cx="3733800" cy="681990"/>
                <wp:effectExtent l="19050" t="19050" r="19050" b="22860"/>
                <wp:wrapTight wrapText="bothSides">
                  <wp:wrapPolygon edited="0">
                    <wp:start x="-110" y="-603"/>
                    <wp:lineTo x="-110" y="21721"/>
                    <wp:lineTo x="21600" y="21721"/>
                    <wp:lineTo x="21600" y="-603"/>
                    <wp:lineTo x="-110" y="-603"/>
                  </wp:wrapPolygon>
                </wp:wrapTight>
                <wp:docPr id="3011" name="그룹 3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800" cy="681990"/>
                          <a:chOff x="0" y="0"/>
                          <a:chExt cx="3733800" cy="681990"/>
                        </a:xfrm>
                      </wpg:grpSpPr>
                      <pic:pic xmlns:pic="http://schemas.openxmlformats.org/drawingml/2006/picture">
                        <pic:nvPicPr>
                          <pic:cNvPr id="2224" name="그림 2224"/>
                          <pic:cNvPicPr>
                            <a:picLocks noChangeAspect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0" cy="6819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7" name="직사각형 77"/>
                        <wps:cNvSpPr/>
                        <wps:spPr>
                          <a:xfrm>
                            <a:off x="60081" y="60081"/>
                            <a:ext cx="295275" cy="57150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68562D" id="그룹 3011" o:spid="_x0000_s1026" style="position:absolute;left:0;text-align:left;margin-left:242.8pt;margin-top:127.6pt;width:294pt;height:53.7pt;z-index:-250918912;mso-position-horizontal:right;mso-position-horizontal-relative:margin;mso-width-relative:margin;mso-height-relative:margin" coordsize="37338,68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">
                <v:shape id="그림 2224" o:spid="_x0000_s1027" type="#_x0000_t75" style="position:absolute;width:37338;height:6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" stroked="t" strokecolor="black [3213]" strokeweight="1pt">
                  <v:imagedata r:id="rId227" o:title=""/>
                  <v:path arrowok="t"/>
                </v:shape>
                <v:rect id="직사각형 77" o:spid="_x0000_s1028" style="position:absolute;left:600;top:600;width:2953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5F5AC4" w:rsidRPr="002B08C8">
        <w:rPr>
          <w:rFonts w:ascii="맑은 고딕" w:hAnsi="맑은 고딕" w:hint="eastAsia"/>
        </w:rPr>
        <w:t>고해상</w:t>
      </w:r>
      <w:r w:rsidR="00142E75" w:rsidRPr="002B08C8">
        <w:rPr>
          <w:rFonts w:ascii="맑은 고딕" w:hAnsi="맑은 고딕" w:hint="eastAsia"/>
        </w:rPr>
        <w:t xml:space="preserve">도와 저해상도 2개를 전송하거나 </w:t>
      </w:r>
      <w:r w:rsidR="005F5AC4" w:rsidRPr="002B08C8">
        <w:rPr>
          <w:rFonts w:ascii="맑은 고딕" w:hAnsi="맑은 고딕" w:hint="eastAsia"/>
        </w:rPr>
        <w:t xml:space="preserve">사용하는 해상도를 </w:t>
      </w:r>
      <w:r w:rsidR="00142E75" w:rsidRPr="002B08C8">
        <w:rPr>
          <w:rFonts w:ascii="맑은 고딕" w:hAnsi="맑은 고딕" w:hint="eastAsia"/>
        </w:rPr>
        <w:t>1개씩 전송하는 방식을 설정합니다. (일반적으로는 기본으로 사용하여 고해상도,</w:t>
      </w:r>
      <w:r w:rsidR="00142E75" w:rsidRPr="002B08C8">
        <w:rPr>
          <w:rFonts w:ascii="맑은 고딕" w:hAnsi="맑은 고딕"/>
        </w:rPr>
        <w:t xml:space="preserve"> </w:t>
      </w:r>
      <w:r w:rsidR="00142E75" w:rsidRPr="002B08C8">
        <w:rPr>
          <w:rFonts w:ascii="맑은 고딕" w:hAnsi="맑은 고딕" w:hint="eastAsia"/>
        </w:rPr>
        <w:t xml:space="preserve">저해상도를 </w:t>
      </w:r>
      <w:r w:rsidR="00104BF0" w:rsidRPr="002B08C8">
        <w:rPr>
          <w:rFonts w:ascii="맑은 고딕" w:hAnsi="맑은 고딕" w:hint="eastAsia"/>
        </w:rPr>
        <w:t>두</w:t>
      </w:r>
      <w:r w:rsidR="00142E75" w:rsidRPr="002B08C8">
        <w:rPr>
          <w:rFonts w:ascii="맑은 고딕" w:hAnsi="맑은 고딕" w:hint="eastAsia"/>
        </w:rPr>
        <w:t>개를 동시에 받지만 네트워크 환경이 안 좋은 곳에서는 설정을 해제하시면 고</w:t>
      </w:r>
      <w:r w:rsidR="00104BF0" w:rsidRPr="002B08C8">
        <w:rPr>
          <w:rFonts w:ascii="맑은 고딕" w:hAnsi="맑은 고딕" w:hint="eastAsia"/>
        </w:rPr>
        <w:t>해</w:t>
      </w:r>
      <w:r w:rsidR="00142E75" w:rsidRPr="002B08C8">
        <w:rPr>
          <w:rFonts w:ascii="맑은 고딕" w:hAnsi="맑은 고딕" w:hint="eastAsia"/>
        </w:rPr>
        <w:t>상도,</w:t>
      </w:r>
      <w:r w:rsidR="00142E75" w:rsidRPr="002B08C8">
        <w:rPr>
          <w:rFonts w:ascii="맑은 고딕" w:hAnsi="맑은 고딕"/>
        </w:rPr>
        <w:t xml:space="preserve"> </w:t>
      </w:r>
      <w:r w:rsidR="00142E75" w:rsidRPr="002B08C8">
        <w:rPr>
          <w:rFonts w:ascii="맑은 고딕" w:hAnsi="맑은 고딕" w:hint="eastAsia"/>
        </w:rPr>
        <w:t>저해상도 둘</w:t>
      </w:r>
      <w:r w:rsidR="00104BF0" w:rsidRPr="002B08C8">
        <w:rPr>
          <w:rFonts w:ascii="맑은 고딕" w:hAnsi="맑은 고딕" w:hint="eastAsia"/>
        </w:rPr>
        <w:t xml:space="preserve"> </w:t>
      </w:r>
      <w:r w:rsidR="00142E75" w:rsidRPr="002B08C8">
        <w:rPr>
          <w:rFonts w:ascii="맑은 고딕" w:hAnsi="맑은 고딕" w:hint="eastAsia"/>
        </w:rPr>
        <w:t xml:space="preserve">중 보고 있는 화면의 해상도만 전송하여 네트워크 </w:t>
      </w:r>
      <w:proofErr w:type="spellStart"/>
      <w:r w:rsidR="00142E75" w:rsidRPr="002B08C8">
        <w:rPr>
          <w:rFonts w:ascii="맑은 고딕" w:hAnsi="맑은 고딕" w:hint="eastAsia"/>
        </w:rPr>
        <w:t>전송량을</w:t>
      </w:r>
      <w:proofErr w:type="spellEnd"/>
      <w:r w:rsidR="00142E75" w:rsidRPr="002B08C8">
        <w:rPr>
          <w:rFonts w:ascii="맑은 고딕" w:hAnsi="맑은 고딕" w:hint="eastAsia"/>
        </w:rPr>
        <w:t xml:space="preserve"> 줄일</w:t>
      </w:r>
      <w:r w:rsidR="00BE7852" w:rsidRPr="002B08C8">
        <w:rPr>
          <w:rFonts w:ascii="맑은 고딕" w:hAnsi="맑은 고딕" w:hint="eastAsia"/>
        </w:rPr>
        <w:t xml:space="preserve"> </w:t>
      </w:r>
      <w:r w:rsidR="00142E75" w:rsidRPr="002B08C8">
        <w:rPr>
          <w:rFonts w:ascii="맑은 고딕" w:hAnsi="맑은 고딕" w:hint="eastAsia"/>
        </w:rPr>
        <w:t>수 있습니다.)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사용 유무로 체크박스 선택 (기본 사용으로 설정)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  <w:b/>
          <w:color w:val="FF0000"/>
          <w:sz w:val="28"/>
          <w:szCs w:val="28"/>
        </w:rPr>
        <w:t>※ ※</w:t>
      </w:r>
      <w:r w:rsidR="00142E75" w:rsidRPr="002B08C8">
        <w:rPr>
          <w:rFonts w:ascii="맑은 고딕" w:hAnsi="맑은 고딕" w:hint="eastAsia"/>
        </w:rPr>
        <w:t xml:space="preserve"> 주의)</w:t>
      </w:r>
      <w:r w:rsidR="00142E75" w:rsidRPr="002B08C8">
        <w:rPr>
          <w:rFonts w:ascii="맑은 고딕" w:hAnsi="맑은 고딕"/>
        </w:rPr>
        <w:t xml:space="preserve"> </w:t>
      </w:r>
      <w:r w:rsidR="00142E75" w:rsidRPr="002B08C8">
        <w:rPr>
          <w:rFonts w:ascii="맑은 고딕" w:hAnsi="맑은 고딕" w:hint="eastAsia"/>
        </w:rPr>
        <w:t>체크를 해제하시면 고해상도에서 음성 송수신이 가능하고 저해상도에서는 음성 송수신이 불가능합니다.</w:t>
      </w:r>
    </w:p>
    <w:p w14:paraId="1DD7F7E6" w14:textId="0FE8C7BF" w:rsidR="00A61E2F" w:rsidRPr="002B08C8" w:rsidRDefault="00D774A4" w:rsidP="00142E75">
      <w:pPr>
        <w:rPr>
          <w:rFonts w:ascii="맑은 고딕" w:hAnsi="맑은 고딕"/>
          <w:b/>
        </w:rPr>
      </w:pPr>
      <w:r>
        <w:rPr>
          <w:rFonts w:ascii="맑은 고딕" w:hAnsi="맑은 고딕"/>
          <w:b/>
        </w:rPr>
        <w:t>2</w:t>
      </w:r>
      <w:r w:rsidR="00A61E2F" w:rsidRPr="002B08C8">
        <w:rPr>
          <w:rFonts w:ascii="맑은 고딕" w:hAnsi="맑은 고딕"/>
          <w:b/>
        </w:rPr>
        <w:t xml:space="preserve"> </w:t>
      </w:r>
      <w:r w:rsidR="00A61E2F" w:rsidRPr="002B08C8">
        <w:rPr>
          <w:rFonts w:ascii="맑은 고딕" w:hAnsi="맑은 고딕" w:hint="eastAsia"/>
          <w:b/>
        </w:rPr>
        <w:t xml:space="preserve">영상 출력 시 선명하게 하기 </w:t>
      </w:r>
      <w:r w:rsidR="00A61E2F" w:rsidRPr="002B08C8">
        <w:rPr>
          <w:rFonts w:ascii="맑은 고딕" w:hAnsi="맑은 고딕"/>
          <w:b/>
        </w:rPr>
        <w:t xml:space="preserve">(CPU </w:t>
      </w:r>
      <w:r w:rsidR="00A61E2F" w:rsidRPr="002B08C8">
        <w:rPr>
          <w:rFonts w:ascii="맑은 고딕" w:hAnsi="맑은 고딕" w:hint="eastAsia"/>
          <w:b/>
        </w:rPr>
        <w:t>사용률 높음)</w:t>
      </w:r>
    </w:p>
    <w:p w14:paraId="26BA98D8" w14:textId="046B7F94" w:rsidR="00142E75" w:rsidRPr="002B08C8" w:rsidRDefault="00A61E2F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선명한 영상을 보시려면 기본을 유지하시고 시스템 </w:t>
      </w:r>
      <w:r w:rsidRPr="002B08C8">
        <w:rPr>
          <w:rFonts w:ascii="맑은 고딕" w:hAnsi="맑은 고딕"/>
        </w:rPr>
        <w:t>PC</w:t>
      </w:r>
      <w:r w:rsidRPr="002B08C8">
        <w:rPr>
          <w:rFonts w:ascii="맑은 고딕" w:hAnsi="맑은 고딕" w:hint="eastAsia"/>
        </w:rPr>
        <w:t xml:space="preserve">의 </w:t>
      </w:r>
      <w:r w:rsidRPr="002B08C8">
        <w:rPr>
          <w:rFonts w:ascii="맑은 고딕" w:hAnsi="맑은 고딕"/>
        </w:rPr>
        <w:t xml:space="preserve">CPU </w:t>
      </w:r>
      <w:r w:rsidRPr="002B08C8">
        <w:rPr>
          <w:rFonts w:ascii="맑은 고딕" w:hAnsi="맑은 고딕" w:hint="eastAsia"/>
        </w:rPr>
        <w:t>사용량이 높으시면 체크를 해지하시고 사용하세요.</w:t>
      </w:r>
      <w:r w:rsidR="00D774A4">
        <w:rPr>
          <w:rFonts w:ascii="맑은 고딕" w:hAnsi="맑은 고딕"/>
        </w:rPr>
        <w:br/>
      </w:r>
      <w:r w:rsidR="00142E75" w:rsidRPr="002B08C8">
        <w:rPr>
          <w:rFonts w:ascii="맑은 고딕" w:hAnsi="맑은 고딕"/>
        </w:rPr>
        <w:br w:type="page"/>
      </w:r>
    </w:p>
    <w:p w14:paraId="5F866166" w14:textId="77777777" w:rsidR="00142E75" w:rsidRPr="002B08C8" w:rsidRDefault="00142E75" w:rsidP="00142E75">
      <w:pPr>
        <w:pStyle w:val="2"/>
        <w:rPr>
          <w:rFonts w:ascii="맑은 고딕" w:hAnsi="맑은 고딕"/>
        </w:rPr>
      </w:pPr>
      <w:bookmarkStart w:id="121" w:name="_Toc17460790"/>
      <w:bookmarkStart w:id="122" w:name="_Toc69819994"/>
      <w:r w:rsidRPr="002B08C8">
        <w:rPr>
          <w:rFonts w:ascii="맑은 고딕" w:hAnsi="맑은 고딕" w:hint="eastAsia"/>
        </w:rPr>
        <w:lastRenderedPageBreak/>
        <w:t>4.1</w:t>
      </w:r>
      <w:r w:rsidR="00590453" w:rsidRPr="002B08C8">
        <w:rPr>
          <w:rFonts w:ascii="맑은 고딕" w:hAnsi="맑은 고딕"/>
        </w:rPr>
        <w:t xml:space="preserve">0 </w:t>
      </w:r>
      <w:r w:rsidRPr="002B08C8">
        <w:rPr>
          <w:rFonts w:ascii="맑은 고딕" w:hAnsi="맑은 고딕" w:hint="eastAsia"/>
        </w:rPr>
        <w:t>사용자 분할 화면 설정</w:t>
      </w:r>
      <w:bookmarkEnd w:id="121"/>
      <w:bookmarkEnd w:id="122"/>
    </w:p>
    <w:p w14:paraId="41535D9C" w14:textId="2B0A00F2" w:rsidR="00142E75" w:rsidRPr="002B08C8" w:rsidRDefault="00B2560B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47456" behindDoc="1" locked="0" layoutInCell="1" allowOverlap="1" wp14:anchorId="7A61CA34" wp14:editId="0095F5CD">
                <wp:simplePos x="0" y="0"/>
                <wp:positionH relativeFrom="margin">
                  <wp:align>right</wp:align>
                </wp:positionH>
                <wp:positionV relativeFrom="paragraph">
                  <wp:posOffset>144210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807" name="그룹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808" name="그림 2808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09" name="직사각형 2809"/>
                        <wps:cNvSpPr/>
                        <wps:spPr>
                          <a:xfrm>
                            <a:off x="95250" y="3067172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CEE29F" id="그룹 2807" o:spid="_x0000_s1026" style="position:absolute;left:0;text-align:left;margin-left:116.55pt;margin-top:11.35pt;width:167.75pt;height:235.5pt;z-index:-250369024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">
                <v:shape id="그림 2808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" stroked="t" strokecolor="black [3213]" strokeweight="1pt">
                  <v:imagedata r:id="rId83" o:title=""/>
                  <v:path arrowok="t"/>
                </v:shape>
                <v:rect id="직사각형 2809" o:spid="_x0000_s1028" style="position:absolute;left:952;top:30671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142E75" w:rsidRPr="002B08C8">
        <w:rPr>
          <w:rFonts w:ascii="맑은 고딕" w:hAnsi="맑은 고딕" w:hint="eastAsia"/>
        </w:rPr>
        <w:t>기본으로 만들어진 분할화면 14종 이외의 분할화면을 만들어 사용할 수 있습니다.</w:t>
      </w:r>
    </w:p>
    <w:p w14:paraId="363AF9D9" w14:textId="22196724" w:rsidR="00142E75" w:rsidRPr="002B08C8" w:rsidRDefault="00142E75" w:rsidP="00142E75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- 설정에서 사용자 분할 화면을 선택합니다.</w:t>
      </w:r>
    </w:p>
    <w:p w14:paraId="22FF4330" w14:textId="2ED3E032" w:rsidR="00087E61" w:rsidRDefault="00087E6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27360" behindDoc="1" locked="0" layoutInCell="1" allowOverlap="1" wp14:anchorId="4060B2AE" wp14:editId="4B22B8E6">
                <wp:simplePos x="0" y="0"/>
                <wp:positionH relativeFrom="margin">
                  <wp:posOffset>-635</wp:posOffset>
                </wp:positionH>
                <wp:positionV relativeFrom="paragraph">
                  <wp:posOffset>3101975</wp:posOffset>
                </wp:positionV>
                <wp:extent cx="5943600" cy="3319145"/>
                <wp:effectExtent l="19050" t="19050" r="19050" b="14605"/>
                <wp:wrapTight wrapText="bothSides">
                  <wp:wrapPolygon edited="0">
                    <wp:start x="-69" y="-124"/>
                    <wp:lineTo x="-69" y="21571"/>
                    <wp:lineTo x="21600" y="21571"/>
                    <wp:lineTo x="21600" y="-124"/>
                    <wp:lineTo x="-69" y="-124"/>
                  </wp:wrapPolygon>
                </wp:wrapTight>
                <wp:docPr id="3025" name="그룹 3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19145"/>
                          <a:chOff x="0" y="0"/>
                          <a:chExt cx="5943600" cy="3319145"/>
                        </a:xfrm>
                      </wpg:grpSpPr>
                      <pic:pic xmlns:pic="http://schemas.openxmlformats.org/drawingml/2006/picture">
                        <pic:nvPicPr>
                          <pic:cNvPr id="2225" name="그림 2225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191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068" name="직사각형 2068"/>
                        <wps:cNvSpPr/>
                        <wps:spPr>
                          <a:xfrm>
                            <a:off x="1654106" y="196850"/>
                            <a:ext cx="1678373" cy="32004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직사각형 507"/>
                        <wps:cNvSpPr/>
                        <wps:spPr>
                          <a:xfrm>
                            <a:off x="2009775" y="517525"/>
                            <a:ext cx="3583305" cy="258539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직사각형 505"/>
                        <wps:cNvSpPr/>
                        <wps:spPr>
                          <a:xfrm>
                            <a:off x="31750" y="222250"/>
                            <a:ext cx="1433830" cy="3032126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2" name="타원 3012"/>
                        <wps:cNvSpPr/>
                        <wps:spPr>
                          <a:xfrm>
                            <a:off x="647700" y="1419225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3" name="Text Box 3013"/>
                        <wps:cNvSpPr txBox="1"/>
                        <wps:spPr>
                          <a:xfrm>
                            <a:off x="698500" y="1336675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092AC4" w14:textId="77777777" w:rsidR="00733671" w:rsidRPr="003336FB" w:rsidRDefault="00733671" w:rsidP="00D774A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1" name="타원 3021"/>
                        <wps:cNvSpPr/>
                        <wps:spPr>
                          <a:xfrm>
                            <a:off x="3378200" y="273050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2" name="Text Box 3022"/>
                        <wps:cNvSpPr txBox="1"/>
                        <wps:spPr>
                          <a:xfrm>
                            <a:off x="3429000" y="190500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C03EF7" w14:textId="05792500" w:rsidR="00733671" w:rsidRPr="003336FB" w:rsidRDefault="00733671" w:rsidP="00D774A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3" name="타원 3023"/>
                        <wps:cNvSpPr/>
                        <wps:spPr>
                          <a:xfrm>
                            <a:off x="3660775" y="1584325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4" name="Text Box 3024"/>
                        <wps:cNvSpPr txBox="1"/>
                        <wps:spPr>
                          <a:xfrm>
                            <a:off x="3711575" y="1501775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2E61098" w14:textId="64481A5C" w:rsidR="00733671" w:rsidRPr="003336FB" w:rsidRDefault="00733671" w:rsidP="00D774A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60B2AE" id="그룹 3025" o:spid="_x0000_s1665" style="position:absolute;margin-left:-.05pt;margin-top:244.25pt;width:468pt;height:261.35pt;z-index:-249989120;mso-position-horizontal-relative:margin" coordsize="59436,3319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">
                <v:shape id="그림 2225" o:spid="_x0000_s1666" type="#_x0000_t75" style="position:absolute;width:59436;height:33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" stroked="t" strokecolor="black [3213]" strokeweight="1pt">
                  <v:imagedata r:id="rId229" o:title=""/>
                  <v:path arrowok="t"/>
                </v:shape>
                <v:rect id="직사각형 2068" o:spid="_x0000_s1667" style="position:absolute;left:16541;top:1968;width:16783;height:3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" filled="f" strokecolor="red" strokeweight="1.25pt"/>
                <v:rect id="직사각형 507" o:spid="_x0000_s1668" style="position:absolute;left:20097;top:5175;width:35833;height:25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" filled="f" strokecolor="red" strokeweight="1.25pt"/>
                <v:rect id="직사각형 505" o:spid="_x0000_s1669" style="position:absolute;left:317;top:2222;width:14338;height:303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" filled="f" strokecolor="red" strokeweight="1.25pt"/>
                <v:oval id="타원 3012" o:spid="_x0000_s1670" style="position:absolute;left:6477;top:14192;width:1841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" fillcolor="white [3212]" strokecolor="black [3213]" strokeweight="1pt"/>
                <v:shape id="Text Box 3013" o:spid="_x0000_s1671" type="#_x0000_t202" style="position:absolute;left:6985;top:13366;width:1289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" filled="f" stroked="f" strokeweight=".5pt">
                  <v:textbox inset="0,0,0,0">
                    <w:txbxContent>
                      <w:p w14:paraId="4C092AC4" w14:textId="77777777" w:rsidR="00733671" w:rsidRPr="003336FB" w:rsidRDefault="00733671" w:rsidP="00D774A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3021" o:spid="_x0000_s1672" style="position:absolute;left:33782;top:2730;width:1841;height:17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" fillcolor="white [3212]" strokecolor="black [3213]" strokeweight="1pt"/>
                <v:shape id="Text Box 3022" o:spid="_x0000_s1673" type="#_x0000_t202" style="position:absolute;left:34290;top:1905;width:1289;height:2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" filled="f" stroked="f" strokeweight=".5pt">
                  <v:textbox inset="0,0,0,0">
                    <w:txbxContent>
                      <w:p w14:paraId="31C03EF7" w14:textId="05792500" w:rsidR="00733671" w:rsidRPr="003336FB" w:rsidRDefault="00733671" w:rsidP="00D774A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3023" o:spid="_x0000_s1674" style="position:absolute;left:36607;top:15843;width:1842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" fillcolor="white [3212]" strokecolor="black [3213]" strokeweight="1pt"/>
                <v:shape id="Text Box 3024" o:spid="_x0000_s1675" type="#_x0000_t202" style="position:absolute;left:37115;top:15017;width:1289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" filled="f" stroked="f" strokeweight=".5pt">
                  <v:textbox inset="0,0,0,0">
                    <w:txbxContent>
                      <w:p w14:paraId="62E61098" w14:textId="64481A5C" w:rsidR="00733671" w:rsidRPr="003336FB" w:rsidRDefault="00733671" w:rsidP="00D774A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142E75" w:rsidRPr="002B08C8">
        <w:rPr>
          <w:rFonts w:ascii="맑은 고딕" w:hAnsi="맑은 고딕" w:hint="eastAsia"/>
        </w:rPr>
        <w:t>1. 사용자 분할 화면 리스트에 추가를 선택하면 분할 화면 이름에 new_layout1이라는 이름이 지정됩니다.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2. 분할 화면 이름을 바꾸시려면 이름을 입력합니다.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 xml:space="preserve">3. 행과 열의 칸수를 선택합니다. 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4. 사용자 분할 화면 리스트에 이름을 클릭하시면 이름과 분할이 지정됩니다.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5. 분할된 화면을 마우스로 드래그하여 화면 분할을 만듭니다.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6. 화면 분할을 취소하려면 화면에 우클릭 하시고 분할 해제를 선택하시면 전으로 돌아갑니다.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 xml:space="preserve">7. 화면 분할을 하시고 해상도를 높이려면 우클릭하여 고해상도를 선택하세요. </w:t>
      </w:r>
      <w:r>
        <w:rPr>
          <w:rFonts w:ascii="맑은 고딕" w:hAnsi="맑은 고딕" w:hint="eastAsia"/>
        </w:rPr>
        <w:t>고해상도 선택 시 바탕화면이 파랑색으로 변경됩니다.</w:t>
      </w:r>
      <w:r w:rsidRPr="002B08C8">
        <w:rPr>
          <w:rFonts w:ascii="맑은 고딕" w:hAnsi="맑은 고딕" w:hint="eastAsia"/>
        </w:rPr>
        <w:t xml:space="preserve"> </w:t>
      </w:r>
      <w:r w:rsidR="00142E75" w:rsidRPr="002B08C8">
        <w:rPr>
          <w:rFonts w:ascii="맑은 고딕" w:hAnsi="맑은 고딕" w:hint="eastAsia"/>
        </w:rPr>
        <w:t>(기본 저해상도)</w:t>
      </w:r>
      <w:r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>8. 화면 분할을 끝나셨으면 적용을 클릭하여 저장합니다.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191AFA85" w14:textId="47585EBE" w:rsidR="00142E75" w:rsidRPr="002B08C8" w:rsidRDefault="00142E75" w:rsidP="00142E75">
      <w:pPr>
        <w:pStyle w:val="2"/>
        <w:rPr>
          <w:rFonts w:ascii="맑은 고딕" w:hAnsi="맑은 고딕"/>
        </w:rPr>
      </w:pPr>
      <w:bookmarkStart w:id="123" w:name="_Toc17460791"/>
      <w:bookmarkStart w:id="124" w:name="_Toc69819995"/>
      <w:r w:rsidRPr="002B08C8">
        <w:rPr>
          <w:rFonts w:ascii="맑은 고딕" w:hAnsi="맑은 고딕" w:hint="eastAsia"/>
        </w:rPr>
        <w:lastRenderedPageBreak/>
        <w:t>4.1</w:t>
      </w:r>
      <w:r w:rsidR="00590453" w:rsidRPr="002B08C8">
        <w:rPr>
          <w:rFonts w:ascii="맑은 고딕" w:hAnsi="맑은 고딕"/>
        </w:rPr>
        <w:t xml:space="preserve">1 </w:t>
      </w:r>
      <w:r w:rsidRPr="002B08C8">
        <w:rPr>
          <w:rFonts w:ascii="맑은 고딕" w:hAnsi="맑은 고딕" w:hint="eastAsia"/>
        </w:rPr>
        <w:t>라이선스</w:t>
      </w:r>
      <w:bookmarkEnd w:id="123"/>
      <w:bookmarkEnd w:id="124"/>
    </w:p>
    <w:p w14:paraId="3B097823" w14:textId="772DD608" w:rsidR="00142E75" w:rsidRPr="002B08C8" w:rsidRDefault="008E35D3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49504" behindDoc="1" locked="0" layoutInCell="1" allowOverlap="1" wp14:anchorId="144E5ACC" wp14:editId="608ECDEF">
                <wp:simplePos x="0" y="0"/>
                <wp:positionH relativeFrom="margin">
                  <wp:align>right</wp:align>
                </wp:positionH>
                <wp:positionV relativeFrom="paragraph">
                  <wp:posOffset>113450</wp:posOffset>
                </wp:positionV>
                <wp:extent cx="2130425" cy="2990850"/>
                <wp:effectExtent l="19050" t="19050" r="22225" b="19050"/>
                <wp:wrapTight wrapText="bothSides">
                  <wp:wrapPolygon edited="0">
                    <wp:start x="-193" y="-138"/>
                    <wp:lineTo x="-193" y="21600"/>
                    <wp:lineTo x="21632" y="21600"/>
                    <wp:lineTo x="21632" y="-138"/>
                    <wp:lineTo x="-193" y="-138"/>
                  </wp:wrapPolygon>
                </wp:wrapTight>
                <wp:docPr id="2810" name="그룹 2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0425" cy="2990850"/>
                          <a:chOff x="0" y="0"/>
                          <a:chExt cx="2578100" cy="3619500"/>
                        </a:xfrm>
                      </wpg:grpSpPr>
                      <pic:pic xmlns:pic="http://schemas.openxmlformats.org/drawingml/2006/picture">
                        <pic:nvPicPr>
                          <pic:cNvPr id="2811" name="그림 281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3619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12" name="직사각형 2812"/>
                        <wps:cNvSpPr/>
                        <wps:spPr>
                          <a:xfrm>
                            <a:off x="95250" y="3293720"/>
                            <a:ext cx="1666875" cy="26508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907B89" id="그룹 2810" o:spid="_x0000_s1026" style="position:absolute;left:0;text-align:left;margin-left:116.55pt;margin-top:8.95pt;width:167.75pt;height:235.5pt;z-index:-250366976;mso-position-horizontal:right;mso-position-horizontal-relative:margin;mso-width-relative:margin;mso-height-relative:margin" coordsize="25781,36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">
                <v:shape id="그림 2811" o:spid="_x0000_s1027" type="#_x0000_t75" style="position:absolute;width:25781;height:3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" stroked="t" strokecolor="black [3213]" strokeweight="1pt">
                  <v:imagedata r:id="rId83" o:title=""/>
                  <v:path arrowok="t"/>
                </v:shape>
                <v:rect id="직사각형 2812" o:spid="_x0000_s1028" style="position:absolute;left:952;top:32937;width:1666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022653EC" w14:textId="07379719" w:rsidR="00142E75" w:rsidRPr="002B08C8" w:rsidRDefault="00323190" w:rsidP="00142E75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t xml:space="preserve">VMS </w:t>
      </w:r>
      <w:r w:rsidRPr="002B08C8">
        <w:rPr>
          <w:rFonts w:ascii="맑은 고딕" w:hAnsi="맑은 고딕" w:hint="eastAsia"/>
        </w:rPr>
        <w:t>시스템</w:t>
      </w:r>
      <w:r w:rsidR="00142E75" w:rsidRPr="002B08C8">
        <w:rPr>
          <w:rFonts w:ascii="맑은 고딕" w:hAnsi="맑은 고딕" w:hint="eastAsia"/>
        </w:rPr>
        <w:t>의 총 채널 수, 사용 중인 채널 수, 남은 채널 수를 표시합니다.</w:t>
      </w:r>
      <w:r w:rsidR="00087E61">
        <w:rPr>
          <w:rFonts w:ascii="맑은 고딕" w:hAnsi="맑은 고딕"/>
        </w:rPr>
        <w:br/>
      </w:r>
      <w:r w:rsidR="00142E75" w:rsidRPr="002B08C8">
        <w:rPr>
          <w:rFonts w:ascii="맑은 고딕" w:hAnsi="맑은 고딕" w:hint="eastAsia"/>
        </w:rPr>
        <w:t xml:space="preserve">(주의 </w:t>
      </w:r>
      <w:r w:rsidR="00142E75" w:rsidRPr="002B08C8">
        <w:rPr>
          <w:rFonts w:ascii="맑은 고딕" w:hAnsi="맑은 고딕"/>
        </w:rPr>
        <w:t>–</w:t>
      </w:r>
      <w:r w:rsidR="00142E75" w:rsidRPr="002B08C8">
        <w:rPr>
          <w:rFonts w:ascii="맑은 고딕" w:hAnsi="맑은 고딕" w:hint="eastAsia"/>
        </w:rPr>
        <w:t xml:space="preserve"> 저장서버 상태의 채널 수는 </w:t>
      </w:r>
      <w:r w:rsidRPr="002B08C8">
        <w:rPr>
          <w:rFonts w:ascii="맑은 고딕" w:hAnsi="맑은 고딕" w:hint="eastAsia"/>
        </w:rPr>
        <w:t>시스템</w:t>
      </w:r>
      <w:r w:rsidR="00142E75" w:rsidRPr="002B08C8">
        <w:rPr>
          <w:rFonts w:ascii="맑은 고딕" w:hAnsi="맑은 고딕" w:hint="eastAsia"/>
        </w:rPr>
        <w:t>의 최대 가능 채널 수를 표시합니다.)</w:t>
      </w:r>
    </w:p>
    <w:p w14:paraId="73BD9886" w14:textId="00449F95" w:rsidR="00142E75" w:rsidRPr="006A0A41" w:rsidRDefault="006A0A41" w:rsidP="006A0A41">
      <w:pPr>
        <w:rPr>
          <w:rFonts w:ascii="맑은 고딕" w:hAnsi="맑은 고딕"/>
        </w:rPr>
      </w:pPr>
      <w:r w:rsidRPr="002B08C8">
        <w:rPr>
          <w:noProof/>
        </w:rPr>
        <w:drawing>
          <wp:anchor distT="0" distB="0" distL="114300" distR="114300" simplePos="0" relativeHeight="252150784" behindDoc="1" locked="0" layoutInCell="1" allowOverlap="1" wp14:anchorId="39F7816B" wp14:editId="617F38C1">
            <wp:simplePos x="0" y="0"/>
            <wp:positionH relativeFrom="margin">
              <wp:align>center</wp:align>
            </wp:positionH>
            <wp:positionV relativeFrom="paragraph">
              <wp:posOffset>1630766</wp:posOffset>
            </wp:positionV>
            <wp:extent cx="5399405" cy="4698159"/>
            <wp:effectExtent l="19050" t="19050" r="10795" b="26670"/>
            <wp:wrapTight wrapText="bothSides">
              <wp:wrapPolygon edited="0">
                <wp:start x="-76" y="-88"/>
                <wp:lineTo x="-76" y="21635"/>
                <wp:lineTo x="21567" y="21635"/>
                <wp:lineTo x="21567" y="-88"/>
                <wp:lineTo x="-76" y="-88"/>
              </wp:wrapPolygon>
            </wp:wrapTight>
            <wp:docPr id="2227" name="그림 2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7" name="그림 2227"/>
                    <pic:cNvPicPr/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698159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0A41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Pr="006A0A41">
        <w:rPr>
          <w:rFonts w:ascii="맑은 고딕" w:hAnsi="맑은 고딕" w:hint="eastAsia"/>
        </w:rPr>
        <w:t xml:space="preserve">저장서버 </w:t>
      </w:r>
      <w:proofErr w:type="gramStart"/>
      <w:r w:rsidRPr="006A0A41">
        <w:rPr>
          <w:rFonts w:ascii="맑은 고딕" w:hAnsi="맑은 고딕" w:hint="eastAsia"/>
        </w:rPr>
        <w:t xml:space="preserve">상태 </w:t>
      </w:r>
      <w:r w:rsidRPr="006A0A41">
        <w:rPr>
          <w:rFonts w:ascii="맑은 고딕" w:hAnsi="맑은 고딕"/>
        </w:rPr>
        <w:t>:</w:t>
      </w:r>
      <w:proofErr w:type="gramEnd"/>
      <w:r w:rsidRPr="006A0A41"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저장분배서버 리스트, I</w:t>
      </w:r>
      <w:r>
        <w:rPr>
          <w:rFonts w:ascii="맑은 고딕" w:hAnsi="맑은 고딕"/>
        </w:rPr>
        <w:t xml:space="preserve">P </w:t>
      </w:r>
      <w:r>
        <w:rPr>
          <w:rFonts w:ascii="맑은 고딕" w:hAnsi="맑은 고딕" w:hint="eastAsia"/>
        </w:rPr>
        <w:t>주소,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등록 최대 채널 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사용중인 채널 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남은 채널 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비활성화된 채널 수 등 저장분배서버의 라이선스 등록 상태를 표시합니다.</w:t>
      </w:r>
      <w:r w:rsidRPr="006A0A41">
        <w:rPr>
          <w:rFonts w:ascii="맑은 고딕" w:hAnsi="맑은 고딕"/>
        </w:rPr>
        <w:br/>
        <w:t>-</w:t>
      </w:r>
      <w:r w:rsidRPr="006A0A41">
        <w:rPr>
          <w:rFonts w:ascii="맑은 고딕" w:hAnsi="맑은 고딕" w:hint="eastAsia"/>
        </w:rPr>
        <w:t xml:space="preserve"> </w:t>
      </w:r>
      <w:r w:rsidR="00142E75" w:rsidRPr="006A0A41">
        <w:rPr>
          <w:rFonts w:ascii="맑은 고딕" w:hAnsi="맑은 고딕" w:hint="eastAsia"/>
        </w:rPr>
        <w:t>라이선스 이력 : 채널 변화 내용을 표시합니다.</w:t>
      </w:r>
      <w:r w:rsidRPr="006A0A41">
        <w:rPr>
          <w:rFonts w:ascii="맑은 고딕" w:hAnsi="맑은 고딕"/>
        </w:rPr>
        <w:br/>
      </w:r>
      <w:r w:rsidR="00142E75" w:rsidRPr="006A0A41">
        <w:rPr>
          <w:rFonts w:ascii="맑은 고딕" w:hAnsi="맑은 고딕" w:hint="eastAsia"/>
        </w:rPr>
        <w:t xml:space="preserve"> (항목에 메모를 할 수 있습니다.)</w:t>
      </w:r>
    </w:p>
    <w:p w14:paraId="4B915366" w14:textId="0B92BD6D" w:rsidR="00142E75" w:rsidRPr="002B08C8" w:rsidRDefault="00142E75" w:rsidP="00142E75">
      <w:pPr>
        <w:rPr>
          <w:rFonts w:ascii="맑은 고딕" w:hAnsi="맑은 고딕"/>
        </w:rPr>
      </w:pPr>
    </w:p>
    <w:p w14:paraId="313E808D" w14:textId="77777777" w:rsidR="00273E9F" w:rsidRPr="002B08C8" w:rsidRDefault="00590453" w:rsidP="00273E9F">
      <w:pPr>
        <w:pStyle w:val="1"/>
        <w:rPr>
          <w:rFonts w:ascii="맑은 고딕" w:hAnsi="맑은 고딕"/>
        </w:rPr>
      </w:pPr>
      <w:bookmarkStart w:id="125" w:name="_Toc17460828"/>
      <w:bookmarkStart w:id="126" w:name="_Toc69819996"/>
      <w:r w:rsidRPr="002B08C8">
        <w:rPr>
          <w:rFonts w:ascii="맑은 고딕" w:hAnsi="맑은 고딕"/>
        </w:rPr>
        <w:lastRenderedPageBreak/>
        <w:t>5</w:t>
      </w:r>
      <w:r w:rsidR="00273E9F" w:rsidRPr="002B08C8">
        <w:rPr>
          <w:rFonts w:ascii="맑은 고딕" w:hAnsi="맑은 고딕"/>
        </w:rPr>
        <w:t xml:space="preserve">. </w: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모니터링</w:t>
      </w:r>
      <w:bookmarkEnd w:id="125"/>
      <w:bookmarkEnd w:id="126"/>
    </w:p>
    <w:p w14:paraId="45D66170" w14:textId="77777777" w:rsidR="00273E9F" w:rsidRPr="002B08C8" w:rsidRDefault="00273E9F" w:rsidP="00273E9F">
      <w:pPr>
        <w:spacing w:after="0" w:line="240" w:lineRule="auto"/>
        <w:rPr>
          <w:rFonts w:ascii="맑은 고딕" w:hAnsi="맑은 고딕"/>
        </w:rPr>
      </w:pPr>
    </w:p>
    <w:p w14:paraId="4C64D2B7" w14:textId="2258D5F7" w:rsidR="00273E9F" w:rsidRPr="002B08C8" w:rsidRDefault="006A0A41" w:rsidP="00273E9F">
      <w:pPr>
        <w:spacing w:after="0" w:line="240" w:lineRule="auto"/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04736" behindDoc="1" locked="0" layoutInCell="1" allowOverlap="1" wp14:anchorId="0B58B516" wp14:editId="68B12E0F">
                <wp:simplePos x="0" y="0"/>
                <wp:positionH relativeFrom="margin">
                  <wp:align>right</wp:align>
                </wp:positionH>
                <wp:positionV relativeFrom="paragraph">
                  <wp:posOffset>75565</wp:posOffset>
                </wp:positionV>
                <wp:extent cx="1656715" cy="569171"/>
                <wp:effectExtent l="19050" t="0" r="19685" b="21590"/>
                <wp:wrapTight wrapText="bothSides">
                  <wp:wrapPolygon edited="0">
                    <wp:start x="-248" y="0"/>
                    <wp:lineTo x="-248" y="21696"/>
                    <wp:lineTo x="21608" y="21696"/>
                    <wp:lineTo x="21608" y="0"/>
                    <wp:lineTo x="-248" y="0"/>
                  </wp:wrapPolygon>
                </wp:wrapTight>
                <wp:docPr id="2813" name="그룹 2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6715" cy="569171"/>
                          <a:chOff x="0" y="0"/>
                          <a:chExt cx="1656715" cy="569171"/>
                        </a:xfrm>
                      </wpg:grpSpPr>
                      <pic:pic xmlns:pic="http://schemas.openxmlformats.org/drawingml/2006/picture">
                        <pic:nvPicPr>
                          <pic:cNvPr id="115" name="그림 115"/>
                          <pic:cNvPicPr>
                            <a:picLocks noChangeAspect="1"/>
                          </pic:cNvPicPr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970"/>
                            <a:ext cx="1656715" cy="54927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wps:wsp>
                        <wps:cNvPr id="471" name="직사각형 471"/>
                        <wps:cNvSpPr/>
                        <wps:spPr>
                          <a:xfrm>
                            <a:off x="565150" y="0"/>
                            <a:ext cx="563995" cy="56917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ED4426" id="그룹 2813" o:spid="_x0000_s1026" style="position:absolute;left:0;text-align:left;margin-left:79.25pt;margin-top:5.95pt;width:130.45pt;height:44.8pt;z-index:-250911744;mso-position-horizontal:right;mso-position-horizontal-relative:margin" coordsize="16567,5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">
                <v:shape id="그림 115" o:spid="_x0000_s1027" type="#_x0000_t75" style="position:absolute;top:139;width:16567;height:5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" stroked="t" strokecolor="black [3213]" strokeweight="1pt">
                  <v:imagedata r:id="rId232" o:title=""/>
                  <v:path arrowok="t"/>
                </v:shape>
                <v:rect id="직사각형 471" o:spid="_x0000_s1028" style="position:absolute;left:5651;width:5640;height:56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273E9F" w:rsidRPr="002B08C8">
        <w:rPr>
          <w:rFonts w:ascii="맑은 고딕" w:hAnsi="맑은 고딕" w:hint="eastAsia"/>
        </w:rPr>
        <w:t>저장분배서버와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카메라의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상태를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모니터링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있습니다</w:t>
      </w:r>
      <w:r w:rsidR="00273E9F" w:rsidRPr="002B08C8">
        <w:rPr>
          <w:rFonts w:ascii="맑은 고딕" w:hAnsi="맑은 고딕"/>
        </w:rPr>
        <w:t>.</w:t>
      </w:r>
    </w:p>
    <w:p w14:paraId="52F485D4" w14:textId="57599292" w:rsidR="00273E9F" w:rsidRPr="002B08C8" w:rsidRDefault="00273E9F" w:rsidP="00273E9F">
      <w:pPr>
        <w:spacing w:after="0" w:line="240" w:lineRule="auto"/>
        <w:rPr>
          <w:rFonts w:ascii="맑은 고딕" w:hAnsi="맑은 고딕"/>
        </w:rPr>
      </w:pPr>
    </w:p>
    <w:p w14:paraId="09BEFD92" w14:textId="003B90B7" w:rsidR="00273E9F" w:rsidRPr="002B08C8" w:rsidRDefault="00683E13" w:rsidP="00273E9F">
      <w:pPr>
        <w:spacing w:after="0"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33504" behindDoc="1" locked="0" layoutInCell="1" allowOverlap="1" wp14:anchorId="082B6FF6" wp14:editId="7040EF81">
                <wp:simplePos x="0" y="0"/>
                <wp:positionH relativeFrom="margin">
                  <wp:align>right</wp:align>
                </wp:positionH>
                <wp:positionV relativeFrom="paragraph">
                  <wp:posOffset>387723</wp:posOffset>
                </wp:positionV>
                <wp:extent cx="5942965" cy="3345180"/>
                <wp:effectExtent l="0" t="0" r="635" b="7620"/>
                <wp:wrapTight wrapText="bothSides">
                  <wp:wrapPolygon edited="0">
                    <wp:start x="0" y="0"/>
                    <wp:lineTo x="0" y="21526"/>
                    <wp:lineTo x="21533" y="21526"/>
                    <wp:lineTo x="21533" y="0"/>
                    <wp:lineTo x="0" y="0"/>
                  </wp:wrapPolygon>
                </wp:wrapTight>
                <wp:docPr id="3030" name="그룹 30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965" cy="3345180"/>
                          <a:chOff x="0" y="0"/>
                          <a:chExt cx="5942965" cy="3345180"/>
                        </a:xfrm>
                      </wpg:grpSpPr>
                      <pic:pic xmlns:pic="http://schemas.openxmlformats.org/drawingml/2006/picture">
                        <pic:nvPicPr>
                          <pic:cNvPr id="124" name="그림 124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2965" cy="334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5" name="직사각형 125"/>
                        <wps:cNvSpPr/>
                        <wps:spPr>
                          <a:xfrm>
                            <a:off x="933564" y="194379"/>
                            <a:ext cx="4985397" cy="30289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직사각형 126"/>
                        <wps:cNvSpPr/>
                        <wps:spPr>
                          <a:xfrm>
                            <a:off x="2738" y="194379"/>
                            <a:ext cx="905997" cy="30289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6" name="타원 3026"/>
                        <wps:cNvSpPr/>
                        <wps:spPr>
                          <a:xfrm>
                            <a:off x="364118" y="1555028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7" name="Text Box 3027"/>
                        <wps:cNvSpPr txBox="1"/>
                        <wps:spPr>
                          <a:xfrm>
                            <a:off x="413397" y="1472896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954B18" w14:textId="77777777" w:rsidR="00733671" w:rsidRPr="003336FB" w:rsidRDefault="00733671" w:rsidP="00683E1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8" name="타원 3028"/>
                        <wps:cNvSpPr/>
                        <wps:spPr>
                          <a:xfrm>
                            <a:off x="3189449" y="1544077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9" name="Text Box 3029"/>
                        <wps:cNvSpPr txBox="1"/>
                        <wps:spPr>
                          <a:xfrm>
                            <a:off x="3238728" y="1459207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6E9D2E" w14:textId="77777777" w:rsidR="00733671" w:rsidRPr="003336FB" w:rsidRDefault="00733671" w:rsidP="00683E1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2B6FF6" id="그룹 3030" o:spid="_x0000_s1676" style="position:absolute;margin-left:416.75pt;margin-top:30.55pt;width:467.95pt;height:263.4pt;z-index:-249982976;mso-position-horizontal:right;mso-position-horizontal-relative:margin" coordsize="59429,33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">
                <v:shape id="그림 124" o:spid="_x0000_s1677" type="#_x0000_t75" style="position:absolute;width:59429;height:33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">
                  <v:imagedata r:id="rId77" o:title=""/>
                </v:shape>
                <v:rect id="직사각형 125" o:spid="_x0000_s1678" style="position:absolute;left:9335;top:1943;width:49854;height:30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" filled="f" strokecolor="red" strokeweight="1.25pt"/>
                <v:rect id="직사각형 126" o:spid="_x0000_s1679" style="position:absolute;left:27;top:1943;width:9060;height:30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" filled="f" strokecolor="red" strokeweight="1.25pt"/>
                <v:oval id="타원 3026" o:spid="_x0000_s1680" style="position:absolute;left:3641;top:15550;width:1841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" fillcolor="white [3212]" strokecolor="black [3213]" strokeweight="1pt"/>
                <v:shape id="Text Box 3027" o:spid="_x0000_s1681" type="#_x0000_t202" style="position:absolute;left:4133;top:14728;width:1290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" filled="f" stroked="f" strokeweight=".5pt">
                  <v:textbox inset="0,0,0,0">
                    <w:txbxContent>
                      <w:p w14:paraId="3D954B18" w14:textId="77777777" w:rsidR="00733671" w:rsidRPr="003336FB" w:rsidRDefault="00733671" w:rsidP="00683E13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3028" o:spid="_x0000_s1682" style="position:absolute;left:31894;top:15440;width:1841;height:17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" fillcolor="white [3212]" strokecolor="black [3213]" strokeweight="1pt"/>
                <v:shape id="Text Box 3029" o:spid="_x0000_s1683" type="#_x0000_t202" style="position:absolute;left:32387;top:14592;width:1289;height:2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" filled="f" stroked="f" strokeweight=".5pt">
                  <v:textbox inset="0,0,0,0">
                    <w:txbxContent>
                      <w:p w14:paraId="236E9D2E" w14:textId="77777777" w:rsidR="00733671" w:rsidRPr="003336FB" w:rsidRDefault="00733671" w:rsidP="00683E13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아이콘을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선택하면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아래와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같은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화면이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나타납니다</w:t>
      </w:r>
      <w:r w:rsidR="00273E9F" w:rsidRPr="002B08C8">
        <w:rPr>
          <w:rFonts w:ascii="맑은 고딕" w:hAnsi="맑은 고딕"/>
        </w:rPr>
        <w:t>.</w:t>
      </w:r>
      <w:r w:rsidR="00625477" w:rsidRPr="002B08C8">
        <w:rPr>
          <w:rFonts w:ascii="맑은 고딕" w:hAnsi="맑은 고딕"/>
          <w:noProof/>
        </w:rPr>
        <w:t xml:space="preserve"> </w:t>
      </w:r>
    </w:p>
    <w:p w14:paraId="7E38AAA0" w14:textId="59ED273F" w:rsidR="00273E9F" w:rsidRPr="002B08C8" w:rsidRDefault="003E1052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1</w:t>
      </w:r>
      <w:r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좌측은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목록을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표시합니다</w:t>
      </w:r>
      <w:r w:rsidR="00273E9F" w:rsidRPr="002B08C8">
        <w:rPr>
          <w:rFonts w:ascii="맑은 고딕" w:hAnsi="맑은 고딕"/>
        </w:rPr>
        <w:t>.</w:t>
      </w:r>
      <w:r w:rsidR="00683E13">
        <w:rPr>
          <w:rFonts w:ascii="맑은 고딕" w:hAnsi="맑은 고딕"/>
        </w:rPr>
        <w:br/>
      </w:r>
      <w:r w:rsidR="00273E9F" w:rsidRPr="002B08C8">
        <w:rPr>
          <w:rFonts w:ascii="맑은 고딕" w:hAnsi="맑은 고딕"/>
        </w:rPr>
        <w:t xml:space="preserve">               - </w:t>
      </w:r>
      <w:r w:rsidR="00273E9F" w:rsidRPr="002B08C8">
        <w:rPr>
          <w:rFonts w:ascii="맑은 고딕" w:hAnsi="맑은 고딕" w:hint="eastAsia"/>
        </w:rPr>
        <w:t>저장분배서버,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장치,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 xml:space="preserve">사용자 </w:t>
      </w:r>
      <w:r w:rsidR="00273E9F" w:rsidRPr="002B08C8">
        <w:rPr>
          <w:rFonts w:ascii="맑은 고딕" w:hAnsi="맑은 고딕"/>
        </w:rPr>
        <w:t>3</w:t>
      </w:r>
      <w:r w:rsidR="00273E9F" w:rsidRPr="002B08C8">
        <w:rPr>
          <w:rFonts w:ascii="맑은 고딕" w:hAnsi="맑은 고딕" w:hint="eastAsia"/>
        </w:rPr>
        <w:t>가지 상태를 모니터링 할 수 있습니다.</w:t>
      </w:r>
      <w:r w:rsidR="00683E13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2 </w:t>
      </w:r>
      <w:r w:rsidR="00273E9F" w:rsidRPr="002B08C8">
        <w:rPr>
          <w:rFonts w:ascii="맑은 고딕" w:hAnsi="맑은 고딕" w:hint="eastAsia"/>
        </w:rPr>
        <w:t>우측은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장치에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대한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상세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상태를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표시합니다</w:t>
      </w:r>
      <w:r w:rsidR="00273E9F" w:rsidRPr="002B08C8">
        <w:rPr>
          <w:rFonts w:ascii="맑은 고딕" w:hAnsi="맑은 고딕"/>
        </w:rPr>
        <w:t>.</w:t>
      </w:r>
      <w:r w:rsidR="00683E13">
        <w:rPr>
          <w:rFonts w:ascii="맑은 고딕" w:hAnsi="맑은 고딕"/>
        </w:rPr>
        <w:br/>
      </w:r>
      <w:r w:rsidR="008539D1" w:rsidRPr="002B08C8">
        <w:rPr>
          <w:rFonts w:ascii="맑은 고딕" w:hAnsi="맑은 고딕"/>
        </w:rPr>
        <w:t xml:space="preserve">                - </w:t>
      </w:r>
      <w:r w:rsidR="008539D1" w:rsidRPr="002B08C8">
        <w:rPr>
          <w:rFonts w:ascii="맑은 고딕" w:hAnsi="맑은 고딕" w:hint="eastAsia"/>
        </w:rPr>
        <w:t>목록에 대한 상세 리스트를 보여줍니다.</w:t>
      </w:r>
      <w:r w:rsidR="00683E13">
        <w:rPr>
          <w:rFonts w:ascii="맑은 고딕" w:hAnsi="맑은 고딕"/>
        </w:rPr>
        <w:br/>
      </w:r>
      <w:r w:rsidR="00273E9F" w:rsidRPr="002B08C8">
        <w:rPr>
          <w:rFonts w:ascii="맑은 고딕" w:hAnsi="맑은 고딕"/>
        </w:rPr>
        <w:br w:type="page"/>
      </w:r>
    </w:p>
    <w:p w14:paraId="5EF6C0E5" w14:textId="77777777" w:rsidR="00273E9F" w:rsidRPr="002B08C8" w:rsidRDefault="00590453" w:rsidP="00273E9F">
      <w:pPr>
        <w:pStyle w:val="2"/>
        <w:rPr>
          <w:rFonts w:ascii="맑은 고딕" w:hAnsi="맑은 고딕"/>
        </w:rPr>
      </w:pPr>
      <w:bookmarkStart w:id="127" w:name="_Toc17460829"/>
      <w:bookmarkStart w:id="128" w:name="_Toc69819997"/>
      <w:r w:rsidRPr="002B08C8">
        <w:rPr>
          <w:rFonts w:ascii="맑은 고딕" w:hAnsi="맑은 고딕"/>
        </w:rPr>
        <w:lastRenderedPageBreak/>
        <w:t>5</w:t>
      </w:r>
      <w:r w:rsidR="00273E9F" w:rsidRPr="002B08C8">
        <w:rPr>
          <w:rFonts w:ascii="맑은 고딕" w:hAnsi="맑은 고딕"/>
        </w:rPr>
        <w:t xml:space="preserve">.1 </w:t>
      </w:r>
      <w:r w:rsidR="00273E9F" w:rsidRPr="002B08C8">
        <w:rPr>
          <w:rFonts w:ascii="맑은 고딕" w:hAnsi="맑은 고딕" w:hint="eastAsia"/>
        </w:rPr>
        <w:t>저장분배서버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</w:t>
      </w:r>
      <w:bookmarkEnd w:id="127"/>
      <w:bookmarkEnd w:id="128"/>
    </w:p>
    <w:p w14:paraId="3B530C4D" w14:textId="3B40F18C" w:rsidR="00A81CD0" w:rsidRPr="002B08C8" w:rsidRDefault="00A81CD0" w:rsidP="00273E9F">
      <w:pPr>
        <w:rPr>
          <w:rFonts w:ascii="맑은 고딕" w:hAnsi="맑은 고딕"/>
        </w:rPr>
      </w:pPr>
    </w:p>
    <w:p w14:paraId="7C0BAA27" w14:textId="2A5A8D23" w:rsidR="00273E9F" w:rsidRPr="002B08C8" w:rsidRDefault="00E42D06" w:rsidP="00273E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01664" behindDoc="1" locked="0" layoutInCell="1" allowOverlap="1" wp14:anchorId="565FEC82" wp14:editId="063123F3">
                <wp:simplePos x="0" y="0"/>
                <wp:positionH relativeFrom="margin">
                  <wp:align>right</wp:align>
                </wp:positionH>
                <wp:positionV relativeFrom="paragraph">
                  <wp:posOffset>26136</wp:posOffset>
                </wp:positionV>
                <wp:extent cx="2486025" cy="1165860"/>
                <wp:effectExtent l="19050" t="19050" r="28575" b="15240"/>
                <wp:wrapTight wrapText="bothSides">
                  <wp:wrapPolygon edited="0">
                    <wp:start x="-166" y="-353"/>
                    <wp:lineTo x="-166" y="21529"/>
                    <wp:lineTo x="21683" y="21529"/>
                    <wp:lineTo x="21683" y="-353"/>
                    <wp:lineTo x="-166" y="-353"/>
                  </wp:wrapPolygon>
                </wp:wrapTight>
                <wp:docPr id="3031" name="그룹 30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6025" cy="1165860"/>
                          <a:chOff x="0" y="0"/>
                          <a:chExt cx="2486025" cy="1165860"/>
                        </a:xfrm>
                      </wpg:grpSpPr>
                      <pic:pic xmlns:pic="http://schemas.openxmlformats.org/drawingml/2006/picture">
                        <pic:nvPicPr>
                          <pic:cNvPr id="114" name="그림 114"/>
                          <pic:cNvPicPr>
                            <a:picLocks noChangeAspect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16586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23" name="직사각형 123"/>
                        <wps:cNvSpPr/>
                        <wps:spPr>
                          <a:xfrm>
                            <a:off x="226839" y="272944"/>
                            <a:ext cx="982345" cy="230521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10452A" id="그룹 3031" o:spid="_x0000_s1026" style="position:absolute;left:0;text-align:left;margin-left:144.55pt;margin-top:2.05pt;width:195.75pt;height:91.8pt;z-index:-250914816;mso-position-horizontal:right;mso-position-horizontal-relative:margin" coordsize="24860,11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">
                <v:shape id="그림 114" o:spid="_x0000_s1027" type="#_x0000_t75" style="position:absolute;width:24860;height:1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" stroked="t" strokecolor="black [3213]" strokeweight="1pt">
                  <v:imagedata r:id="rId234" o:title=""/>
                  <v:path arrowok="t"/>
                </v:shape>
                <v:rect id="직사각형 123" o:spid="_x0000_s1028" style="position:absolute;left:2268;top:2729;width:9823;height:23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 w:rsidR="00273E9F" w:rsidRPr="002B08C8">
        <w:rPr>
          <w:rFonts w:ascii="맑은 고딕" w:hAnsi="맑은 고딕" w:hint="eastAsia"/>
        </w:rPr>
        <w:t>장치목록에서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저장분배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서버를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선택합니다</w:t>
      </w:r>
      <w:r w:rsidR="00273E9F" w:rsidRPr="002B08C8">
        <w:rPr>
          <w:rFonts w:ascii="맑은 고딕" w:hAnsi="맑은 고딕"/>
        </w:rPr>
        <w:t>.</w:t>
      </w:r>
    </w:p>
    <w:p w14:paraId="668BA59C" w14:textId="0C296028" w:rsidR="00273E9F" w:rsidRPr="002B08C8" w:rsidRDefault="00273E9F" w:rsidP="00273E9F">
      <w:pPr>
        <w:rPr>
          <w:rFonts w:ascii="맑은 고딕" w:hAnsi="맑은 고딕"/>
        </w:rPr>
      </w:pPr>
    </w:p>
    <w:p w14:paraId="165D2CDD" w14:textId="77777777" w:rsidR="008E5C9B" w:rsidRPr="002B08C8" w:rsidRDefault="008E5C9B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저장분배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서버,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스토리지 리스트의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상태를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모니터링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할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수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있습니다.</w:t>
      </w:r>
    </w:p>
    <w:p w14:paraId="0F8ECFF0" w14:textId="77777777" w:rsidR="00A81CD0" w:rsidRPr="002B08C8" w:rsidRDefault="00A81CD0" w:rsidP="00273E9F">
      <w:pPr>
        <w:rPr>
          <w:rFonts w:ascii="맑은 고딕" w:hAnsi="맑은 고딕"/>
        </w:rPr>
      </w:pPr>
    </w:p>
    <w:p w14:paraId="74CBDFC2" w14:textId="77777777" w:rsidR="00E80BCA" w:rsidRPr="002B08C8" w:rsidRDefault="00590453" w:rsidP="00E80BCA">
      <w:pPr>
        <w:pStyle w:val="3"/>
        <w:rPr>
          <w:rFonts w:ascii="맑은 고딕" w:hAnsi="맑은 고딕"/>
        </w:rPr>
      </w:pPr>
      <w:bookmarkStart w:id="129" w:name="_Toc69819998"/>
      <w:r w:rsidRPr="002B08C8">
        <w:rPr>
          <w:rFonts w:ascii="맑은 고딕" w:hAnsi="맑은 고딕"/>
        </w:rPr>
        <w:t>5</w:t>
      </w:r>
      <w:r w:rsidR="00E80BCA" w:rsidRPr="002B08C8">
        <w:rPr>
          <w:rFonts w:ascii="맑은 고딕" w:hAnsi="맑은 고딕" w:hint="eastAsia"/>
        </w:rPr>
        <w:t>.</w:t>
      </w:r>
      <w:r w:rsidR="00E80BCA" w:rsidRPr="002B08C8">
        <w:rPr>
          <w:rFonts w:ascii="맑은 고딕" w:hAnsi="맑은 고딕"/>
        </w:rPr>
        <w:t>1</w:t>
      </w:r>
      <w:r w:rsidR="00E80BCA" w:rsidRPr="002B08C8">
        <w:rPr>
          <w:rFonts w:ascii="맑은 고딕" w:hAnsi="맑은 고딕" w:hint="eastAsia"/>
        </w:rPr>
        <w:t>.</w:t>
      </w:r>
      <w:r w:rsidR="00E80BCA" w:rsidRPr="002B08C8">
        <w:rPr>
          <w:rFonts w:ascii="맑은 고딕" w:hAnsi="맑은 고딕"/>
        </w:rPr>
        <w:t>1</w:t>
      </w:r>
      <w:r w:rsidR="00A81CD0" w:rsidRPr="002B08C8">
        <w:rPr>
          <w:rFonts w:ascii="맑은 고딕" w:hAnsi="맑은 고딕"/>
        </w:rPr>
        <w:t xml:space="preserve"> </w:t>
      </w:r>
      <w:r w:rsidR="00E80BCA" w:rsidRPr="002B08C8">
        <w:rPr>
          <w:rFonts w:ascii="맑은 고딕" w:hAnsi="맑은 고딕" w:hint="eastAsia"/>
        </w:rPr>
        <w:t>저장분배서버</w:t>
      </w:r>
      <w:bookmarkEnd w:id="129"/>
    </w:p>
    <w:p w14:paraId="4C5410CF" w14:textId="77777777" w:rsidR="00A81CD0" w:rsidRPr="002B08C8" w:rsidRDefault="00A81CD0" w:rsidP="00695874">
      <w:pPr>
        <w:rPr>
          <w:rFonts w:ascii="맑은 고딕" w:hAnsi="맑은 고딕"/>
        </w:rPr>
      </w:pPr>
    </w:p>
    <w:p w14:paraId="5015AE70" w14:textId="54CF3D49" w:rsidR="008E5C9B" w:rsidRPr="002B08C8" w:rsidRDefault="008E5C9B" w:rsidP="00695874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장치 목록의 저장분배서버를 선택하면 등록된 저장분배서버 리스트</w:t>
      </w:r>
      <w:r w:rsidR="00E42D06">
        <w:rPr>
          <w:rFonts w:ascii="맑은 고딕" w:hAnsi="맑은 고딕" w:hint="eastAsia"/>
        </w:rPr>
        <w:t>가</w:t>
      </w:r>
      <w:r w:rsidRPr="002B08C8">
        <w:rPr>
          <w:rFonts w:ascii="맑은 고딕" w:hAnsi="맑은 고딕" w:hint="eastAsia"/>
        </w:rPr>
        <w:t xml:space="preserve"> 표시됩니다.</w:t>
      </w:r>
    </w:p>
    <w:p w14:paraId="6AD1E556" w14:textId="660B56CB" w:rsidR="008E5C9B" w:rsidRPr="002B08C8" w:rsidRDefault="00E42D06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05760" behindDoc="1" locked="0" layoutInCell="1" allowOverlap="1" wp14:anchorId="22954D60" wp14:editId="263CCCF6">
            <wp:simplePos x="0" y="0"/>
            <wp:positionH relativeFrom="margin">
              <wp:align>right</wp:align>
            </wp:positionH>
            <wp:positionV relativeFrom="paragraph">
              <wp:posOffset>1316937</wp:posOffset>
            </wp:positionV>
            <wp:extent cx="5924550" cy="641985"/>
            <wp:effectExtent l="19050" t="19050" r="19050" b="24765"/>
            <wp:wrapTight wrapText="bothSides">
              <wp:wrapPolygon edited="0">
                <wp:start x="-69" y="-641"/>
                <wp:lineTo x="-69" y="21792"/>
                <wp:lineTo x="21600" y="21792"/>
                <wp:lineTo x="21600" y="-641"/>
                <wp:lineTo x="-69" y="-641"/>
              </wp:wrapPolygon>
            </wp:wrapTight>
            <wp:docPr id="122" name="그림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그림 122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419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C9B" w:rsidRPr="002B08C8">
        <w:rPr>
          <w:rFonts w:ascii="맑은 고딕" w:hAnsi="맑은 고딕" w:hint="eastAsia"/>
        </w:rPr>
        <w:t>리스트에는 저장분배서버 이름, 버전,</w:t>
      </w:r>
      <w:r w:rsidR="008E5C9B" w:rsidRPr="002B08C8">
        <w:rPr>
          <w:rFonts w:ascii="맑은 고딕" w:hAnsi="맑은 고딕"/>
        </w:rPr>
        <w:t xml:space="preserve"> CPU </w:t>
      </w:r>
      <w:r w:rsidR="008E5C9B" w:rsidRPr="002B08C8">
        <w:rPr>
          <w:rFonts w:ascii="맑은 고딕" w:hAnsi="맑은 고딕" w:hint="eastAsia"/>
        </w:rPr>
        <w:t>사용률,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전체 메모리(</w:t>
      </w:r>
      <w:r w:rsidR="008E5C9B" w:rsidRPr="002B08C8">
        <w:rPr>
          <w:rFonts w:ascii="맑은 고딕" w:hAnsi="맑은 고딕"/>
        </w:rPr>
        <w:t xml:space="preserve">GB), </w:t>
      </w:r>
      <w:r w:rsidR="008E5C9B" w:rsidRPr="002B08C8">
        <w:rPr>
          <w:rFonts w:ascii="맑은 고딕" w:hAnsi="맑은 고딕" w:hint="eastAsia"/>
        </w:rPr>
        <w:t>사용 메모리(</w:t>
      </w:r>
      <w:r w:rsidR="008E5C9B" w:rsidRPr="002B08C8">
        <w:rPr>
          <w:rFonts w:ascii="맑은 고딕" w:hAnsi="맑은 고딕"/>
        </w:rPr>
        <w:t xml:space="preserve">GB), </w:t>
      </w:r>
      <w:r w:rsidR="008E5C9B" w:rsidRPr="002B08C8">
        <w:rPr>
          <w:rFonts w:ascii="맑은 고딕" w:hAnsi="맑은 고딕" w:hint="eastAsia"/>
        </w:rPr>
        <w:t>서비스,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입력 트래픽,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출력 트래픽,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전체 라이선스 수,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전체 카메라 수,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연결 안된 카메라 수,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녹화,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>녹화 버퍼 사용률,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전체 </w:t>
      </w:r>
      <w:proofErr w:type="spellStart"/>
      <w:r w:rsidR="008E5C9B" w:rsidRPr="002B08C8">
        <w:rPr>
          <w:rFonts w:ascii="맑은 고딕" w:hAnsi="맑은 고딕" w:hint="eastAsia"/>
        </w:rPr>
        <w:t>비트레이트</w:t>
      </w:r>
      <w:proofErr w:type="spellEnd"/>
      <w:r w:rsidR="008E5C9B" w:rsidRPr="002B08C8">
        <w:rPr>
          <w:rFonts w:ascii="맑은 고딕" w:hAnsi="맑은 고딕" w:hint="eastAsia"/>
        </w:rPr>
        <w:t>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고해상도 비디오 </w:t>
      </w:r>
      <w:proofErr w:type="spellStart"/>
      <w:r w:rsidR="008E5C9B" w:rsidRPr="002B08C8">
        <w:rPr>
          <w:rFonts w:ascii="맑은 고딕" w:hAnsi="맑은 고딕" w:hint="eastAsia"/>
        </w:rPr>
        <w:t>비트레이트</w:t>
      </w:r>
      <w:proofErr w:type="spellEnd"/>
      <w:r w:rsidR="008E5C9B" w:rsidRPr="002B08C8">
        <w:rPr>
          <w:rFonts w:ascii="맑은 고딕" w:hAnsi="맑은 고딕" w:hint="eastAsia"/>
        </w:rPr>
        <w:t>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고해상도 비디오 </w:t>
      </w:r>
      <w:proofErr w:type="spellStart"/>
      <w:r w:rsidR="008E5C9B" w:rsidRPr="002B08C8">
        <w:rPr>
          <w:rFonts w:ascii="맑은 고딕" w:hAnsi="맑은 고딕" w:hint="eastAsia"/>
        </w:rPr>
        <w:t>프레임레이트</w:t>
      </w:r>
      <w:proofErr w:type="spellEnd"/>
      <w:r w:rsidR="008E5C9B" w:rsidRPr="002B08C8">
        <w:rPr>
          <w:rFonts w:ascii="맑은 고딕" w:hAnsi="맑은 고딕" w:hint="eastAsia"/>
        </w:rPr>
        <w:t>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저해상도 비디오 </w:t>
      </w:r>
      <w:proofErr w:type="spellStart"/>
      <w:r w:rsidR="008E5C9B" w:rsidRPr="002B08C8">
        <w:rPr>
          <w:rFonts w:ascii="맑은 고딕" w:hAnsi="맑은 고딕" w:hint="eastAsia"/>
        </w:rPr>
        <w:t>비트레이트</w:t>
      </w:r>
      <w:proofErr w:type="spellEnd"/>
      <w:r w:rsidR="008E5C9B" w:rsidRPr="002B08C8">
        <w:rPr>
          <w:rFonts w:ascii="맑은 고딕" w:hAnsi="맑은 고딕" w:hint="eastAsia"/>
        </w:rPr>
        <w:t>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저해상도 비디오 </w:t>
      </w:r>
      <w:proofErr w:type="spellStart"/>
      <w:r w:rsidR="008E5C9B" w:rsidRPr="002B08C8">
        <w:rPr>
          <w:rFonts w:ascii="맑은 고딕" w:hAnsi="맑은 고딕" w:hint="eastAsia"/>
        </w:rPr>
        <w:t>프레임레이트</w:t>
      </w:r>
      <w:proofErr w:type="spellEnd"/>
      <w:r w:rsidR="008E5C9B" w:rsidRPr="002B08C8">
        <w:rPr>
          <w:rFonts w:ascii="맑은 고딕" w:hAnsi="맑은 고딕" w:hint="eastAsia"/>
        </w:rPr>
        <w:t>,</w:t>
      </w:r>
      <w:r w:rsidR="008E5C9B" w:rsidRPr="002B08C8">
        <w:rPr>
          <w:rFonts w:ascii="맑은 고딕" w:hAnsi="맑은 고딕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메타 </w:t>
      </w:r>
      <w:proofErr w:type="spellStart"/>
      <w:r w:rsidR="008E5C9B" w:rsidRPr="002B08C8">
        <w:rPr>
          <w:rFonts w:ascii="맑은 고딕" w:hAnsi="맑은 고딕" w:hint="eastAsia"/>
        </w:rPr>
        <w:t>비트레이트</w:t>
      </w:r>
      <w:proofErr w:type="spellEnd"/>
      <w:r>
        <w:rPr>
          <w:rFonts w:ascii="맑은 고딕" w:hAnsi="맑은 고딕" w:hint="eastAsia"/>
        </w:rPr>
        <w:t xml:space="preserve"> </w:t>
      </w:r>
      <w:r w:rsidR="008E5C9B" w:rsidRPr="002B08C8">
        <w:rPr>
          <w:rFonts w:ascii="맑은 고딕" w:hAnsi="맑은 고딕" w:hint="eastAsia"/>
        </w:rPr>
        <w:t xml:space="preserve">등 </w:t>
      </w:r>
      <w:r>
        <w:rPr>
          <w:rFonts w:ascii="맑은 고딕" w:hAnsi="맑은 고딕" w:hint="eastAsia"/>
        </w:rPr>
        <w:t>저장분배서버의 상태를 파악할 수 있는</w:t>
      </w:r>
      <w:r w:rsidR="008E5C9B" w:rsidRPr="002B08C8">
        <w:rPr>
          <w:rFonts w:ascii="맑은 고딕" w:hAnsi="맑은 고딕" w:hint="eastAsia"/>
        </w:rPr>
        <w:t xml:space="preserve"> 내역이 </w:t>
      </w:r>
      <w:r>
        <w:rPr>
          <w:rFonts w:ascii="맑은 고딕" w:hAnsi="맑은 고딕" w:hint="eastAsia"/>
        </w:rPr>
        <w:t>나열</w:t>
      </w:r>
      <w:r w:rsidR="008E5C9B" w:rsidRPr="002B08C8">
        <w:rPr>
          <w:rFonts w:ascii="맑은 고딕" w:hAnsi="맑은 고딕" w:hint="eastAsia"/>
        </w:rPr>
        <w:t>되어 있습니다.</w:t>
      </w:r>
    </w:p>
    <w:p w14:paraId="11580E9A" w14:textId="5B39073D" w:rsidR="00A81CD0" w:rsidRPr="002B08C8" w:rsidRDefault="00A81CD0" w:rsidP="00273E9F">
      <w:pPr>
        <w:rPr>
          <w:rFonts w:ascii="맑은 고딕" w:hAnsi="맑은 고딕"/>
        </w:rPr>
      </w:pPr>
    </w:p>
    <w:p w14:paraId="7A34F53F" w14:textId="77777777" w:rsidR="00A81CD0" w:rsidRPr="002B08C8" w:rsidRDefault="00A81CD0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5CB160C7" w14:textId="77777777" w:rsidR="00A81CD0" w:rsidRPr="002B08C8" w:rsidRDefault="00590453" w:rsidP="00A81CD0">
      <w:pPr>
        <w:pStyle w:val="3"/>
        <w:rPr>
          <w:rFonts w:ascii="맑은 고딕" w:hAnsi="맑은 고딕"/>
        </w:rPr>
      </w:pPr>
      <w:bookmarkStart w:id="130" w:name="_Toc69819999"/>
      <w:r w:rsidRPr="002B08C8">
        <w:rPr>
          <w:rFonts w:ascii="맑은 고딕" w:hAnsi="맑은 고딕"/>
        </w:rPr>
        <w:lastRenderedPageBreak/>
        <w:t>5</w:t>
      </w:r>
      <w:r w:rsidR="00A81CD0" w:rsidRPr="002B08C8">
        <w:rPr>
          <w:rFonts w:ascii="맑은 고딕" w:hAnsi="맑은 고딕" w:hint="eastAsia"/>
        </w:rPr>
        <w:t>.</w:t>
      </w:r>
      <w:r w:rsidR="00A81CD0" w:rsidRPr="002B08C8">
        <w:rPr>
          <w:rFonts w:ascii="맑은 고딕" w:hAnsi="맑은 고딕"/>
        </w:rPr>
        <w:t>1</w:t>
      </w:r>
      <w:r w:rsidR="00A81CD0" w:rsidRPr="002B08C8">
        <w:rPr>
          <w:rFonts w:ascii="맑은 고딕" w:hAnsi="맑은 고딕" w:hint="eastAsia"/>
        </w:rPr>
        <w:t>.</w:t>
      </w:r>
      <w:r w:rsidR="00A81CD0" w:rsidRPr="002B08C8">
        <w:rPr>
          <w:rFonts w:ascii="맑은 고딕" w:hAnsi="맑은 고딕"/>
        </w:rPr>
        <w:t xml:space="preserve">2 </w:t>
      </w:r>
      <w:r w:rsidR="00A81CD0" w:rsidRPr="002B08C8">
        <w:rPr>
          <w:rFonts w:ascii="맑은 고딕" w:hAnsi="맑은 고딕" w:hint="eastAsia"/>
        </w:rPr>
        <w:t>스토리지 리스트</w:t>
      </w:r>
      <w:bookmarkEnd w:id="130"/>
    </w:p>
    <w:p w14:paraId="1BDAABE7" w14:textId="77777777" w:rsidR="00273E9F" w:rsidRPr="002B08C8" w:rsidRDefault="00273E9F" w:rsidP="00273E9F">
      <w:pPr>
        <w:rPr>
          <w:rFonts w:ascii="맑은 고딕" w:hAnsi="맑은 고딕"/>
        </w:rPr>
      </w:pPr>
    </w:p>
    <w:p w14:paraId="2F018F31" w14:textId="24FBF937" w:rsidR="008E5C9B" w:rsidRPr="002B08C8" w:rsidRDefault="00695874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해당 저장분배서버를 선택하면 내장되어 있는 스토리지 리스트가 표시됩니다.</w:t>
      </w:r>
    </w:p>
    <w:p w14:paraId="69DF0F35" w14:textId="68A590F0" w:rsidR="00695874" w:rsidRPr="002B08C8" w:rsidRDefault="00A81CD0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06784" behindDoc="1" locked="0" layoutInCell="1" allowOverlap="1" wp14:anchorId="4ED74F64" wp14:editId="058FCF3D">
            <wp:simplePos x="0" y="0"/>
            <wp:positionH relativeFrom="margin">
              <wp:posOffset>0</wp:posOffset>
            </wp:positionH>
            <wp:positionV relativeFrom="paragraph">
              <wp:posOffset>843280</wp:posOffset>
            </wp:positionV>
            <wp:extent cx="5924550" cy="590550"/>
            <wp:effectExtent l="19050" t="19050" r="19050" b="19050"/>
            <wp:wrapTight wrapText="bothSides">
              <wp:wrapPolygon edited="0">
                <wp:start x="-69" y="-697"/>
                <wp:lineTo x="-69" y="21600"/>
                <wp:lineTo x="21600" y="21600"/>
                <wp:lineTo x="21600" y="-697"/>
                <wp:lineTo x="-69" y="-697"/>
              </wp:wrapPolygon>
            </wp:wrapTight>
            <wp:docPr id="121" name="그림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그림 121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5905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874" w:rsidRPr="002B08C8">
        <w:rPr>
          <w:rFonts w:ascii="맑은 고딕" w:hAnsi="맑은 고딕" w:hint="eastAsia"/>
        </w:rPr>
        <w:t>스토리지 리스트에는 저장분배서버 이름,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스토리지 이름,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모델,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전체 크기,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사용 크기,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용도,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포맷 상태,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사용 유무,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녹화 상태,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녹화 기간,</w:t>
      </w:r>
      <w:r w:rsidR="00695874" w:rsidRPr="002B08C8">
        <w:rPr>
          <w:rFonts w:ascii="맑은 고딕" w:hAnsi="맑은 고딕"/>
        </w:rPr>
        <w:t xml:space="preserve"> </w:t>
      </w:r>
      <w:r w:rsidR="00695874" w:rsidRPr="002B08C8">
        <w:rPr>
          <w:rFonts w:ascii="맑은 고딕" w:hAnsi="맑은 고딕" w:hint="eastAsia"/>
        </w:rPr>
        <w:t>평균 속도, 메모</w:t>
      </w:r>
      <w:r w:rsidR="00E42D06">
        <w:rPr>
          <w:rFonts w:ascii="맑은 고딕" w:hAnsi="맑은 고딕" w:hint="eastAsia"/>
        </w:rPr>
        <w:t xml:space="preserve"> </w:t>
      </w:r>
      <w:r w:rsidR="002F0205" w:rsidRPr="002B08C8">
        <w:rPr>
          <w:rFonts w:ascii="맑은 고딕" w:hAnsi="맑은 고딕" w:hint="eastAsia"/>
        </w:rPr>
        <w:t xml:space="preserve">등 </w:t>
      </w:r>
      <w:r w:rsidR="00E42D06">
        <w:rPr>
          <w:rFonts w:ascii="맑은 고딕" w:hAnsi="맑은 고딕" w:hint="eastAsia"/>
        </w:rPr>
        <w:t>스토리지의 상태를 파악할 수 있는</w:t>
      </w:r>
      <w:r w:rsidR="00E42D06" w:rsidRPr="002B08C8">
        <w:rPr>
          <w:rFonts w:ascii="맑은 고딕" w:hAnsi="맑은 고딕" w:hint="eastAsia"/>
        </w:rPr>
        <w:t xml:space="preserve"> 내역이 </w:t>
      </w:r>
      <w:r w:rsidR="00E42D06">
        <w:rPr>
          <w:rFonts w:ascii="맑은 고딕" w:hAnsi="맑은 고딕" w:hint="eastAsia"/>
        </w:rPr>
        <w:t>나열되어 있습</w:t>
      </w:r>
      <w:r w:rsidR="002F0205" w:rsidRPr="002B08C8">
        <w:rPr>
          <w:rFonts w:ascii="맑은 고딕" w:hAnsi="맑은 고딕" w:hint="eastAsia"/>
        </w:rPr>
        <w:t>니다.</w:t>
      </w:r>
    </w:p>
    <w:p w14:paraId="2D575E3D" w14:textId="6A52CCD0" w:rsidR="00A81CD0" w:rsidRPr="002B08C8" w:rsidRDefault="00A81CD0" w:rsidP="00273E9F">
      <w:pPr>
        <w:rPr>
          <w:rFonts w:ascii="맑은 고딕" w:hAnsi="맑은 고딕"/>
        </w:rPr>
      </w:pPr>
    </w:p>
    <w:p w14:paraId="0BC718EA" w14:textId="77777777" w:rsidR="00A81CD0" w:rsidRPr="002B08C8" w:rsidRDefault="00A81CD0" w:rsidP="00273E9F">
      <w:pPr>
        <w:rPr>
          <w:rFonts w:ascii="맑은 고딕" w:hAnsi="맑은 고딕"/>
        </w:rPr>
      </w:pPr>
    </w:p>
    <w:p w14:paraId="701378CF" w14:textId="64404C9E" w:rsidR="00A81CD0" w:rsidRPr="002B08C8" w:rsidRDefault="00590453" w:rsidP="00A81CD0">
      <w:pPr>
        <w:pStyle w:val="3"/>
        <w:rPr>
          <w:rFonts w:ascii="맑은 고딕" w:hAnsi="맑은 고딕"/>
        </w:rPr>
      </w:pPr>
      <w:bookmarkStart w:id="131" w:name="_Toc69820000"/>
      <w:r w:rsidRPr="002B08C8">
        <w:rPr>
          <w:rFonts w:ascii="맑은 고딕" w:hAnsi="맑은 고딕"/>
        </w:rPr>
        <w:t>5</w:t>
      </w:r>
      <w:r w:rsidR="00A81CD0" w:rsidRPr="002B08C8">
        <w:rPr>
          <w:rFonts w:ascii="맑은 고딕" w:hAnsi="맑은 고딕" w:hint="eastAsia"/>
        </w:rPr>
        <w:t>.</w:t>
      </w:r>
      <w:r w:rsidR="00A81CD0" w:rsidRPr="002B08C8">
        <w:rPr>
          <w:rFonts w:ascii="맑은 고딕" w:hAnsi="맑은 고딕"/>
        </w:rPr>
        <w:t>1</w:t>
      </w:r>
      <w:r w:rsidR="00A81CD0" w:rsidRPr="002B08C8">
        <w:rPr>
          <w:rFonts w:ascii="맑은 고딕" w:hAnsi="맑은 고딕" w:hint="eastAsia"/>
        </w:rPr>
        <w:t>.</w:t>
      </w:r>
      <w:r w:rsidR="00A81CD0" w:rsidRPr="002B08C8">
        <w:rPr>
          <w:rFonts w:ascii="맑은 고딕" w:hAnsi="맑은 고딕"/>
        </w:rPr>
        <w:t xml:space="preserve">3 </w:t>
      </w:r>
      <w:r w:rsidR="00A81CD0" w:rsidRPr="002B08C8">
        <w:rPr>
          <w:rFonts w:ascii="맑은 고딕" w:hAnsi="맑은 고딕" w:hint="eastAsia"/>
        </w:rPr>
        <w:t>저장분배서버</w:t>
      </w:r>
      <w:r w:rsidR="00E42D06">
        <w:rPr>
          <w:rFonts w:ascii="맑은 고딕" w:hAnsi="맑은 고딕" w:hint="eastAsia"/>
        </w:rPr>
        <w:t xml:space="preserve"> 및 스토리지</w:t>
      </w:r>
      <w:r w:rsidR="00A81CD0" w:rsidRPr="002B08C8">
        <w:rPr>
          <w:rFonts w:ascii="맑은 고딕" w:hAnsi="맑은 고딕" w:hint="eastAsia"/>
        </w:rPr>
        <w:t xml:space="preserve"> 상태 백업</w:t>
      </w:r>
      <w:bookmarkEnd w:id="131"/>
    </w:p>
    <w:p w14:paraId="360E990E" w14:textId="77777777" w:rsidR="00A81CD0" w:rsidRPr="002B08C8" w:rsidRDefault="00A81CD0" w:rsidP="00273E9F">
      <w:pPr>
        <w:rPr>
          <w:rFonts w:ascii="맑은 고딕" w:hAnsi="맑은 고딕"/>
        </w:rPr>
      </w:pPr>
    </w:p>
    <w:p w14:paraId="691291AA" w14:textId="4FAD248F" w:rsidR="00A81CD0" w:rsidRPr="00FE1451" w:rsidRDefault="00FE1451" w:rsidP="00FE1451">
      <w:pPr>
        <w:rPr>
          <w:rFonts w:ascii="맑은 고딕" w:hAnsi="맑은 고딕"/>
        </w:rPr>
      </w:pPr>
      <w:r w:rsidRPr="00FE1451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273E9F" w:rsidRPr="00FE1451">
        <w:rPr>
          <w:rFonts w:ascii="맑은 고딕" w:hAnsi="맑은 고딕" w:hint="eastAsia"/>
        </w:rPr>
        <w:t>저장분배서버</w:t>
      </w:r>
      <w:r w:rsidR="00273E9F" w:rsidRPr="00FE1451">
        <w:rPr>
          <w:rFonts w:ascii="맑은 고딕" w:hAnsi="맑은 고딕"/>
        </w:rPr>
        <w:t xml:space="preserve"> </w:t>
      </w:r>
      <w:proofErr w:type="spellStart"/>
      <w:r w:rsidR="00273E9F" w:rsidRPr="00FE1451">
        <w:rPr>
          <w:rFonts w:ascii="맑은 고딕" w:hAnsi="맑은 고딕" w:hint="eastAsia"/>
        </w:rPr>
        <w:t>상태값</w:t>
      </w:r>
      <w:proofErr w:type="spellEnd"/>
      <w:r w:rsidR="00A81CD0" w:rsidRPr="00FE1451">
        <w:rPr>
          <w:rFonts w:ascii="맑은 고딕" w:hAnsi="맑은 고딕" w:hint="eastAsia"/>
        </w:rPr>
        <w:t xml:space="preserve">, 스토리지 리스트 </w:t>
      </w:r>
      <w:proofErr w:type="spellStart"/>
      <w:r w:rsidR="00A81CD0" w:rsidRPr="00FE1451">
        <w:rPr>
          <w:rFonts w:ascii="맑은 고딕" w:hAnsi="맑은 고딕" w:hint="eastAsia"/>
        </w:rPr>
        <w:t>상태값</w:t>
      </w:r>
      <w:r w:rsidR="00273E9F" w:rsidRPr="00FE1451">
        <w:rPr>
          <w:rFonts w:ascii="맑은 고딕" w:hAnsi="맑은 고딕" w:hint="eastAsia"/>
        </w:rPr>
        <w:t>을</w:t>
      </w:r>
      <w:proofErr w:type="spellEnd"/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백업하려면</w:t>
      </w:r>
      <w:r w:rsidR="00273E9F" w:rsidRPr="00FE1451">
        <w:rPr>
          <w:rFonts w:ascii="맑은 고딕" w:hAnsi="맑은 고딕"/>
        </w:rPr>
        <w:t xml:space="preserve"> </w:t>
      </w:r>
      <w:r w:rsidR="00A81CD0" w:rsidRPr="00FE1451">
        <w:rPr>
          <w:rFonts w:ascii="맑은 고딕" w:hAnsi="맑은 고딕" w:hint="eastAsia"/>
        </w:rPr>
        <w:t>리스트</w:t>
      </w:r>
      <w:r w:rsidR="00273E9F" w:rsidRPr="00FE1451">
        <w:rPr>
          <w:rFonts w:ascii="맑은 고딕" w:hAnsi="맑은 고딕" w:hint="eastAsia"/>
        </w:rPr>
        <w:t>창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오른쪽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하단에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있는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백업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버튼을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클릭하</w:t>
      </w:r>
      <w:r w:rsidR="00A81CD0" w:rsidRPr="00FE1451">
        <w:rPr>
          <w:rFonts w:ascii="맑은 고딕" w:hAnsi="맑은 고딕" w:hint="eastAsia"/>
        </w:rPr>
        <w:t>면</w:t>
      </w:r>
      <w:r w:rsidR="00273E9F" w:rsidRPr="00FE1451">
        <w:rPr>
          <w:rFonts w:ascii="맑은 고딕" w:hAnsi="맑은 고딕"/>
        </w:rPr>
        <w:t xml:space="preserve"> </w:t>
      </w:r>
      <w:r w:rsidR="00A81CD0" w:rsidRPr="00FE1451">
        <w:rPr>
          <w:rFonts w:ascii="맑은 고딕" w:hAnsi="맑은 고딕" w:hint="eastAsia"/>
        </w:rPr>
        <w:t xml:space="preserve">아래와 같이 </w:t>
      </w:r>
      <w:r w:rsidR="00273E9F" w:rsidRPr="00FE1451">
        <w:rPr>
          <w:rFonts w:ascii="맑은 고딕" w:hAnsi="맑은 고딕" w:hint="eastAsia"/>
        </w:rPr>
        <w:t>저장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위치와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이름을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입력하</w:t>
      </w:r>
      <w:r w:rsidRPr="00FE1451">
        <w:rPr>
          <w:rFonts w:ascii="맑은 고딕" w:hAnsi="맑은 고딕" w:hint="eastAsia"/>
        </w:rPr>
        <w:t>는 창이 활성화됩니다.</w:t>
      </w:r>
      <w:r w:rsidRPr="00FE145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>저장을 클릭하면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엑셀</w:t>
      </w:r>
      <w:r w:rsidR="00273E9F" w:rsidRPr="00FE1451">
        <w:rPr>
          <w:rFonts w:ascii="맑은 고딕" w:hAnsi="맑은 고딕"/>
        </w:rPr>
        <w:t xml:space="preserve"> </w:t>
      </w:r>
      <w:r w:rsidR="00273E9F" w:rsidRPr="00FE1451">
        <w:rPr>
          <w:rFonts w:ascii="맑은 고딕" w:hAnsi="맑은 고딕" w:hint="eastAsia"/>
        </w:rPr>
        <w:t>화일</w:t>
      </w:r>
      <w:r w:rsidR="00273E9F" w:rsidRPr="00FE1451">
        <w:rPr>
          <w:rFonts w:ascii="맑은 고딕" w:hAnsi="맑은 고딕"/>
        </w:rPr>
        <w:t xml:space="preserve"> (xxx.csv) </w:t>
      </w:r>
      <w:r w:rsidR="00273E9F" w:rsidRPr="00FE1451">
        <w:rPr>
          <w:rFonts w:ascii="맑은 고딕" w:hAnsi="맑은 고딕" w:hint="eastAsia"/>
        </w:rPr>
        <w:t>로</w:t>
      </w:r>
      <w:r w:rsidR="00273E9F" w:rsidRPr="00FE1451"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저장</w:t>
      </w:r>
      <w:r w:rsidR="00273E9F" w:rsidRPr="00FE1451">
        <w:rPr>
          <w:rFonts w:ascii="맑은 고딕" w:hAnsi="맑은 고딕" w:hint="eastAsia"/>
        </w:rPr>
        <w:t>됩니다</w:t>
      </w:r>
      <w:r w:rsidR="00273E9F" w:rsidRPr="00FE1451">
        <w:rPr>
          <w:rFonts w:ascii="맑은 고딕" w:hAnsi="맑은 고딕"/>
        </w:rPr>
        <w:t>.</w:t>
      </w:r>
    </w:p>
    <w:p w14:paraId="0E5004BF" w14:textId="495A9DAA" w:rsidR="00A81CD0" w:rsidRPr="002B08C8" w:rsidRDefault="00F81364" w:rsidP="00273E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47840" behindDoc="1" locked="0" layoutInCell="1" allowOverlap="1" wp14:anchorId="345F716E" wp14:editId="790E10C7">
                <wp:simplePos x="0" y="0"/>
                <wp:positionH relativeFrom="column">
                  <wp:posOffset>466090</wp:posOffset>
                </wp:positionH>
                <wp:positionV relativeFrom="paragraph">
                  <wp:posOffset>10795</wp:posOffset>
                </wp:positionV>
                <wp:extent cx="5010150" cy="2822575"/>
                <wp:effectExtent l="19050" t="19050" r="19050" b="15875"/>
                <wp:wrapTight wrapText="bothSides">
                  <wp:wrapPolygon edited="0">
                    <wp:start x="-82" y="-146"/>
                    <wp:lineTo x="-82" y="21576"/>
                    <wp:lineTo x="21600" y="21576"/>
                    <wp:lineTo x="21600" y="-146"/>
                    <wp:lineTo x="-82" y="-146"/>
                  </wp:wrapPolygon>
                </wp:wrapTight>
                <wp:docPr id="2409" name="그룹 2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0150" cy="2822575"/>
                          <a:chOff x="0" y="0"/>
                          <a:chExt cx="5010150" cy="2822575"/>
                        </a:xfrm>
                      </wpg:grpSpPr>
                      <pic:pic xmlns:pic="http://schemas.openxmlformats.org/drawingml/2006/picture">
                        <pic:nvPicPr>
                          <pic:cNvPr id="214" name="그림 214"/>
                          <pic:cNvPicPr>
                            <a:picLocks noChangeAspect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0150" cy="282257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057" name="직사각형 2057"/>
                        <wps:cNvSpPr/>
                        <wps:spPr>
                          <a:xfrm>
                            <a:off x="668071" y="2248450"/>
                            <a:ext cx="4312896" cy="12827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9" name="직사각형 2069"/>
                        <wps:cNvSpPr/>
                        <wps:spPr>
                          <a:xfrm>
                            <a:off x="3876399" y="2586725"/>
                            <a:ext cx="542925" cy="20002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3DB753" id="그룹 2409" o:spid="_x0000_s1026" style="position:absolute;left:0;text-align:left;margin-left:36.7pt;margin-top:.85pt;width:394.5pt;height:222.25pt;z-index:-249968640" coordsize="50101,28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">
                <v:shape id="그림 214" o:spid="_x0000_s1027" type="#_x0000_t75" style="position:absolute;width:50101;height:28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" stroked="t" strokecolor="black [3213]" strokeweight="1pt">
                  <v:imagedata r:id="rId238" o:title=""/>
                  <v:path arrowok="t"/>
                </v:shape>
                <v:rect id="직사각형 2057" o:spid="_x0000_s1028" style="position:absolute;left:6680;top:22484;width:43129;height:1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" filled="f" strokecolor="red" strokeweight="1.25pt"/>
                <v:rect id="직사각형 2069" o:spid="_x0000_s1029" style="position:absolute;left:38763;top:25867;width:5430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</w:p>
    <w:p w14:paraId="2ED2C597" w14:textId="01FDF374" w:rsidR="00273E9F" w:rsidRPr="002B08C8" w:rsidRDefault="00273E9F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66F30027" w14:textId="77777777" w:rsidR="00273E9F" w:rsidRPr="002B08C8" w:rsidRDefault="00590453" w:rsidP="00273E9F">
      <w:pPr>
        <w:pStyle w:val="2"/>
        <w:rPr>
          <w:rFonts w:ascii="맑은 고딕" w:hAnsi="맑은 고딕"/>
        </w:rPr>
      </w:pPr>
      <w:bookmarkStart w:id="132" w:name="_Toc17460830"/>
      <w:bookmarkStart w:id="133" w:name="_Toc69820001"/>
      <w:r w:rsidRPr="002B08C8">
        <w:rPr>
          <w:rFonts w:ascii="맑은 고딕" w:hAnsi="맑은 고딕"/>
        </w:rPr>
        <w:lastRenderedPageBreak/>
        <w:t>5</w:t>
      </w:r>
      <w:r w:rsidR="00273E9F" w:rsidRPr="002B08C8">
        <w:rPr>
          <w:rFonts w:ascii="맑은 고딕" w:hAnsi="맑은 고딕"/>
        </w:rPr>
        <w:t xml:space="preserve">.2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</w:t>
      </w:r>
      <w:bookmarkEnd w:id="132"/>
      <w:bookmarkEnd w:id="133"/>
    </w:p>
    <w:p w14:paraId="61A9BC9E" w14:textId="77777777" w:rsidR="00FE1451" w:rsidRDefault="00FE1451" w:rsidP="00273E9F">
      <w:pPr>
        <w:rPr>
          <w:rFonts w:ascii="맑은 고딕" w:hAnsi="맑은 고딕"/>
        </w:rPr>
      </w:pPr>
    </w:p>
    <w:p w14:paraId="1359D141" w14:textId="48BBA4B0" w:rsidR="00273E9F" w:rsidRPr="002B08C8" w:rsidRDefault="00FE1451" w:rsidP="00273E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35552" behindDoc="1" locked="0" layoutInCell="1" allowOverlap="1" wp14:anchorId="69B00DAE" wp14:editId="2BA69649">
                <wp:simplePos x="0" y="0"/>
                <wp:positionH relativeFrom="margin">
                  <wp:align>right</wp:align>
                </wp:positionH>
                <wp:positionV relativeFrom="paragraph">
                  <wp:posOffset>23671</wp:posOffset>
                </wp:positionV>
                <wp:extent cx="2486025" cy="1165860"/>
                <wp:effectExtent l="19050" t="19050" r="28575" b="15240"/>
                <wp:wrapTight wrapText="bothSides">
                  <wp:wrapPolygon edited="0">
                    <wp:start x="-166" y="-353"/>
                    <wp:lineTo x="-166" y="21529"/>
                    <wp:lineTo x="21683" y="21529"/>
                    <wp:lineTo x="21683" y="-353"/>
                    <wp:lineTo x="-166" y="-353"/>
                  </wp:wrapPolygon>
                </wp:wrapTight>
                <wp:docPr id="3032" name="그룹 30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6025" cy="1165860"/>
                          <a:chOff x="0" y="0"/>
                          <a:chExt cx="2486025" cy="1165860"/>
                        </a:xfrm>
                      </wpg:grpSpPr>
                      <pic:pic xmlns:pic="http://schemas.openxmlformats.org/drawingml/2006/picture">
                        <pic:nvPicPr>
                          <pic:cNvPr id="3033" name="그림 3033"/>
                          <pic:cNvPicPr>
                            <a:picLocks noChangeAspect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16586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34" name="직사각형 3034"/>
                        <wps:cNvSpPr/>
                        <wps:spPr>
                          <a:xfrm>
                            <a:off x="226839" y="441992"/>
                            <a:ext cx="982345" cy="230521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4F9CAB" id="그룹 3032" o:spid="_x0000_s1026" style="position:absolute;left:0;text-align:left;margin-left:144.55pt;margin-top:1.85pt;width:195.75pt;height:91.8pt;z-index:-249980928;mso-position-horizontal:right;mso-position-horizontal-relative:margin" coordsize="24860,11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">
                <v:shape id="그림 3033" o:spid="_x0000_s1027" type="#_x0000_t75" style="position:absolute;width:24860;height:1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" stroked="t" strokecolor="black [3213]" strokeweight="1pt">
                  <v:imagedata r:id="rId234" o:title=""/>
                  <v:path arrowok="t"/>
                </v:shape>
                <v:rect id="직사각형 3034" o:spid="_x0000_s1028" style="position:absolute;left:2268;top:4419;width:9823;height:23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273E9F" w:rsidRPr="002B08C8">
        <w:rPr>
          <w:rFonts w:ascii="맑은 고딕" w:hAnsi="맑은 고딕" w:hint="eastAsia"/>
        </w:rPr>
        <w:t>장치목록에서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그룹을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선택합니다</w:t>
      </w:r>
      <w:r w:rsidR="00273E9F" w:rsidRPr="002B08C8">
        <w:rPr>
          <w:rFonts w:ascii="맑은 고딕" w:hAnsi="맑은 고딕"/>
        </w:rPr>
        <w:t xml:space="preserve">. </w:t>
      </w:r>
    </w:p>
    <w:p w14:paraId="77BD7277" w14:textId="2FF1BA5C" w:rsidR="00273E9F" w:rsidRPr="002B08C8" w:rsidRDefault="00273E9F" w:rsidP="00273E9F">
      <w:pPr>
        <w:rPr>
          <w:rFonts w:ascii="맑은 고딕" w:hAnsi="맑은 고딕"/>
        </w:rPr>
      </w:pPr>
    </w:p>
    <w:p w14:paraId="39DD46DA" w14:textId="0C96544B" w:rsidR="00273E9F" w:rsidRPr="002B08C8" w:rsidRDefault="00273E9F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장치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리스트에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등록된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모든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카메라의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상태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정보가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나타납니다</w:t>
      </w:r>
      <w:r w:rsidRPr="002B08C8">
        <w:rPr>
          <w:rFonts w:ascii="맑은 고딕" w:hAnsi="맑은 고딕"/>
        </w:rPr>
        <w:t>.</w:t>
      </w:r>
    </w:p>
    <w:p w14:paraId="78F3EA57" w14:textId="4EE7A4D8" w:rsidR="00614088" w:rsidRPr="002B08C8" w:rsidRDefault="00590453" w:rsidP="00614088">
      <w:pPr>
        <w:pStyle w:val="3"/>
        <w:rPr>
          <w:rFonts w:ascii="맑은 고딕" w:hAnsi="맑은 고딕"/>
        </w:rPr>
      </w:pPr>
      <w:bookmarkStart w:id="134" w:name="_Toc69820002"/>
      <w:r w:rsidRPr="002B08C8">
        <w:rPr>
          <w:rFonts w:ascii="맑은 고딕" w:hAnsi="맑은 고딕"/>
        </w:rPr>
        <w:t>5</w:t>
      </w:r>
      <w:r w:rsidR="00614088" w:rsidRPr="002B08C8">
        <w:rPr>
          <w:rFonts w:ascii="맑은 고딕" w:hAnsi="맑은 고딕" w:hint="eastAsia"/>
        </w:rPr>
        <w:t>.</w:t>
      </w:r>
      <w:r w:rsidR="00614088" w:rsidRPr="002B08C8">
        <w:rPr>
          <w:rFonts w:ascii="맑은 고딕" w:hAnsi="맑은 고딕"/>
        </w:rPr>
        <w:t>2</w:t>
      </w:r>
      <w:r w:rsidR="00614088" w:rsidRPr="002B08C8">
        <w:rPr>
          <w:rFonts w:ascii="맑은 고딕" w:hAnsi="맑은 고딕" w:hint="eastAsia"/>
        </w:rPr>
        <w:t>.</w:t>
      </w:r>
      <w:r w:rsidR="00614088" w:rsidRPr="002B08C8">
        <w:rPr>
          <w:rFonts w:ascii="맑은 고딕" w:hAnsi="맑은 고딕"/>
        </w:rPr>
        <w:t>1</w:t>
      </w:r>
      <w:r w:rsidR="00614088" w:rsidRPr="002B08C8">
        <w:rPr>
          <w:rFonts w:ascii="맑은 고딕" w:hAnsi="맑은 고딕" w:hint="eastAsia"/>
        </w:rPr>
        <w:t>장치 리스트</w:t>
      </w:r>
      <w:bookmarkEnd w:id="134"/>
    </w:p>
    <w:p w14:paraId="407200F2" w14:textId="4303AB58" w:rsidR="00614088" w:rsidRPr="002B08C8" w:rsidRDefault="009030CD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3336576" behindDoc="1" locked="0" layoutInCell="1" allowOverlap="1" wp14:anchorId="5A0A9DC4" wp14:editId="30E028E4">
            <wp:simplePos x="0" y="0"/>
            <wp:positionH relativeFrom="margin">
              <wp:align>center</wp:align>
            </wp:positionH>
            <wp:positionV relativeFrom="paragraph">
              <wp:posOffset>570865</wp:posOffset>
            </wp:positionV>
            <wp:extent cx="6028055" cy="3349625"/>
            <wp:effectExtent l="19050" t="19050" r="10795" b="22225"/>
            <wp:wrapTight wrapText="bothSides">
              <wp:wrapPolygon edited="0">
                <wp:start x="-68" y="-123"/>
                <wp:lineTo x="-68" y="21620"/>
                <wp:lineTo x="21570" y="21620"/>
                <wp:lineTo x="21570" y="-123"/>
                <wp:lineTo x="-68" y="-123"/>
              </wp:wrapPolygon>
            </wp:wrapTight>
            <wp:docPr id="90" name="그림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그림 90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33496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451">
        <w:rPr>
          <w:rFonts w:ascii="맑은 고딕" w:hAnsi="맑은 고딕" w:hint="eastAsia"/>
        </w:rPr>
        <w:t>장치 리스트에는 등록되어 있는 카메라의 상태를 한눈으로 확인할 수 있습니다.</w:t>
      </w:r>
      <w:r>
        <w:rPr>
          <w:rFonts w:ascii="맑은 고딕" w:hAnsi="맑은 고딕"/>
        </w:rPr>
        <w:br/>
      </w:r>
      <w:r w:rsidR="00ED68EA">
        <w:rPr>
          <w:rFonts w:ascii="맑은 고딕" w:hAnsi="맑은 고딕" w:hint="eastAsia"/>
        </w:rPr>
        <w:t>장치 리스트는 등록된 그룹별로 볼 수 있습니다.</w:t>
      </w:r>
    </w:p>
    <w:p w14:paraId="06AC6B00" w14:textId="77777777" w:rsidR="00273E9F" w:rsidRPr="002B08C8" w:rsidRDefault="00273E9F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상태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칼럼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종류</w:t>
      </w:r>
    </w:p>
    <w:p w14:paraId="2D1E2697" w14:textId="4E7020DB" w:rsidR="00273E9F" w:rsidRPr="002B08C8" w:rsidRDefault="00FE1451" w:rsidP="00273E9F">
      <w:pPr>
        <w:rPr>
          <w:rFonts w:ascii="맑은 고딕" w:hAnsi="맑은 고딕"/>
        </w:rPr>
      </w:pPr>
      <w:r>
        <w:rPr>
          <w:rFonts w:ascii="맑은 고딕" w:hAnsi="맑은 고딕"/>
        </w:rPr>
        <w:t>-</w:t>
      </w:r>
      <w:r w:rsidR="00B57998" w:rsidRPr="002B08C8">
        <w:rPr>
          <w:rFonts w:ascii="맑은 고딕" w:hAnsi="맑은 고딕"/>
        </w:rPr>
        <w:t xml:space="preserve"> </w:t>
      </w:r>
      <w:r w:rsidR="00B57998" w:rsidRPr="002B08C8">
        <w:rPr>
          <w:rFonts w:ascii="맑은 고딕" w:hAnsi="맑은 고딕" w:hint="eastAsia"/>
        </w:rPr>
        <w:t xml:space="preserve">관리키 </w:t>
      </w:r>
      <w:r w:rsidR="00B57998" w:rsidRPr="002B08C8">
        <w:rPr>
          <w:rFonts w:ascii="맑은 고딕" w:hAnsi="맑은 고딕"/>
        </w:rPr>
        <w:t xml:space="preserve">: </w:t>
      </w:r>
      <w:r w:rsidR="00DC3DED" w:rsidRPr="002B08C8">
        <w:rPr>
          <w:rFonts w:ascii="맑은 고딕" w:hAnsi="맑은 고딕" w:hint="eastAsia"/>
        </w:rPr>
        <w:t>장치의 고유 번호</w:t>
      </w:r>
      <w:r>
        <w:rPr>
          <w:rFonts w:ascii="맑은 고딕" w:hAnsi="맑은 고딕"/>
        </w:rPr>
        <w:br/>
        <w:t xml:space="preserve">- </w:t>
      </w:r>
      <w:r w:rsidR="00273E9F" w:rsidRPr="002B08C8">
        <w:rPr>
          <w:rFonts w:ascii="맑은 고딕" w:hAnsi="맑은 고딕" w:hint="eastAsia"/>
        </w:rPr>
        <w:t>이름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등록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이름</w:t>
      </w:r>
      <w:r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주소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등록</w:t>
      </w:r>
      <w:r w:rsidR="00273E9F" w:rsidRPr="002B08C8">
        <w:rPr>
          <w:rFonts w:ascii="맑은 고딕" w:hAnsi="맑은 고딕"/>
        </w:rPr>
        <w:t xml:space="preserve"> IP</w:t>
      </w:r>
      <w:r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제조사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제조사</w:t>
      </w:r>
      <w:r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모델명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제조사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모델명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lastRenderedPageBreak/>
        <w:t xml:space="preserve">- </w:t>
      </w:r>
      <w:r w:rsidR="00273E9F" w:rsidRPr="002B08C8">
        <w:rPr>
          <w:rFonts w:ascii="맑은 고딕" w:hAnsi="맑은 고딕"/>
        </w:rPr>
        <w:t xml:space="preserve">Ping </w: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>
        <w:rPr>
          <w:rFonts w:ascii="맑은 고딕" w:hAnsi="맑은 고딕" w:hint="eastAsia"/>
        </w:rPr>
        <w:t>와 저장분배서버와의</w:t>
      </w:r>
      <w:r w:rsidR="00273E9F" w:rsidRPr="002B08C8">
        <w:rPr>
          <w:rFonts w:ascii="맑은 고딕" w:hAnsi="맑은 고딕"/>
        </w:rPr>
        <w:t xml:space="preserve"> Ping </w: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(</w:t>
      </w:r>
      <w:proofErr w:type="spellStart"/>
      <w:r w:rsidR="00273E9F" w:rsidRPr="002B08C8">
        <w:rPr>
          <w:rFonts w:ascii="맑은 고딕" w:hAnsi="맑은 고딕"/>
        </w:rPr>
        <w:t>ms</w:t>
      </w:r>
      <w:proofErr w:type="spellEnd"/>
      <w:r w:rsidR="00273E9F" w:rsidRPr="002B08C8">
        <w:rPr>
          <w:rFonts w:ascii="맑은 고딕" w:hAnsi="맑은 고딕"/>
        </w:rPr>
        <w:t>)</w:t>
      </w:r>
      <w:r>
        <w:rPr>
          <w:rFonts w:ascii="맑은 고딕" w:hAnsi="맑은 고딕"/>
        </w:rPr>
        <w:br/>
        <w:t xml:space="preserve">- </w:t>
      </w:r>
      <w:r w:rsidR="00273E9F" w:rsidRPr="002B08C8">
        <w:rPr>
          <w:rFonts w:ascii="맑은 고딕" w:hAnsi="맑은 고딕" w:hint="eastAsia"/>
        </w:rPr>
        <w:t>프로토콜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프로토콜</w:t>
      </w:r>
      <w:r>
        <w:rPr>
          <w:rFonts w:ascii="맑은 고딕" w:hAnsi="맑은 고딕"/>
        </w:rPr>
        <w:br/>
        <w:t xml:space="preserve">-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유무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proofErr w:type="spellStart"/>
      <w:r>
        <w:rPr>
          <w:rFonts w:ascii="맑은 고딕" w:hAnsi="맑은 고딕" w:hint="eastAsia"/>
        </w:rPr>
        <w:t>o</w:t>
      </w:r>
      <w:r>
        <w:rPr>
          <w:rFonts w:ascii="맑은 고딕" w:hAnsi="맑은 고딕"/>
        </w:rPr>
        <w:t>,x</w:t>
      </w:r>
      <w:proofErr w:type="spellEnd"/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고해강도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해상도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해상도</w:t>
      </w:r>
      <w:r w:rsidR="00273E9F" w:rsidRPr="002B08C8">
        <w:rPr>
          <w:rFonts w:ascii="맑은 고딕" w:hAnsi="맑은 고딕"/>
        </w:rPr>
        <w:t xml:space="preserve"> (</w:t>
      </w:r>
      <w:r w:rsidR="005F6D64">
        <w:rPr>
          <w:rFonts w:ascii="맑은 고딕" w:hAnsi="맑은 고딕" w:hint="eastAsia"/>
        </w:rPr>
        <w:t>가로 x</w:t>
      </w:r>
      <w:r w:rsidR="005F6D64">
        <w:rPr>
          <w:rFonts w:ascii="맑은 고딕" w:hAnsi="맑은 고딕"/>
        </w:rPr>
        <w:t xml:space="preserve"> </w:t>
      </w:r>
      <w:r w:rsidR="005F6D64">
        <w:rPr>
          <w:rFonts w:ascii="맑은 고딕" w:hAnsi="맑은 고딕" w:hint="eastAsia"/>
        </w:rPr>
        <w:t xml:space="preserve">세로 </w:t>
      </w:r>
      <w:r w:rsidR="00273E9F" w:rsidRPr="002B08C8">
        <w:rPr>
          <w:rFonts w:ascii="맑은 고딕" w:hAnsi="맑은 고딕"/>
        </w:rPr>
        <w:t>Pixel)</w:t>
      </w:r>
      <w:r w:rsidR="005F6D64">
        <w:rPr>
          <w:rFonts w:ascii="맑은 고딕" w:hAnsi="맑은 고딕"/>
        </w:rPr>
        <w:br/>
        <w:t xml:space="preserve">-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비트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통신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용량</w:t>
      </w:r>
      <w:r w:rsidR="00273E9F" w:rsidRPr="002B08C8">
        <w:rPr>
          <w:rFonts w:ascii="맑은 고딕" w:hAnsi="맑은 고딕"/>
        </w:rPr>
        <w:t xml:space="preserve"> (Mbps)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프레임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프레임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수</w:t>
      </w:r>
      <w:r w:rsidR="00273E9F" w:rsidRPr="002B08C8">
        <w:rPr>
          <w:rFonts w:ascii="맑은 고딕" w:hAnsi="맑은 고딕"/>
        </w:rPr>
        <w:t xml:space="preserve"> (fps)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고해상도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정보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접속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불량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정보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연결상태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유무</w:t>
      </w:r>
      <w:r w:rsidR="005F6D64">
        <w:rPr>
          <w:rFonts w:ascii="맑은 고딕" w:hAnsi="맑은 고딕" w:hint="eastAsia"/>
        </w:rPr>
        <w:t xml:space="preserve"> </w:t>
      </w:r>
      <w:r w:rsidR="005F6D64">
        <w:rPr>
          <w:rFonts w:ascii="맑은 고딕" w:hAnsi="맑은 고딕"/>
        </w:rPr>
        <w:t>(</w:t>
      </w:r>
      <w:proofErr w:type="spellStart"/>
      <w:r w:rsidR="005F6D64">
        <w:rPr>
          <w:rFonts w:ascii="맑은 고딕" w:hAnsi="맑은 고딕" w:hint="eastAsia"/>
        </w:rPr>
        <w:t>o</w:t>
      </w:r>
      <w:r w:rsidR="005F6D64">
        <w:rPr>
          <w:rFonts w:ascii="맑은 고딕" w:hAnsi="맑은 고딕"/>
        </w:rPr>
        <w:t>,x</w:t>
      </w:r>
      <w:proofErr w:type="spellEnd"/>
      <w:r w:rsidR="005F6D64">
        <w:rPr>
          <w:rFonts w:ascii="맑은 고딕" w:hAnsi="맑은 고딕"/>
        </w:rPr>
        <w:t>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해상도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해상도</w:t>
      </w:r>
      <w:r w:rsidR="00273E9F" w:rsidRPr="002B08C8">
        <w:rPr>
          <w:rFonts w:ascii="맑은 고딕" w:hAnsi="맑은 고딕"/>
        </w:rPr>
        <w:t xml:space="preserve"> </w:t>
      </w:r>
      <w:r w:rsidR="005F6D64" w:rsidRPr="002B08C8">
        <w:rPr>
          <w:rFonts w:ascii="맑은 고딕" w:hAnsi="맑은 고딕"/>
        </w:rPr>
        <w:t>(</w:t>
      </w:r>
      <w:r w:rsidR="005F6D64">
        <w:rPr>
          <w:rFonts w:ascii="맑은 고딕" w:hAnsi="맑은 고딕" w:hint="eastAsia"/>
        </w:rPr>
        <w:t>가로 x</w:t>
      </w:r>
      <w:r w:rsidR="005F6D64">
        <w:rPr>
          <w:rFonts w:ascii="맑은 고딕" w:hAnsi="맑은 고딕"/>
        </w:rPr>
        <w:t xml:space="preserve"> </w:t>
      </w:r>
      <w:r w:rsidR="005F6D64">
        <w:rPr>
          <w:rFonts w:ascii="맑은 고딕" w:hAnsi="맑은 고딕" w:hint="eastAsia"/>
        </w:rPr>
        <w:t xml:space="preserve">세로 </w:t>
      </w:r>
      <w:r w:rsidR="005F6D64" w:rsidRPr="002B08C8">
        <w:rPr>
          <w:rFonts w:ascii="맑은 고딕" w:hAnsi="맑은 고딕"/>
        </w:rPr>
        <w:t>Pixel)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비트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통신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용량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273E9F" w:rsidRPr="002B08C8">
        <w:rPr>
          <w:rFonts w:ascii="맑은 고딕" w:hAnsi="맑은 고딕"/>
        </w:rPr>
        <w:t xml:space="preserve"> (Mbps)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프레임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연결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프레임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수</w:t>
      </w:r>
      <w:r w:rsidR="00273E9F" w:rsidRPr="002B08C8">
        <w:rPr>
          <w:rFonts w:ascii="맑은 고딕" w:hAnsi="맑은 고딕"/>
        </w:rPr>
        <w:t xml:space="preserve"> (fps)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저해상도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정보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접속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불량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장애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정보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녹화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녹화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유무</w:t>
      </w:r>
      <w:r w:rsidR="001A4E0A">
        <w:rPr>
          <w:rFonts w:ascii="맑은 고딕" w:hAnsi="맑은 고딕" w:hint="eastAsia"/>
        </w:rPr>
        <w:t xml:space="preserve"> 표시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녹화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기간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녹화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기간을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오디오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사용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오디오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코덱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오디오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비트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오디오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통신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용량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273E9F" w:rsidRPr="002B08C8">
        <w:rPr>
          <w:rFonts w:ascii="맑은 고딕" w:hAnsi="맑은 고딕"/>
        </w:rPr>
        <w:t xml:space="preserve"> (kbps)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메타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비트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레이트</w:t>
      </w:r>
      <w:proofErr w:type="spellEnd"/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메타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데이터의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통신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용량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273E9F" w:rsidRPr="002B08C8">
        <w:rPr>
          <w:rFonts w:ascii="맑은 고딕" w:hAnsi="맑은 고딕"/>
        </w:rPr>
        <w:t xml:space="preserve"> (kbps)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사용유무</w:t>
      </w:r>
      <w:r w:rsidR="00273E9F" w:rsidRPr="002B08C8">
        <w:rPr>
          <w:rFonts w:ascii="맑은 고딕" w:hAnsi="맑은 고딕"/>
        </w:rPr>
        <w:t xml:space="preserve"> :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사용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유무</w:t>
      </w:r>
      <w:r w:rsidR="005F6D64">
        <w:rPr>
          <w:rFonts w:ascii="맑은 고딕" w:hAnsi="맑은 고딕" w:hint="eastAsia"/>
        </w:rPr>
        <w:t xml:space="preserve"> </w:t>
      </w:r>
      <w:r w:rsidR="005F6D64">
        <w:rPr>
          <w:rFonts w:ascii="맑은 고딕" w:hAnsi="맑은 고딕"/>
        </w:rPr>
        <w:t>(</w:t>
      </w:r>
      <w:proofErr w:type="spellStart"/>
      <w:r w:rsidR="005F6D64">
        <w:rPr>
          <w:rFonts w:ascii="맑은 고딕" w:hAnsi="맑은 고딕" w:hint="eastAsia"/>
        </w:rPr>
        <w:t>o</w:t>
      </w:r>
      <w:r w:rsidR="005F6D64">
        <w:rPr>
          <w:rFonts w:ascii="맑은 고딕" w:hAnsi="맑은 고딕"/>
        </w:rPr>
        <w:t>,x</w:t>
      </w:r>
      <w:proofErr w:type="spellEnd"/>
      <w:r w:rsidR="005F6D64">
        <w:rPr>
          <w:rFonts w:ascii="맑은 고딕" w:hAnsi="맑은 고딕"/>
        </w:rPr>
        <w:t>)</w:t>
      </w:r>
      <w:r w:rsidR="005F6D64">
        <w:rPr>
          <w:rFonts w:ascii="맑은 고딕" w:hAnsi="맑은 고딕"/>
        </w:rPr>
        <w:br/>
        <w:t>-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저장분배서버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이름</w:t>
      </w:r>
      <w:r w:rsidR="00273E9F" w:rsidRPr="002B08C8">
        <w:rPr>
          <w:rFonts w:ascii="맑은 고딕" w:hAnsi="맑은 고딕"/>
        </w:rPr>
        <w:t xml:space="preserve"> : </w:t>
      </w:r>
      <w:r w:rsidR="00093AF7" w:rsidRPr="002B08C8">
        <w:rPr>
          <w:rFonts w:ascii="맑은 고딕" w:hAnsi="맑은 고딕" w:hint="eastAsia"/>
        </w:rPr>
        <w:t>등록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저장분배</w:t>
      </w:r>
      <w:r w:rsidR="00093AF7" w:rsidRPr="002B08C8">
        <w:rPr>
          <w:rFonts w:ascii="맑은 고딕" w:hAnsi="맑은 고딕" w:hint="eastAsia"/>
        </w:rPr>
        <w:t>서버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이름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</w:t>
      </w:r>
      <w:r w:rsidR="005F6D64">
        <w:rPr>
          <w:rFonts w:ascii="맑은 고딕" w:hAnsi="맑은 고딕"/>
        </w:rPr>
        <w:br/>
        <w:t>-</w:t>
      </w:r>
      <w:r w:rsidR="00DC3DED" w:rsidRPr="002B08C8">
        <w:rPr>
          <w:rFonts w:ascii="맑은 고딕" w:hAnsi="맑은 고딕"/>
        </w:rPr>
        <w:t xml:space="preserve"> </w:t>
      </w:r>
      <w:r w:rsidR="00DC3DED" w:rsidRPr="002B08C8">
        <w:rPr>
          <w:rFonts w:ascii="맑은 고딕" w:hAnsi="맑은 고딕" w:hint="eastAsia"/>
        </w:rPr>
        <w:t xml:space="preserve">녹화 채널 </w:t>
      </w:r>
      <w:r w:rsidR="00DC3DED" w:rsidRPr="002B08C8">
        <w:rPr>
          <w:rFonts w:ascii="맑은 고딕" w:hAnsi="맑은 고딕"/>
        </w:rPr>
        <w:t xml:space="preserve">: </w:t>
      </w:r>
      <w:r w:rsidR="00DC3DED" w:rsidRPr="002B08C8">
        <w:rPr>
          <w:rFonts w:ascii="맑은 고딕" w:hAnsi="맑은 고딕" w:hint="eastAsia"/>
        </w:rPr>
        <w:t>시스템의 녹화 채널 및 스트림</w:t>
      </w:r>
      <w:r w:rsidR="00DC3DED" w:rsidRPr="002B08C8">
        <w:rPr>
          <w:rFonts w:ascii="맑은 고딕" w:hAnsi="맑은 고딕"/>
        </w:rPr>
        <w:t xml:space="preserve"> </w:t>
      </w:r>
      <w:r w:rsidR="00DC3DED" w:rsidRPr="002B08C8">
        <w:rPr>
          <w:rFonts w:ascii="맑은 고딕" w:hAnsi="맑은 고딕" w:hint="eastAsia"/>
        </w:rPr>
        <w:t>주소로</w:t>
      </w:r>
      <w:r w:rsidR="00DC3DED" w:rsidRPr="002B08C8">
        <w:rPr>
          <w:rFonts w:ascii="맑은 고딕" w:hAnsi="맑은 고딕"/>
        </w:rPr>
        <w:t xml:space="preserve"> </w:t>
      </w:r>
      <w:r w:rsidR="00DC3DED" w:rsidRPr="002B08C8">
        <w:rPr>
          <w:rFonts w:ascii="맑은 고딕" w:hAnsi="맑은 고딕" w:hint="eastAsia"/>
        </w:rPr>
        <w:t>활용</w:t>
      </w:r>
      <w:r w:rsidR="005F6D64">
        <w:rPr>
          <w:rFonts w:ascii="맑은 고딕" w:hAnsi="맑은 고딕"/>
        </w:rPr>
        <w:br/>
      </w:r>
      <w:r w:rsidR="00273E9F" w:rsidRPr="002B08C8">
        <w:rPr>
          <w:rFonts w:ascii="맑은 고딕" w:hAnsi="맑은 고딕" w:hint="eastAsia"/>
        </w:rPr>
        <w:t>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칼럼들은</w:t>
      </w:r>
      <w:r w:rsidR="00273E9F" w:rsidRPr="002B08C8">
        <w:rPr>
          <w:rFonts w:ascii="맑은 고딕" w:hAnsi="맑은 고딕"/>
        </w:rPr>
        <w:t xml:space="preserve"> </w:t>
      </w:r>
      <w:r w:rsidR="00DC3DED" w:rsidRPr="002B08C8">
        <w:rPr>
          <w:rFonts w:ascii="맑은 고딕" w:hAnsi="맑은 고딕" w:hint="eastAsia"/>
        </w:rPr>
        <w:t>관리서</w:t>
      </w:r>
      <w:r w:rsidR="00093AF7" w:rsidRPr="002B08C8">
        <w:rPr>
          <w:rFonts w:ascii="맑은 고딕" w:hAnsi="맑은 고딕" w:hint="eastAsia"/>
        </w:rPr>
        <w:t>버를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설정하고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운영하는데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편리한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기능입니다</w:t>
      </w:r>
      <w:r w:rsidR="00273E9F" w:rsidRPr="002B08C8">
        <w:rPr>
          <w:rFonts w:ascii="맑은 고딕" w:hAnsi="맑은 고딕"/>
        </w:rPr>
        <w:t>.</w:t>
      </w:r>
    </w:p>
    <w:p w14:paraId="78BB367C" w14:textId="77777777" w:rsidR="00273E9F" w:rsidRPr="002B08C8" w:rsidRDefault="00273E9F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412625C3" w14:textId="58F9639A" w:rsidR="00E80BCA" w:rsidRPr="002B08C8" w:rsidRDefault="00590453" w:rsidP="00E80BCA">
      <w:pPr>
        <w:pStyle w:val="3"/>
        <w:rPr>
          <w:rFonts w:ascii="맑은 고딕" w:hAnsi="맑은 고딕"/>
        </w:rPr>
      </w:pPr>
      <w:bookmarkStart w:id="135" w:name="_Toc69820003"/>
      <w:r w:rsidRPr="002B08C8">
        <w:rPr>
          <w:rFonts w:ascii="맑은 고딕" w:hAnsi="맑은 고딕"/>
        </w:rPr>
        <w:lastRenderedPageBreak/>
        <w:t>5</w:t>
      </w:r>
      <w:r w:rsidR="00E80BCA" w:rsidRPr="002B08C8">
        <w:rPr>
          <w:rFonts w:ascii="맑은 고딕" w:hAnsi="맑은 고딕" w:hint="eastAsia"/>
        </w:rPr>
        <w:t>.</w:t>
      </w:r>
      <w:r w:rsidR="00E80BCA" w:rsidRPr="002B08C8">
        <w:rPr>
          <w:rFonts w:ascii="맑은 고딕" w:hAnsi="맑은 고딕"/>
        </w:rPr>
        <w:t>2</w:t>
      </w:r>
      <w:r w:rsidR="00E80BCA" w:rsidRPr="002B08C8">
        <w:rPr>
          <w:rFonts w:ascii="맑은 고딕" w:hAnsi="맑은 고딕" w:hint="eastAsia"/>
        </w:rPr>
        <w:t>.</w:t>
      </w:r>
      <w:r w:rsidR="00733671">
        <w:rPr>
          <w:rFonts w:ascii="맑은 고딕" w:hAnsi="맑은 고딕"/>
        </w:rPr>
        <w:t xml:space="preserve">2 </w:t>
      </w:r>
      <w:r w:rsidR="00E80BCA" w:rsidRPr="002B08C8">
        <w:rPr>
          <w:rFonts w:ascii="맑은 고딕" w:hAnsi="맑은 고딕" w:hint="eastAsia"/>
        </w:rPr>
        <w:t>장치 리스트에서 칼럼</w:t>
      </w:r>
      <w:bookmarkEnd w:id="135"/>
    </w:p>
    <w:p w14:paraId="6F838746" w14:textId="77777777" w:rsidR="00E80BCA" w:rsidRPr="002B08C8" w:rsidRDefault="00E80BCA" w:rsidP="00273E9F">
      <w:pPr>
        <w:rPr>
          <w:rFonts w:ascii="맑은 고딕" w:hAnsi="맑은 고딕"/>
        </w:rPr>
      </w:pPr>
    </w:p>
    <w:p w14:paraId="23E975AD" w14:textId="77777777" w:rsidR="00273E9F" w:rsidRPr="002B08C8" w:rsidRDefault="00273E9F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t xml:space="preserve">* </w:t>
      </w:r>
      <w:r w:rsidRPr="002B08C8">
        <w:rPr>
          <w:rFonts w:ascii="맑은 고딕" w:hAnsi="맑은 고딕" w:hint="eastAsia"/>
        </w:rPr>
        <w:t>칼럼선택에서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원하는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정보를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선별하여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모니터링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할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수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있습니다</w:t>
      </w:r>
      <w:r w:rsidRPr="002B08C8">
        <w:rPr>
          <w:rFonts w:ascii="맑은 고딕" w:hAnsi="맑은 고딕"/>
        </w:rPr>
        <w:t>.</w:t>
      </w:r>
    </w:p>
    <w:p w14:paraId="0200ABE9" w14:textId="6ECFBA6A" w:rsidR="00ED68EA" w:rsidRDefault="00ED68EA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42720" behindDoc="1" locked="0" layoutInCell="1" allowOverlap="1" wp14:anchorId="5929B467" wp14:editId="228D796A">
                <wp:simplePos x="0" y="0"/>
                <wp:positionH relativeFrom="margin">
                  <wp:align>center</wp:align>
                </wp:positionH>
                <wp:positionV relativeFrom="paragraph">
                  <wp:posOffset>793115</wp:posOffset>
                </wp:positionV>
                <wp:extent cx="4554855" cy="3752850"/>
                <wp:effectExtent l="19050" t="19050" r="17145" b="19050"/>
                <wp:wrapTight wrapText="bothSides">
                  <wp:wrapPolygon edited="0">
                    <wp:start x="-90" y="-110"/>
                    <wp:lineTo x="-90" y="21600"/>
                    <wp:lineTo x="21591" y="21600"/>
                    <wp:lineTo x="21591" y="-110"/>
                    <wp:lineTo x="-90" y="-110"/>
                  </wp:wrapPolygon>
                </wp:wrapTight>
                <wp:docPr id="506" name="그룹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4855" cy="3752850"/>
                          <a:chOff x="0" y="0"/>
                          <a:chExt cx="4554855" cy="3752850"/>
                        </a:xfrm>
                      </wpg:grpSpPr>
                      <pic:pic xmlns:pic="http://schemas.openxmlformats.org/drawingml/2006/picture">
                        <pic:nvPicPr>
                          <pic:cNvPr id="504" name="그림 504"/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4855" cy="37528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9" name="직사각형 119"/>
                        <wps:cNvSpPr/>
                        <wps:spPr>
                          <a:xfrm>
                            <a:off x="2091852" y="1823936"/>
                            <a:ext cx="345332" cy="44808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직사각형 120"/>
                        <wps:cNvSpPr/>
                        <wps:spPr>
                          <a:xfrm>
                            <a:off x="3870542" y="207390"/>
                            <a:ext cx="634185" cy="166974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6" name="타원 3036"/>
                        <wps:cNvSpPr/>
                        <wps:spPr>
                          <a:xfrm>
                            <a:off x="1828024" y="1945710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7" name="Text Box 3037"/>
                        <wps:cNvSpPr txBox="1"/>
                        <wps:spPr>
                          <a:xfrm>
                            <a:off x="1878128" y="1866378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9490339" w14:textId="77777777" w:rsidR="00733671" w:rsidRPr="003336FB" w:rsidRDefault="00733671" w:rsidP="005F6D6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8" name="타원 3038"/>
                        <wps:cNvSpPr/>
                        <wps:spPr>
                          <a:xfrm>
                            <a:off x="3657600" y="211522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9" name="Text Box 3039"/>
                        <wps:cNvSpPr txBox="1"/>
                        <wps:spPr>
                          <a:xfrm>
                            <a:off x="3707704" y="123840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0D6392" w14:textId="77777777" w:rsidR="00733671" w:rsidRPr="003336FB" w:rsidRDefault="00733671" w:rsidP="005F6D6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9B467" id="그룹 506" o:spid="_x0000_s1684" style="position:absolute;margin-left:0;margin-top:62.45pt;width:358.65pt;height:295.5pt;z-index:-249973760;mso-position-horizontal:center;mso-position-horizontal-relative:margin" coordsize="45548,37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">
                <v:shape id="그림 504" o:spid="_x0000_s1685" type="#_x0000_t75" style="position:absolute;width:45548;height:37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" stroked="t" strokecolor="black [3213]" strokeweight="1pt">
                  <v:imagedata r:id="rId241" o:title=""/>
                  <v:path arrowok="t"/>
                </v:shape>
                <v:rect id="직사각형 119" o:spid="_x0000_s1686" style="position:absolute;left:20918;top:18239;width:3453;height:44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" filled="f" strokecolor="red" strokeweight="1.25pt"/>
                <v:rect id="직사각형 120" o:spid="_x0000_s1687" style="position:absolute;left:38705;top:2073;width:6342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" filled="f" strokecolor="red" strokeweight="1.25pt"/>
                <v:oval id="타원 3036" o:spid="_x0000_s1688" style="position:absolute;left:18280;top:19457;width:1841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" fillcolor="white [3212]" strokecolor="black [3213]" strokeweight="1pt"/>
                <v:shape id="Text Box 3037" o:spid="_x0000_s1689" type="#_x0000_t202" style="position:absolute;left:18781;top:18663;width:1289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" filled="f" stroked="f" strokeweight=".5pt">
                  <v:textbox inset="0,0,0,0">
                    <w:txbxContent>
                      <w:p w14:paraId="39490339" w14:textId="77777777" w:rsidR="00733671" w:rsidRPr="003336FB" w:rsidRDefault="00733671" w:rsidP="005F6D6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3038" o:spid="_x0000_s1690" style="position:absolute;left:36576;top:2115;width:1841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" fillcolor="white [3212]" strokecolor="black [3213]" strokeweight="1pt"/>
                <v:shape id="Text Box 3039" o:spid="_x0000_s1691" type="#_x0000_t202" style="position:absolute;left:37077;top:1238;width:1289;height:2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" filled="f" stroked="f" strokeweight=".5pt">
                  <v:textbox inset="0,0,0,0">
                    <w:txbxContent>
                      <w:p w14:paraId="410D6392" w14:textId="77777777" w:rsidR="00733671" w:rsidRPr="003336FB" w:rsidRDefault="00733671" w:rsidP="005F6D6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9030CD">
        <w:rPr>
          <w:rFonts w:ascii="맑은 고딕" w:hAnsi="맑은 고딕" w:hint="eastAsia"/>
        </w:rPr>
        <w:t>1</w:t>
      </w:r>
      <w:r w:rsidR="009030CD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칼럼에서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필요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없는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칼럼은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선택하여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화살표로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선택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안된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칼럼으로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이동시키면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상태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창에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표시되지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않습니다</w:t>
      </w:r>
      <w:r w:rsidR="00273E9F" w:rsidRPr="002B08C8">
        <w:rPr>
          <w:rFonts w:ascii="맑은 고딕" w:hAnsi="맑은 고딕"/>
        </w:rPr>
        <w:t>.</w:t>
      </w:r>
      <w:r w:rsidR="009030CD">
        <w:rPr>
          <w:rFonts w:ascii="맑은 고딕" w:hAnsi="맑은 고딕"/>
        </w:rPr>
        <w:br/>
        <w:t xml:space="preserve">2 </w:t>
      </w:r>
      <w:proofErr w:type="gramStart"/>
      <w:r w:rsidR="009030CD">
        <w:rPr>
          <w:rFonts w:ascii="맑은 고딕" w:hAnsi="맑은 고딕" w:hint="eastAsia"/>
        </w:rPr>
        <w:t xml:space="preserve">정렬 </w:t>
      </w:r>
      <w:r w:rsidR="009030CD">
        <w:rPr>
          <w:rFonts w:ascii="맑은 고딕" w:hAnsi="맑은 고딕"/>
        </w:rPr>
        <w:t>:</w:t>
      </w:r>
      <w:proofErr w:type="gramEnd"/>
      <w:r w:rsidR="009030CD">
        <w:rPr>
          <w:rFonts w:ascii="맑은 고딕" w:hAnsi="맑은 고딕"/>
        </w:rPr>
        <w:t xml:space="preserve"> </w:t>
      </w:r>
      <w:r w:rsidR="009030CD">
        <w:rPr>
          <w:rFonts w:ascii="맑은 고딕" w:hAnsi="맑은 고딕" w:hint="eastAsia"/>
        </w:rPr>
        <w:t>칼럼리스트를 선택하고 화살표를 클릭하여 표시할 위치를 정합니다.</w:t>
      </w:r>
      <w:r w:rsidR="009030CD"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76D9D101" w14:textId="24CFD33C" w:rsidR="00E80BCA" w:rsidRPr="002B08C8" w:rsidRDefault="00590453" w:rsidP="00E80BCA">
      <w:pPr>
        <w:pStyle w:val="3"/>
        <w:rPr>
          <w:rFonts w:ascii="맑은 고딕" w:hAnsi="맑은 고딕"/>
        </w:rPr>
      </w:pPr>
      <w:bookmarkStart w:id="136" w:name="_Toc69820004"/>
      <w:r w:rsidRPr="002B08C8">
        <w:rPr>
          <w:rFonts w:ascii="맑은 고딕" w:hAnsi="맑은 고딕"/>
        </w:rPr>
        <w:lastRenderedPageBreak/>
        <w:t>5</w:t>
      </w:r>
      <w:r w:rsidR="00E80BCA" w:rsidRPr="002B08C8">
        <w:rPr>
          <w:rFonts w:ascii="맑은 고딕" w:hAnsi="맑은 고딕" w:hint="eastAsia"/>
        </w:rPr>
        <w:t>.</w:t>
      </w:r>
      <w:r w:rsidR="00E80BCA" w:rsidRPr="002B08C8">
        <w:rPr>
          <w:rFonts w:ascii="맑은 고딕" w:hAnsi="맑은 고딕"/>
        </w:rPr>
        <w:t>2</w:t>
      </w:r>
      <w:r w:rsidR="00E80BCA" w:rsidRPr="002B08C8">
        <w:rPr>
          <w:rFonts w:ascii="맑은 고딕" w:hAnsi="맑은 고딕" w:hint="eastAsia"/>
        </w:rPr>
        <w:t>.</w:t>
      </w:r>
      <w:r w:rsidR="00733671">
        <w:rPr>
          <w:rFonts w:ascii="맑은 고딕" w:hAnsi="맑은 고딕"/>
        </w:rPr>
        <w:t>3</w:t>
      </w:r>
      <w:r w:rsidR="00E80BCA" w:rsidRPr="002B08C8">
        <w:rPr>
          <w:rFonts w:ascii="맑은 고딕" w:hAnsi="맑은 고딕"/>
        </w:rPr>
        <w:t xml:space="preserve"> </w:t>
      </w:r>
      <w:r w:rsidR="00E80BCA" w:rsidRPr="002B08C8">
        <w:rPr>
          <w:rFonts w:ascii="맑은 고딕" w:hAnsi="맑은 고딕" w:hint="eastAsia"/>
        </w:rPr>
        <w:t xml:space="preserve">장치 리스트 </w:t>
      </w:r>
      <w:r w:rsidR="00A81CD0" w:rsidRPr="002B08C8">
        <w:rPr>
          <w:rFonts w:ascii="맑은 고딕" w:hAnsi="맑은 고딕" w:hint="eastAsia"/>
        </w:rPr>
        <w:t xml:space="preserve">상태 </w:t>
      </w:r>
      <w:r w:rsidR="00E80BCA" w:rsidRPr="002B08C8">
        <w:rPr>
          <w:rFonts w:ascii="맑은 고딕" w:hAnsi="맑은 고딕" w:hint="eastAsia"/>
        </w:rPr>
        <w:t>백업</w:t>
      </w:r>
      <w:bookmarkEnd w:id="136"/>
    </w:p>
    <w:p w14:paraId="1D33FA64" w14:textId="77777777" w:rsidR="00E80BCA" w:rsidRPr="002B08C8" w:rsidRDefault="00E80BCA" w:rsidP="00273E9F">
      <w:pPr>
        <w:rPr>
          <w:rFonts w:ascii="맑은 고딕" w:hAnsi="맑은 고딕"/>
        </w:rPr>
      </w:pPr>
    </w:p>
    <w:p w14:paraId="6E199EE0" w14:textId="77777777" w:rsidR="00273E9F" w:rsidRPr="002B08C8" w:rsidRDefault="005D1EC7" w:rsidP="00273E9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*</w:t>
      </w:r>
      <w:r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백업</w:t>
      </w:r>
    </w:p>
    <w:p w14:paraId="1E1B0B58" w14:textId="58275955" w:rsidR="00E80BCA" w:rsidRPr="002B08C8" w:rsidRDefault="00883BC8" w:rsidP="00273E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51936" behindDoc="1" locked="0" layoutInCell="1" allowOverlap="1" wp14:anchorId="789B09C3" wp14:editId="28778F08">
                <wp:simplePos x="0" y="0"/>
                <wp:positionH relativeFrom="column">
                  <wp:posOffset>466090</wp:posOffset>
                </wp:positionH>
                <wp:positionV relativeFrom="paragraph">
                  <wp:posOffset>793750</wp:posOffset>
                </wp:positionV>
                <wp:extent cx="5010150" cy="2822575"/>
                <wp:effectExtent l="19050" t="19050" r="19050" b="15875"/>
                <wp:wrapTight wrapText="bothSides">
                  <wp:wrapPolygon edited="0">
                    <wp:start x="-82" y="-146"/>
                    <wp:lineTo x="-82" y="21576"/>
                    <wp:lineTo x="21600" y="21576"/>
                    <wp:lineTo x="21600" y="-146"/>
                    <wp:lineTo x="-82" y="-146"/>
                  </wp:wrapPolygon>
                </wp:wrapTight>
                <wp:docPr id="2412" name="그룹 24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0150" cy="2822575"/>
                          <a:chOff x="0" y="0"/>
                          <a:chExt cx="5010150" cy="2822575"/>
                        </a:xfrm>
                      </wpg:grpSpPr>
                      <pic:pic xmlns:pic="http://schemas.openxmlformats.org/drawingml/2006/picture">
                        <pic:nvPicPr>
                          <pic:cNvPr id="213" name="그림 213"/>
                          <pic:cNvPicPr>
                            <a:picLocks noChangeAspect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0150" cy="282257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10" name="직사각형 2410"/>
                        <wps:cNvSpPr/>
                        <wps:spPr>
                          <a:xfrm>
                            <a:off x="673357" y="2253736"/>
                            <a:ext cx="4312474" cy="12827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1" name="직사각형 2411"/>
                        <wps:cNvSpPr/>
                        <wps:spPr>
                          <a:xfrm>
                            <a:off x="3881685" y="2592011"/>
                            <a:ext cx="542925" cy="20002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0025CC" id="그룹 2412" o:spid="_x0000_s1026" style="position:absolute;left:0;text-align:left;margin-left:36.7pt;margin-top:62.5pt;width:394.5pt;height:222.25pt;z-index:-249964544" coordsize="50101,28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">
                <v:shape id="그림 213" o:spid="_x0000_s1027" type="#_x0000_t75" style="position:absolute;width:50101;height:28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" stroked="t" strokecolor="black [3213]" strokeweight="1pt">
                  <v:imagedata r:id="rId238" o:title=""/>
                  <v:path arrowok="t"/>
                </v:shape>
                <v:rect id="직사각형 2410" o:spid="_x0000_s1028" style="position:absolute;left:6733;top:22537;width:43125;height:1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" filled="f" strokecolor="red" strokeweight="1.25pt"/>
                <v:rect id="직사각형 2411" o:spid="_x0000_s1029" style="position:absolute;left:38816;top:25920;width:5430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" filled="f" strokecolor="red" strokeweight="1.25pt"/>
                <w10:wrap type="tight"/>
              </v:group>
            </w:pict>
          </mc:Fallback>
        </mc:AlternateContent>
      </w:r>
      <w:r w:rsidR="00273E9F" w:rsidRPr="002B08C8">
        <w:rPr>
          <w:rFonts w:ascii="맑은 고딕" w:hAnsi="맑은 고딕"/>
        </w:rPr>
        <w:t xml:space="preserve">- </w:t>
      </w:r>
      <w:r w:rsidR="00273E9F" w:rsidRPr="002B08C8">
        <w:rPr>
          <w:rFonts w:ascii="맑은 고딕" w:hAnsi="맑은 고딕" w:hint="eastAsia"/>
        </w:rPr>
        <w:t>장치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상태값을</w:t>
      </w:r>
      <w:proofErr w:type="spellEnd"/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백업하려면</w:t>
      </w:r>
      <w:r w:rsidR="00273E9F" w:rsidRPr="002B08C8">
        <w:rPr>
          <w:rFonts w:ascii="맑은 고딕" w:hAnsi="맑은 고딕"/>
        </w:rPr>
        <w:t xml:space="preserve"> </w:t>
      </w:r>
      <w:proofErr w:type="spellStart"/>
      <w:r w:rsidR="00273E9F" w:rsidRPr="002B08C8">
        <w:rPr>
          <w:rFonts w:ascii="맑은 고딕" w:hAnsi="맑은 고딕" w:hint="eastAsia"/>
        </w:rPr>
        <w:t>상태창</w:t>
      </w:r>
      <w:proofErr w:type="spellEnd"/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오른쪽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아래에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있는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백업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버튼을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클릭하</w:t>
      </w:r>
      <w:r w:rsidR="00A81CD0" w:rsidRPr="002B08C8">
        <w:rPr>
          <w:rFonts w:ascii="맑은 고딕" w:hAnsi="맑은 고딕" w:hint="eastAsia"/>
        </w:rPr>
        <w:t>면</w:t>
      </w:r>
      <w:r w:rsidR="00273E9F" w:rsidRPr="002B08C8">
        <w:rPr>
          <w:rFonts w:ascii="맑은 고딕" w:hAnsi="맑은 고딕"/>
        </w:rPr>
        <w:t xml:space="preserve"> </w:t>
      </w:r>
      <w:r w:rsidR="00E80BCA" w:rsidRPr="002B08C8">
        <w:rPr>
          <w:rFonts w:ascii="맑은 고딕" w:hAnsi="맑은 고딕" w:hint="eastAsia"/>
        </w:rPr>
        <w:t xml:space="preserve">아래 그림과 같이 </w:t>
      </w:r>
      <w:r w:rsidR="00273E9F" w:rsidRPr="002B08C8">
        <w:rPr>
          <w:rFonts w:ascii="맑은 고딕" w:hAnsi="맑은 고딕" w:hint="eastAsia"/>
        </w:rPr>
        <w:t>저장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위치와</w:t>
      </w:r>
      <w:r w:rsidR="00273E9F" w:rsidRPr="002B08C8">
        <w:rPr>
          <w:rFonts w:ascii="맑은 고딕" w:hAnsi="맑은 고딕"/>
        </w:rPr>
        <w:t xml:space="preserve"> </w:t>
      </w:r>
      <w:r w:rsidR="00273E9F" w:rsidRPr="002B08C8">
        <w:rPr>
          <w:rFonts w:ascii="맑은 고딕" w:hAnsi="맑은 고딕" w:hint="eastAsia"/>
        </w:rPr>
        <w:t>이름을</w:t>
      </w:r>
      <w:r w:rsidR="00273E9F" w:rsidRPr="002B08C8">
        <w:rPr>
          <w:rFonts w:ascii="맑은 고딕" w:hAnsi="맑은 고딕"/>
        </w:rPr>
        <w:t xml:space="preserve"> </w:t>
      </w:r>
      <w:r w:rsidR="00F81364" w:rsidRPr="00FE1451">
        <w:rPr>
          <w:rFonts w:ascii="맑은 고딕" w:hAnsi="맑은 고딕" w:hint="eastAsia"/>
        </w:rPr>
        <w:t>입력하는 창이 활성화됩니다.</w:t>
      </w:r>
      <w:r w:rsidR="00F81364" w:rsidRPr="00FE1451">
        <w:rPr>
          <w:rFonts w:ascii="맑은 고딕" w:hAnsi="맑은 고딕"/>
        </w:rPr>
        <w:br/>
      </w:r>
      <w:r w:rsidR="00F81364">
        <w:rPr>
          <w:rFonts w:ascii="맑은 고딕" w:hAnsi="맑은 고딕"/>
        </w:rPr>
        <w:t xml:space="preserve">- </w:t>
      </w:r>
      <w:r w:rsidR="00F81364">
        <w:rPr>
          <w:rFonts w:ascii="맑은 고딕" w:hAnsi="맑은 고딕" w:hint="eastAsia"/>
        </w:rPr>
        <w:t>저장을 클릭하면</w:t>
      </w:r>
      <w:r w:rsidR="00F81364" w:rsidRPr="00FE1451">
        <w:rPr>
          <w:rFonts w:ascii="맑은 고딕" w:hAnsi="맑은 고딕"/>
        </w:rPr>
        <w:t xml:space="preserve"> </w:t>
      </w:r>
      <w:r w:rsidR="00F81364" w:rsidRPr="00FE1451">
        <w:rPr>
          <w:rFonts w:ascii="맑은 고딕" w:hAnsi="맑은 고딕" w:hint="eastAsia"/>
        </w:rPr>
        <w:t>엑셀</w:t>
      </w:r>
      <w:r w:rsidR="00F81364" w:rsidRPr="00FE1451">
        <w:rPr>
          <w:rFonts w:ascii="맑은 고딕" w:hAnsi="맑은 고딕"/>
        </w:rPr>
        <w:t xml:space="preserve"> </w:t>
      </w:r>
      <w:r w:rsidR="00F81364" w:rsidRPr="00FE1451">
        <w:rPr>
          <w:rFonts w:ascii="맑은 고딕" w:hAnsi="맑은 고딕" w:hint="eastAsia"/>
        </w:rPr>
        <w:t>화일</w:t>
      </w:r>
      <w:r w:rsidR="00F81364" w:rsidRPr="00FE1451">
        <w:rPr>
          <w:rFonts w:ascii="맑은 고딕" w:hAnsi="맑은 고딕"/>
        </w:rPr>
        <w:t xml:space="preserve"> (xxx.csv) </w:t>
      </w:r>
      <w:r w:rsidR="00F81364" w:rsidRPr="00FE1451">
        <w:rPr>
          <w:rFonts w:ascii="맑은 고딕" w:hAnsi="맑은 고딕" w:hint="eastAsia"/>
        </w:rPr>
        <w:t>로</w:t>
      </w:r>
      <w:r w:rsidR="00F81364" w:rsidRPr="00FE1451">
        <w:rPr>
          <w:rFonts w:ascii="맑은 고딕" w:hAnsi="맑은 고딕"/>
        </w:rPr>
        <w:t xml:space="preserve"> </w:t>
      </w:r>
      <w:r w:rsidR="00F81364">
        <w:rPr>
          <w:rFonts w:ascii="맑은 고딕" w:hAnsi="맑은 고딕" w:hint="eastAsia"/>
        </w:rPr>
        <w:t>저장</w:t>
      </w:r>
      <w:r w:rsidR="00F81364" w:rsidRPr="00FE1451">
        <w:rPr>
          <w:rFonts w:ascii="맑은 고딕" w:hAnsi="맑은 고딕" w:hint="eastAsia"/>
        </w:rPr>
        <w:t>됩니다</w:t>
      </w:r>
      <w:r w:rsidR="00F81364" w:rsidRPr="00FE1451">
        <w:rPr>
          <w:rFonts w:ascii="맑은 고딕" w:hAnsi="맑은 고딕"/>
        </w:rPr>
        <w:t>.</w:t>
      </w:r>
    </w:p>
    <w:p w14:paraId="0E8F030B" w14:textId="7ED4F285" w:rsidR="00E80BCA" w:rsidRPr="002B08C8" w:rsidRDefault="00E80BCA" w:rsidP="00273E9F">
      <w:pPr>
        <w:rPr>
          <w:rFonts w:ascii="맑은 고딕" w:hAnsi="맑은 고딕"/>
        </w:rPr>
      </w:pPr>
    </w:p>
    <w:p w14:paraId="1F7468D5" w14:textId="67719E94" w:rsidR="00E80BCA" w:rsidRPr="002B08C8" w:rsidRDefault="00E80BCA" w:rsidP="00273E9F">
      <w:pPr>
        <w:rPr>
          <w:rFonts w:ascii="맑은 고딕" w:hAnsi="맑은 고딕"/>
        </w:rPr>
      </w:pPr>
    </w:p>
    <w:p w14:paraId="4FE670D2" w14:textId="2585B72E" w:rsidR="00E80BCA" w:rsidRPr="002B08C8" w:rsidRDefault="00E80BCA" w:rsidP="00273E9F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56830007" w14:textId="7000E6C4" w:rsidR="005D1EC7" w:rsidRPr="002B08C8" w:rsidRDefault="00590453" w:rsidP="005D1EC7">
      <w:pPr>
        <w:pStyle w:val="3"/>
        <w:rPr>
          <w:rFonts w:ascii="맑은 고딕" w:hAnsi="맑은 고딕"/>
        </w:rPr>
      </w:pPr>
      <w:bookmarkStart w:id="137" w:name="_Toc69820005"/>
      <w:r w:rsidRPr="002B08C8">
        <w:rPr>
          <w:rFonts w:ascii="맑은 고딕" w:hAnsi="맑은 고딕"/>
        </w:rPr>
        <w:lastRenderedPageBreak/>
        <w:t>5</w:t>
      </w:r>
      <w:r w:rsidR="005D1EC7" w:rsidRPr="002B08C8">
        <w:rPr>
          <w:rFonts w:ascii="맑은 고딕" w:hAnsi="맑은 고딕" w:hint="eastAsia"/>
        </w:rPr>
        <w:t>.</w:t>
      </w:r>
      <w:r w:rsidR="00614088" w:rsidRPr="002B08C8">
        <w:rPr>
          <w:rFonts w:ascii="맑은 고딕" w:hAnsi="맑은 고딕"/>
        </w:rPr>
        <w:t>2</w:t>
      </w:r>
      <w:r w:rsidR="005D1EC7" w:rsidRPr="002B08C8">
        <w:rPr>
          <w:rFonts w:ascii="맑은 고딕" w:hAnsi="맑은 고딕" w:hint="eastAsia"/>
        </w:rPr>
        <w:t>.</w:t>
      </w:r>
      <w:r w:rsidR="00733671">
        <w:rPr>
          <w:rFonts w:ascii="맑은 고딕" w:hAnsi="맑은 고딕"/>
        </w:rPr>
        <w:t>4</w:t>
      </w:r>
      <w:r w:rsidR="00E80BCA" w:rsidRPr="002B08C8">
        <w:rPr>
          <w:rFonts w:ascii="맑은 고딕" w:hAnsi="맑은 고딕"/>
        </w:rPr>
        <w:t xml:space="preserve"> </w:t>
      </w:r>
      <w:r w:rsidR="005D1EC7" w:rsidRPr="002B08C8">
        <w:rPr>
          <w:rFonts w:ascii="맑은 고딕" w:hAnsi="맑은 고딕" w:hint="eastAsia"/>
        </w:rPr>
        <w:t>장치 리스트에서 검색</w:t>
      </w:r>
      <w:bookmarkEnd w:id="137"/>
    </w:p>
    <w:p w14:paraId="7AA50147" w14:textId="7789A9F2" w:rsidR="005D1EC7" w:rsidRPr="002B08C8" w:rsidRDefault="00AC5E60" w:rsidP="005D1EC7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429312" behindDoc="1" locked="0" layoutInCell="1" allowOverlap="1" wp14:anchorId="39AED165" wp14:editId="0DB6F03D">
                <wp:simplePos x="0" y="0"/>
                <wp:positionH relativeFrom="margin">
                  <wp:align>center</wp:align>
                </wp:positionH>
                <wp:positionV relativeFrom="paragraph">
                  <wp:posOffset>358775</wp:posOffset>
                </wp:positionV>
                <wp:extent cx="5318125" cy="1306195"/>
                <wp:effectExtent l="19050" t="19050" r="15875" b="27305"/>
                <wp:wrapTight wrapText="bothSides">
                  <wp:wrapPolygon edited="0">
                    <wp:start x="-77" y="-315"/>
                    <wp:lineTo x="-77" y="21737"/>
                    <wp:lineTo x="21587" y="21737"/>
                    <wp:lineTo x="21587" y="-315"/>
                    <wp:lineTo x="-77" y="-315"/>
                  </wp:wrapPolygon>
                </wp:wrapTight>
                <wp:docPr id="2422" name="그룹 2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8125" cy="1306195"/>
                          <a:chOff x="0" y="1649090"/>
                          <a:chExt cx="5318125" cy="1306199"/>
                        </a:xfrm>
                      </wpg:grpSpPr>
                      <pic:pic xmlns:pic="http://schemas.openxmlformats.org/drawingml/2006/picture">
                        <pic:nvPicPr>
                          <pic:cNvPr id="212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802"/>
                          <a:stretch/>
                        </pic:blipFill>
                        <pic:spPr bwMode="auto">
                          <a:xfrm>
                            <a:off x="0" y="1649090"/>
                            <a:ext cx="5318125" cy="1306199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wps:wsp>
                        <wps:cNvPr id="204" name="직사각형 204"/>
                        <wps:cNvSpPr/>
                        <wps:spPr>
                          <a:xfrm>
                            <a:off x="63428" y="2790770"/>
                            <a:ext cx="1608898" cy="15983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D8716C" id="그룹 2422" o:spid="_x0000_s1026" style="position:absolute;left:0;text-align:left;margin-left:0;margin-top:28.25pt;width:418.75pt;height:102.85pt;z-index:-250887168;mso-position-horizontal:center;mso-position-horizontal-relative:margin;mso-height-relative:margin" coordorigin=",16490" coordsize="53181,130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">
                <v:shape id="Picture 7" o:spid="_x0000_s1027" type="#_x0000_t75" style="position:absolute;top:16490;width:53181;height:13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" stroked="t" strokecolor="black [3213]" strokeweight="1pt">
                  <v:imagedata r:id="rId242" o:title="" croptop="36570f"/>
                  <v:path arrowok="t"/>
                </v:shape>
                <v:rect id="직사각형 204" o:spid="_x0000_s1028" style="position:absolute;left:634;top:27907;width:16089;height:1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 w:rsidR="005D1EC7" w:rsidRPr="002B08C8">
        <w:rPr>
          <w:rFonts w:ascii="맑은 고딕" w:hAnsi="맑은 고딕" w:hint="eastAsia"/>
        </w:rPr>
        <w:t>등록된 카메라는 장치 리스트에 목록이 나타납니다.</w:t>
      </w:r>
    </w:p>
    <w:p w14:paraId="493B0232" w14:textId="15B9FF2D" w:rsidR="00AC5E60" w:rsidRPr="002B08C8" w:rsidRDefault="00AC5E60" w:rsidP="00AC5E60">
      <w:pPr>
        <w:rPr>
          <w:rFonts w:ascii="맑은 고딕" w:hAnsi="맑은 고딕"/>
          <w:noProof/>
        </w:rPr>
      </w:pPr>
      <w:r w:rsidRPr="000F481A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53984" behindDoc="1" locked="0" layoutInCell="1" allowOverlap="1" wp14:anchorId="69004E8E" wp14:editId="3E2B0ED4">
                <wp:simplePos x="0" y="0"/>
                <wp:positionH relativeFrom="margin">
                  <wp:posOffset>1254892</wp:posOffset>
                </wp:positionH>
                <wp:positionV relativeFrom="paragraph">
                  <wp:posOffset>1647227</wp:posOffset>
                </wp:positionV>
                <wp:extent cx="4457700" cy="1310640"/>
                <wp:effectExtent l="0" t="0" r="0" b="3810"/>
                <wp:wrapTight wrapText="bothSides">
                  <wp:wrapPolygon edited="0">
                    <wp:start x="3231" y="0"/>
                    <wp:lineTo x="3046" y="4709"/>
                    <wp:lineTo x="0" y="5023"/>
                    <wp:lineTo x="0" y="21349"/>
                    <wp:lineTo x="7200" y="21349"/>
                    <wp:lineTo x="7200" y="10047"/>
                    <wp:lineTo x="21508" y="9419"/>
                    <wp:lineTo x="21508" y="0"/>
                    <wp:lineTo x="3231" y="0"/>
                  </wp:wrapPolygon>
                </wp:wrapTight>
                <wp:docPr id="2423" name="그룹 2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1310640"/>
                          <a:chOff x="0" y="0"/>
                          <a:chExt cx="4457700" cy="1310978"/>
                        </a:xfrm>
                      </wpg:grpSpPr>
                      <wpg:grpSp>
                        <wpg:cNvPr id="2424" name="그룹 2424"/>
                        <wpg:cNvGrpSpPr/>
                        <wpg:grpSpPr>
                          <a:xfrm>
                            <a:off x="66148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425" name="타원 2425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26" name="Text Box 2426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A2C1B74" w14:textId="77777777" w:rsidR="00733671" w:rsidRPr="003336FB" w:rsidRDefault="00733671" w:rsidP="00AC5E6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27" name="그림 2427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6149"/>
                            <a:ext cx="4457700" cy="256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8" name="그림 2428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11" y="549613"/>
                            <a:ext cx="1428750" cy="76136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429" name="그룹 2429"/>
                        <wpg:cNvGrpSpPr/>
                        <wpg:grpSpPr>
                          <a:xfrm>
                            <a:off x="2582693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2430" name="타원 2430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31" name="Text Box 2431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E99299" w14:textId="77777777" w:rsidR="00733671" w:rsidRPr="003336FB" w:rsidRDefault="00733671" w:rsidP="00AC5E6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40" name="그룹 3040"/>
                        <wpg:cNvGrpSpPr/>
                        <wpg:grpSpPr>
                          <a:xfrm>
                            <a:off x="3827834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3041" name="타원 3041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42" name="Text Box 3042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155F621" w14:textId="77777777" w:rsidR="00733671" w:rsidRPr="003336FB" w:rsidRDefault="00733671" w:rsidP="00AC5E6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43" name="그룹 3043"/>
                        <wpg:cNvGrpSpPr/>
                        <wpg:grpSpPr>
                          <a:xfrm>
                            <a:off x="4027251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3044" name="타원 3044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45" name="Text Box 3045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E6943A6" w14:textId="77777777" w:rsidR="00733671" w:rsidRPr="003336FB" w:rsidRDefault="00733671" w:rsidP="00AC5E6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46" name="그룹 3046"/>
                        <wpg:cNvGrpSpPr/>
                        <wpg:grpSpPr>
                          <a:xfrm>
                            <a:off x="4226668" y="0"/>
                            <a:ext cx="186055" cy="299085"/>
                            <a:chOff x="0" y="-9728"/>
                            <a:chExt cx="186055" cy="299085"/>
                          </a:xfrm>
                        </wpg:grpSpPr>
                        <wps:wsp>
                          <wps:cNvPr id="3047" name="타원 3047"/>
                          <wps:cNvSpPr/>
                          <wps:spPr>
                            <a:xfrm>
                              <a:off x="0" y="72958"/>
                              <a:ext cx="186055" cy="18161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12700" cmpd="sng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48" name="Text Box 3048"/>
                          <wps:cNvSpPr txBox="1"/>
                          <wps:spPr>
                            <a:xfrm>
                              <a:off x="53502" y="-9728"/>
                              <a:ext cx="130810" cy="2990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8ADE16" w14:textId="77777777" w:rsidR="00733671" w:rsidRPr="003336FB" w:rsidRDefault="00733671" w:rsidP="00AC5E6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51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9004E8E" id="그룹 2423" o:spid="_x0000_s1692" style="position:absolute;margin-left:98.8pt;margin-top:129.7pt;width:351pt;height:103.2pt;z-index:-249962496;mso-position-horizontal-relative:margin" coordsize="44577,13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">
                <v:group id="그룹 2424" o:spid="_x0000_s1693" style="position:absolute;left:6614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">
                  <v:oval id="타원 2425" o:spid="_x0000_s1694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" fillcolor="white [3212]" strokecolor="black [3213]" strokeweight="1pt"/>
                  <v:shape id="Text Box 2426" o:spid="_x0000_s1695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" filled="f" stroked="f" strokeweight=".5pt">
                    <v:textbox inset="0,0,0,0">
                      <w:txbxContent>
                        <w:p w14:paraId="7A2C1B74" w14:textId="77777777" w:rsidR="00733671" w:rsidRPr="003336FB" w:rsidRDefault="00733671" w:rsidP="00AC5E6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shape id="그림 2427" o:spid="_x0000_s1696" type="#_x0000_t75" style="position:absolute;top:3161;width:44577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">
                  <v:imagedata r:id="rId127" o:title=""/>
                </v:shape>
                <v:shape id="그림 2428" o:spid="_x0000_s1697" type="#_x0000_t75" style="position:absolute;left:389;top:5496;width:14287;height:7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">
                  <v:imagedata r:id="rId128" o:title=""/>
                </v:shape>
                <v:group id="그룹 2429" o:spid="_x0000_s1698" style="position:absolute;left:2582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">
                  <v:oval id="타원 2430" o:spid="_x0000_s1699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" fillcolor="white [3212]" strokecolor="black [3213]" strokeweight="1pt"/>
                  <v:shape id="Text Box 2431" o:spid="_x0000_s1700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" filled="f" stroked="f" strokeweight=".5pt">
                    <v:textbox inset="0,0,0,0">
                      <w:txbxContent>
                        <w:p w14:paraId="18E99299" w14:textId="77777777" w:rsidR="00733671" w:rsidRPr="003336FB" w:rsidRDefault="00733671" w:rsidP="00AC5E6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3040" o:spid="_x0000_s1701" style="position:absolute;left:38278;width:1860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">
                  <v:oval id="타원 3041" o:spid="_x0000_s1702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" fillcolor="white [3212]" strokecolor="black [3213]" strokeweight="1pt"/>
                  <v:shape id="Text Box 3042" o:spid="_x0000_s1703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" filled="f" stroked="f" strokeweight=".5pt">
                    <v:textbox inset="0,0,0,0">
                      <w:txbxContent>
                        <w:p w14:paraId="3155F621" w14:textId="77777777" w:rsidR="00733671" w:rsidRPr="003336FB" w:rsidRDefault="00733671" w:rsidP="00AC5E6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그룹 3043" o:spid="_x0000_s1704" style="position:absolute;left:40272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8h8xgAAAN0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RJ9JvD3JjwBufgFAAD//wMAUEsBAi0AFAAGAAgAAAAhANvh9svuAAAAhQEAABMAAAAAAAAA&#10;AAAAAAAAAAAAAFtDb250ZW50X1R5cGVzXS54bWxQSwECLQAUAAYACAAAACEAWvQsW78AAAAVAQAA&#10;CwAAAAAAAAAAAAAAAAAfAQAAX3JlbHMvLnJlbHNQSwECLQAUAAYACAAAACEAmJPIfMYAAADdAAAA&#10;DwAAAAAAAAAAAAAAAAAHAgAAZHJzL2Rvd25yZXYueG1sUEsFBgAAAAADAAMAtwAAAPoCAAAAAA==&#10;">
                  <v:oval id="타원 3044" o:spid="_x0000_s1705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" fillcolor="white [3212]" strokecolor="black [3213]" strokeweight="1pt"/>
                  <v:shape id="Text Box 3045" o:spid="_x0000_s1706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" filled="f" stroked="f" strokeweight=".5pt">
                    <v:textbox inset="0,0,0,0">
                      <w:txbxContent>
                        <w:p w14:paraId="4E6943A6" w14:textId="77777777" w:rsidR="00733671" w:rsidRPr="003336FB" w:rsidRDefault="00733671" w:rsidP="00AC5E6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그룹 3046" o:spid="_x0000_s1707" style="position:absolute;left:42266;width:1861;height:2990" coordorigin=",-9728" coordsize="186055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GvkxwAAAN0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jGzyn8vglPQK5/AAAA//8DAFBLAQItABQABgAIAAAAIQDb4fbL7gAAAIUBAAATAAAAAAAA&#10;AAAAAAAAAAAAAABbQ29udGVudF9UeXBlc10ueG1sUEsBAi0AFAAGAAgAAAAhAFr0LFu/AAAAFQEA&#10;AAsAAAAAAAAAAAAAAAAAHwEAAF9yZWxzLy5yZWxzUEsBAi0AFAAGAAgAAAAhAIjka+THAAAA3QAA&#10;AA8AAAAAAAAAAAAAAAAABwIAAGRycy9kb3ducmV2LnhtbFBLBQYAAAAAAwADALcAAAD7AgAAAAA=&#10;">
                  <v:oval id="타원 3047" o:spid="_x0000_s1708" style="position:absolute;top:72958;width:186055;height:181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" fillcolor="white [3212]" strokecolor="black [3213]" strokeweight="1pt"/>
                  <v:shape id="Text Box 3048" o:spid="_x0000_s1709" type="#_x0000_t202" style="position:absolute;left:53502;top:-9728;width:130810;height:299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" filled="f" stroked="f" strokeweight=".5pt">
                    <v:textbox inset="0,0,0,0">
                      <w:txbxContent>
                        <w:p w14:paraId="568ADE16" w14:textId="77777777" w:rsidR="00733671" w:rsidRPr="003336FB" w:rsidRDefault="00733671" w:rsidP="00AC5E60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51</w:t>
                          </w:r>
                        </w:p>
                      </w:txbxContent>
                    </v:textbox>
                  </v:shape>
                </v:group>
                <w10:wrap type="tight" anchorx="margin"/>
              </v:group>
            </w:pict>
          </mc:Fallback>
        </mc:AlternateContent>
      </w:r>
      <w:r w:rsidR="005D1EC7" w:rsidRPr="002B08C8">
        <w:rPr>
          <w:rFonts w:ascii="맑은 고딕" w:hAnsi="맑은 고딕" w:hint="eastAsia"/>
          <w:noProof/>
        </w:rPr>
        <w:t xml:space="preserve">추가된 카메라는 리스트 화면에서 확인할수 있으며 좌측 하단의 콤보박스를 선택해서 카메라 검색이 가능합니다. 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Pr="000F481A">
        <w:rPr>
          <w:rFonts w:ascii="맑은 고딕" w:hAnsi="맑은 고딕"/>
        </w:rPr>
        <w:br/>
      </w:r>
      <w:r>
        <w:rPr>
          <w:rFonts w:ascii="맑은 고딕" w:hAnsi="맑은 고딕"/>
          <w:b/>
        </w:rPr>
        <w:t>*</w:t>
      </w:r>
      <w:r w:rsidRPr="000F481A">
        <w:rPr>
          <w:rFonts w:ascii="맑은 고딕" w:hAnsi="맑은 고딕" w:hint="eastAsia"/>
          <w:b/>
        </w:rPr>
        <w:t xml:space="preserve"> 장치 리스트에서 목록 검색</w:t>
      </w:r>
      <w:r w:rsidRPr="000F481A">
        <w:rPr>
          <w:rFonts w:ascii="맑은 고딕" w:hAnsi="맑은 고딕"/>
          <w:b/>
        </w:rPr>
        <w:br/>
      </w:r>
      <w:r w:rsidRPr="000F481A">
        <w:rPr>
          <w:rFonts w:ascii="맑은 고딕" w:hAnsi="맑은 고딕" w:hint="eastAsia"/>
          <w:noProof/>
        </w:rPr>
        <w:t>위의 그림과 같이 분류 선택, 입력창</w:t>
      </w:r>
      <w:r w:rsidRPr="000F481A">
        <w:rPr>
          <w:rFonts w:ascii="맑은 고딕" w:hAnsi="맑은 고딕"/>
          <w:noProof/>
        </w:rPr>
        <w:t xml:space="preserve">, </w:t>
      </w:r>
      <w:r w:rsidRPr="000F481A">
        <w:rPr>
          <w:rFonts w:ascii="맑은 고딕" w:hAnsi="맑은 고딕" w:hint="eastAsia"/>
          <w:noProof/>
        </w:rPr>
        <w:t>입력 선택창으로 구분합니다.</w:t>
      </w:r>
      <w:r w:rsidRPr="000F481A">
        <w:rPr>
          <w:rFonts w:ascii="맑은 고딕" w:hAnsi="맑은 고딕"/>
          <w:noProof/>
        </w:rPr>
        <w:br/>
      </w:r>
      <w:r w:rsidRPr="000F481A">
        <w:rPr>
          <w:rFonts w:ascii="맑은 고딕" w:hAnsi="맑은 고딕" w:hint="eastAsia"/>
          <w:noProof/>
        </w:rPr>
        <w:t>각 분야의 기능은 다음과 같습니다.</w:t>
      </w:r>
      <w:r w:rsidRPr="000F481A">
        <w:rPr>
          <w:rFonts w:ascii="맑은 고딕" w:hAnsi="맑은 고딕"/>
          <w:noProof/>
        </w:rPr>
        <w:br/>
      </w:r>
      <w:r w:rsidRPr="000F481A">
        <w:rPr>
          <w:rFonts w:ascii="맑은 고딕" w:hAnsi="맑은 고딕" w:hint="eastAsia"/>
        </w:rPr>
        <w:t xml:space="preserve">1 용도 </w:t>
      </w:r>
      <w:proofErr w:type="gramStart"/>
      <w:r w:rsidRPr="000F481A">
        <w:rPr>
          <w:rFonts w:ascii="맑은 고딕" w:hAnsi="맑은 고딕" w:hint="eastAsia"/>
        </w:rPr>
        <w:t>분류 :</w:t>
      </w:r>
      <w:proofErr w:type="gramEnd"/>
      <w:r w:rsidRPr="000F481A">
        <w:rPr>
          <w:rFonts w:ascii="맑은 고딕" w:hAnsi="맑은 고딕" w:hint="eastAsia"/>
        </w:rPr>
        <w:t xml:space="preserve"> 이름 / 주소, 모델명, 종류, 저장분배서버 이름,</w:t>
      </w:r>
      <w:r w:rsidRPr="000F481A">
        <w:rPr>
          <w:rFonts w:ascii="맑은 고딕" w:hAnsi="맑은 고딕"/>
        </w:rPr>
        <w:t xml:space="preserve"> </w:t>
      </w:r>
      <w:r w:rsidRPr="000F481A">
        <w:rPr>
          <w:rFonts w:ascii="맑은 고딕" w:hAnsi="맑은 고딕" w:hint="eastAsia"/>
        </w:rPr>
        <w:t>사용유무,</w:t>
      </w:r>
      <w:r w:rsidRPr="000F481A">
        <w:rPr>
          <w:rFonts w:ascii="맑은 고딕" w:hAnsi="맑은 고딕"/>
        </w:rPr>
        <w:t xml:space="preserve"> </w:t>
      </w:r>
      <w:r w:rsidRPr="000F481A">
        <w:rPr>
          <w:rFonts w:ascii="맑은 고딕" w:hAnsi="맑은 고딕" w:hint="eastAsia"/>
        </w:rPr>
        <w:t>시설물 용도 등 용도 종류를 선택합니다.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 xml:space="preserve">2 </w:t>
      </w:r>
      <w:proofErr w:type="spellStart"/>
      <w:r w:rsidRPr="000F481A">
        <w:rPr>
          <w:rFonts w:ascii="맑은 고딕" w:hAnsi="맑은 고딕" w:hint="eastAsia"/>
        </w:rPr>
        <w:t>입력창</w:t>
      </w:r>
      <w:proofErr w:type="spellEnd"/>
      <w:r w:rsidRPr="000F481A">
        <w:rPr>
          <w:rFonts w:ascii="맑은 고딕" w:hAnsi="맑은 고딕" w:hint="eastAsia"/>
        </w:rPr>
        <w:t xml:space="preserve"> : 분류에 대한 내용을 입력합니다.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3 지우기 : 입력창에 입력한 내용을 지웁니다.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4 찾기 : 입력한 내용을 찾아 리스트에 반전으로 표시합니다.</w:t>
      </w:r>
      <w:r w:rsidRPr="000F481A">
        <w:rPr>
          <w:rFonts w:ascii="맑은 고딕" w:hAnsi="맑은 고딕"/>
        </w:rPr>
        <w:br/>
      </w:r>
      <w:r w:rsidRPr="000F481A">
        <w:rPr>
          <w:rFonts w:ascii="맑은 고딕" w:hAnsi="맑은 고딕" w:hint="eastAsia"/>
        </w:rPr>
        <w:t>5 필터링 : 입력한 내용을 찾아 리스트에 필터링 된 카메라만 표시합니다.</w:t>
      </w:r>
      <w:r w:rsidRPr="000F481A">
        <w:rPr>
          <w:rFonts w:ascii="맑은 고딕" w:hAnsi="맑은 고딕"/>
        </w:rPr>
        <w:br/>
      </w:r>
      <w:r>
        <w:rPr>
          <w:rFonts w:ascii="맑은 고딕" w:hAnsi="맑은 고딕"/>
          <w:noProof/>
        </w:rPr>
        <w:br w:type="page"/>
      </w:r>
    </w:p>
    <w:p w14:paraId="6F790886" w14:textId="77777777" w:rsidR="00DC1BCF" w:rsidRPr="002B08C8" w:rsidRDefault="00590453" w:rsidP="00DC1BCF">
      <w:pPr>
        <w:pStyle w:val="2"/>
        <w:rPr>
          <w:rFonts w:ascii="맑은 고딕" w:hAnsi="맑은 고딕"/>
        </w:rPr>
      </w:pPr>
      <w:bookmarkStart w:id="138" w:name="_Toc69820006"/>
      <w:r w:rsidRPr="002B08C8">
        <w:rPr>
          <w:rFonts w:ascii="맑은 고딕" w:hAnsi="맑은 고딕"/>
        </w:rPr>
        <w:lastRenderedPageBreak/>
        <w:t>5</w:t>
      </w:r>
      <w:r w:rsidR="00DC1BCF" w:rsidRPr="002B08C8">
        <w:rPr>
          <w:rFonts w:ascii="맑은 고딕" w:hAnsi="맑은 고딕"/>
        </w:rPr>
        <w:t xml:space="preserve">.3 </w:t>
      </w:r>
      <w:r w:rsidR="00DC1BCF" w:rsidRPr="002B08C8">
        <w:rPr>
          <w:rFonts w:ascii="맑은 고딕" w:hAnsi="맑은 고딕" w:hint="eastAsia"/>
        </w:rPr>
        <w:t>사용자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상태</w:t>
      </w:r>
      <w:bookmarkEnd w:id="138"/>
    </w:p>
    <w:p w14:paraId="1148FBD6" w14:textId="0EF9D890" w:rsidR="00DC1BCF" w:rsidRPr="002B08C8" w:rsidRDefault="00AC5E60" w:rsidP="00DC1BC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56032" behindDoc="1" locked="0" layoutInCell="1" allowOverlap="1" wp14:anchorId="7F3D5E72" wp14:editId="14E4BD79">
                <wp:simplePos x="0" y="0"/>
                <wp:positionH relativeFrom="margin">
                  <wp:align>right</wp:align>
                </wp:positionH>
                <wp:positionV relativeFrom="paragraph">
                  <wp:posOffset>171450</wp:posOffset>
                </wp:positionV>
                <wp:extent cx="2486025" cy="1165860"/>
                <wp:effectExtent l="19050" t="19050" r="28575" b="15240"/>
                <wp:wrapTight wrapText="bothSides">
                  <wp:wrapPolygon edited="0">
                    <wp:start x="-166" y="-353"/>
                    <wp:lineTo x="-166" y="21529"/>
                    <wp:lineTo x="21683" y="21529"/>
                    <wp:lineTo x="21683" y="-353"/>
                    <wp:lineTo x="-166" y="-353"/>
                  </wp:wrapPolygon>
                </wp:wrapTight>
                <wp:docPr id="3049" name="그룹 3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6025" cy="1165860"/>
                          <a:chOff x="0" y="0"/>
                          <a:chExt cx="2486025" cy="1165860"/>
                        </a:xfrm>
                      </wpg:grpSpPr>
                      <pic:pic xmlns:pic="http://schemas.openxmlformats.org/drawingml/2006/picture">
                        <pic:nvPicPr>
                          <pic:cNvPr id="3050" name="그림 3050"/>
                          <pic:cNvPicPr>
                            <a:picLocks noChangeAspect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16586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051" name="직사각형 3051"/>
                        <wps:cNvSpPr/>
                        <wps:spPr>
                          <a:xfrm>
                            <a:off x="226839" y="907123"/>
                            <a:ext cx="982345" cy="230521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8D5DB" id="그룹 3049" o:spid="_x0000_s1026" style="position:absolute;left:0;text-align:left;margin-left:144.55pt;margin-top:13.5pt;width:195.75pt;height:91.8pt;z-index:-249960448;mso-position-horizontal:right;mso-position-horizontal-relative:margin" coordsize="24860,11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">
                <v:shape id="그림 3050" o:spid="_x0000_s1027" type="#_x0000_t75" style="position:absolute;width:24860;height:1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" stroked="t" strokecolor="black [3213]" strokeweight="1pt">
                  <v:imagedata r:id="rId234" o:title=""/>
                  <v:path arrowok="t"/>
                </v:shape>
                <v:rect id="직사각형 3051" o:spid="_x0000_s1028" style="position:absolute;left:2268;top:9071;width:9823;height:23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DC1BCF" w:rsidRPr="002B08C8">
        <w:rPr>
          <w:rFonts w:ascii="맑은 고딕" w:hAnsi="맑은 고딕" w:hint="eastAsia"/>
        </w:rPr>
        <w:t>장치목록에서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사용자를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선택합니다</w:t>
      </w:r>
      <w:r w:rsidR="00DC1BCF" w:rsidRPr="002B08C8">
        <w:rPr>
          <w:rFonts w:ascii="맑은 고딕" w:hAnsi="맑은 고딕"/>
        </w:rPr>
        <w:t xml:space="preserve">. </w:t>
      </w:r>
    </w:p>
    <w:p w14:paraId="37F1FDA9" w14:textId="170752A2" w:rsidR="00DC1BCF" w:rsidRPr="002B08C8" w:rsidRDefault="00DC1BCF" w:rsidP="00DC1BCF">
      <w:pPr>
        <w:rPr>
          <w:rFonts w:ascii="맑은 고딕" w:hAnsi="맑은 고딕"/>
        </w:rPr>
      </w:pPr>
    </w:p>
    <w:p w14:paraId="599D09B8" w14:textId="77777777" w:rsidR="00DC1BCF" w:rsidRPr="002B08C8" w:rsidRDefault="00DC1BCF" w:rsidP="00DC1BC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사용자 상태 정보에는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등록된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모든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사용자의 정보가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나타납니다</w:t>
      </w:r>
      <w:r w:rsidRPr="002B08C8">
        <w:rPr>
          <w:rFonts w:ascii="맑은 고딕" w:hAnsi="맑은 고딕"/>
        </w:rPr>
        <w:t>.</w:t>
      </w:r>
    </w:p>
    <w:p w14:paraId="788AC310" w14:textId="77777777" w:rsidR="00DC1BCF" w:rsidRPr="002B08C8" w:rsidRDefault="00590453" w:rsidP="00DC1BCF">
      <w:pPr>
        <w:pStyle w:val="3"/>
        <w:rPr>
          <w:rFonts w:ascii="맑은 고딕" w:hAnsi="맑은 고딕"/>
        </w:rPr>
      </w:pPr>
      <w:bookmarkStart w:id="139" w:name="_Toc69820007"/>
      <w:r w:rsidRPr="002B08C8">
        <w:rPr>
          <w:rFonts w:ascii="맑은 고딕" w:hAnsi="맑은 고딕"/>
        </w:rPr>
        <w:t>5</w:t>
      </w:r>
      <w:r w:rsidR="00DC1BCF" w:rsidRPr="002B08C8">
        <w:rPr>
          <w:rFonts w:ascii="맑은 고딕" w:hAnsi="맑은 고딕" w:hint="eastAsia"/>
        </w:rPr>
        <w:t>.</w:t>
      </w:r>
      <w:r w:rsidR="00DC1BCF" w:rsidRPr="002B08C8">
        <w:rPr>
          <w:rFonts w:ascii="맑은 고딕" w:hAnsi="맑은 고딕"/>
        </w:rPr>
        <w:t>3</w:t>
      </w:r>
      <w:r w:rsidR="00DC1BCF" w:rsidRPr="002B08C8">
        <w:rPr>
          <w:rFonts w:ascii="맑은 고딕" w:hAnsi="맑은 고딕" w:hint="eastAsia"/>
        </w:rPr>
        <w:t>.</w:t>
      </w:r>
      <w:r w:rsidR="00DC1BCF" w:rsidRPr="002B08C8">
        <w:rPr>
          <w:rFonts w:ascii="맑은 고딕" w:hAnsi="맑은 고딕"/>
        </w:rPr>
        <w:t xml:space="preserve">1 </w:t>
      </w:r>
      <w:r w:rsidR="00DC1BCF" w:rsidRPr="002B08C8">
        <w:rPr>
          <w:rFonts w:ascii="맑은 고딕" w:hAnsi="맑은 고딕" w:hint="eastAsia"/>
        </w:rPr>
        <w:t>사용자 상태 정보</w:t>
      </w:r>
      <w:bookmarkEnd w:id="139"/>
    </w:p>
    <w:p w14:paraId="7E6A3A3D" w14:textId="77777777" w:rsidR="00DC1BCF" w:rsidRPr="002B08C8" w:rsidRDefault="00DC1BCF" w:rsidP="00DC1BCF">
      <w:pPr>
        <w:rPr>
          <w:rFonts w:ascii="맑은 고딕" w:hAnsi="맑은 고딕"/>
        </w:rPr>
      </w:pPr>
    </w:p>
    <w:p w14:paraId="4C49390F" w14:textId="7DC6A510" w:rsidR="00DC1BCF" w:rsidRPr="002B08C8" w:rsidRDefault="00DC1BCF" w:rsidP="00DC1BCF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사용자 상태 정보에는 시스템에 등록되어 있는 사용자의 리스트가 표시됩니다.</w:t>
      </w:r>
    </w:p>
    <w:p w14:paraId="301EDAE1" w14:textId="4C73EAD3" w:rsidR="00DC1BCF" w:rsidRPr="002B08C8" w:rsidRDefault="00C44420" w:rsidP="00DC1BCF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61152" behindDoc="0" locked="0" layoutInCell="1" allowOverlap="1" wp14:anchorId="16048AAE" wp14:editId="2645985C">
                <wp:simplePos x="0" y="0"/>
                <wp:positionH relativeFrom="column">
                  <wp:posOffset>0</wp:posOffset>
                </wp:positionH>
                <wp:positionV relativeFrom="paragraph">
                  <wp:posOffset>633128</wp:posOffset>
                </wp:positionV>
                <wp:extent cx="5943600" cy="3432810"/>
                <wp:effectExtent l="0" t="0" r="0" b="0"/>
                <wp:wrapNone/>
                <wp:docPr id="3055" name="그룹 30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32810"/>
                          <a:chOff x="0" y="0"/>
                          <a:chExt cx="5943600" cy="3432810"/>
                        </a:xfrm>
                      </wpg:grpSpPr>
                      <pic:pic xmlns:pic="http://schemas.openxmlformats.org/drawingml/2006/picture">
                        <pic:nvPicPr>
                          <pic:cNvPr id="3052" name="그림 3052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4328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3" name="직사각형 3053"/>
                        <wps:cNvSpPr/>
                        <wps:spPr>
                          <a:xfrm>
                            <a:off x="89034" y="161224"/>
                            <a:ext cx="5760720" cy="3087303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4" name="직사각형 3054"/>
                        <wps:cNvSpPr/>
                        <wps:spPr>
                          <a:xfrm>
                            <a:off x="89034" y="3248527"/>
                            <a:ext cx="459606" cy="127534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147C69" id="그룹 3055" o:spid="_x0000_s1026" style="position:absolute;left:0;text-align:left;margin-left:0;margin-top:49.85pt;width:468pt;height:270.3pt;z-index:253361152" coordsize="59436,34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">
                <v:shape id="그림 3052" o:spid="_x0000_s1027" type="#_x0000_t75" style="position:absolute;width:59436;height:34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">
                  <v:imagedata r:id="rId244" o:title=""/>
                </v:shape>
                <v:rect id="직사각형 3053" o:spid="_x0000_s1028" style="position:absolute;left:890;top:1612;width:57607;height:308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" filled="f" strokecolor="red" strokeweight="1.25pt"/>
                <v:rect id="직사각형 3054" o:spid="_x0000_s1029" style="position:absolute;left:890;top:32485;width:4596;height:12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" filled="f" strokecolor="red" strokeweight="1.25pt"/>
              </v:group>
            </w:pict>
          </mc:Fallback>
        </mc:AlternateContent>
      </w:r>
      <w:r w:rsidR="00DC1BCF" w:rsidRPr="002B08C8">
        <w:rPr>
          <w:rFonts w:ascii="맑은 고딕" w:hAnsi="맑은 고딕" w:hint="eastAsia"/>
        </w:rPr>
        <w:t>리스트에는 사용자 아이디, 사용자 이름,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접속 주소,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프로그램,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업데이트 시간,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버전,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연락처1,</w:t>
      </w:r>
      <w:r w:rsidR="00DC1BCF" w:rsidRPr="002B08C8">
        <w:rPr>
          <w:rFonts w:ascii="맑은 고딕" w:hAnsi="맑은 고딕"/>
        </w:rPr>
        <w:t xml:space="preserve"> </w:t>
      </w:r>
      <w:r w:rsidR="00DC1BCF" w:rsidRPr="002B08C8">
        <w:rPr>
          <w:rFonts w:ascii="맑은 고딕" w:hAnsi="맑은 고딕" w:hint="eastAsia"/>
        </w:rPr>
        <w:t>연락처2</w:t>
      </w:r>
      <w:r w:rsidR="00DC1BCF" w:rsidRPr="002B08C8">
        <w:rPr>
          <w:rFonts w:ascii="맑은 고딕" w:hAnsi="맑은 고딕"/>
        </w:rPr>
        <w:t xml:space="preserve">, </w:t>
      </w:r>
      <w:r w:rsidR="00DC1BCF" w:rsidRPr="002B08C8">
        <w:rPr>
          <w:rFonts w:ascii="맑은 고딕" w:hAnsi="맑은 고딕" w:hint="eastAsia"/>
        </w:rPr>
        <w:t xml:space="preserve">설명 등 총 </w:t>
      </w:r>
      <w:r w:rsidR="00CC0FDE" w:rsidRPr="002B08C8">
        <w:rPr>
          <w:rFonts w:ascii="맑은 고딕" w:hAnsi="맑은 고딕"/>
        </w:rPr>
        <w:t>9</w:t>
      </w:r>
      <w:r w:rsidR="00DC1BCF" w:rsidRPr="002B08C8">
        <w:rPr>
          <w:rFonts w:ascii="맑은 고딕" w:hAnsi="맑은 고딕" w:hint="eastAsia"/>
        </w:rPr>
        <w:t>종의 내역이 표시되어 있습니다.</w:t>
      </w:r>
    </w:p>
    <w:p w14:paraId="0103B51D" w14:textId="5C1E1B36" w:rsidR="00CC0FDE" w:rsidRPr="002B08C8" w:rsidRDefault="00CC0FDE" w:rsidP="005D1EC7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0647D51B" w14:textId="77777777" w:rsidR="00CC0FDE" w:rsidRPr="002B08C8" w:rsidRDefault="00590453" w:rsidP="00CC0FDE">
      <w:pPr>
        <w:pStyle w:val="3"/>
        <w:rPr>
          <w:rFonts w:ascii="맑은 고딕" w:hAnsi="맑은 고딕"/>
        </w:rPr>
      </w:pPr>
      <w:bookmarkStart w:id="140" w:name="_Toc69820008"/>
      <w:r w:rsidRPr="002B08C8">
        <w:rPr>
          <w:rFonts w:ascii="맑은 고딕" w:hAnsi="맑은 고딕"/>
        </w:rPr>
        <w:lastRenderedPageBreak/>
        <w:t>5</w:t>
      </w:r>
      <w:r w:rsidR="00CC0FDE" w:rsidRPr="002B08C8">
        <w:rPr>
          <w:rFonts w:ascii="맑은 고딕" w:hAnsi="맑은 고딕" w:hint="eastAsia"/>
        </w:rPr>
        <w:t>.</w:t>
      </w:r>
      <w:r w:rsidR="00CC0FDE" w:rsidRPr="002B08C8">
        <w:rPr>
          <w:rFonts w:ascii="맑은 고딕" w:hAnsi="맑은 고딕"/>
        </w:rPr>
        <w:t>3</w:t>
      </w:r>
      <w:r w:rsidR="00CC0FDE" w:rsidRPr="002B08C8">
        <w:rPr>
          <w:rFonts w:ascii="맑은 고딕" w:hAnsi="맑은 고딕" w:hint="eastAsia"/>
        </w:rPr>
        <w:t>.</w:t>
      </w:r>
      <w:r w:rsidR="00CC0FDE" w:rsidRPr="002B08C8">
        <w:rPr>
          <w:rFonts w:ascii="맑은 고딕" w:hAnsi="맑은 고딕"/>
        </w:rPr>
        <w:t xml:space="preserve">2 </w:t>
      </w:r>
      <w:r w:rsidR="00CC0FDE" w:rsidRPr="002B08C8">
        <w:rPr>
          <w:rFonts w:ascii="맑은 고딕" w:hAnsi="맑은 고딕" w:hint="eastAsia"/>
        </w:rPr>
        <w:t>프로그램 관리</w:t>
      </w:r>
      <w:bookmarkEnd w:id="140"/>
    </w:p>
    <w:p w14:paraId="0CC72FCD" w14:textId="77777777" w:rsidR="00CC0FDE" w:rsidRPr="002B08C8" w:rsidRDefault="00CC0FDE" w:rsidP="00CC0FDE">
      <w:pPr>
        <w:rPr>
          <w:rFonts w:ascii="맑은 고딕" w:hAnsi="맑은 고딕"/>
        </w:rPr>
      </w:pPr>
    </w:p>
    <w:p w14:paraId="508172EB" w14:textId="77777777" w:rsidR="00CC0FDE" w:rsidRPr="002B08C8" w:rsidRDefault="00CC0FDE" w:rsidP="00CC0FDE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사용자 상태 정보창의 좌측 하단에 프로그램 관리가 있습니다.</w:t>
      </w:r>
    </w:p>
    <w:p w14:paraId="67839F60" w14:textId="0C97703A" w:rsidR="00CC0FDE" w:rsidRPr="002B08C8" w:rsidRDefault="00C44420" w:rsidP="005D1EC7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440576" behindDoc="1" locked="0" layoutInCell="1" allowOverlap="1" wp14:anchorId="6FAB9222" wp14:editId="56F2CD40">
                <wp:simplePos x="0" y="0"/>
                <wp:positionH relativeFrom="margin">
                  <wp:align>left</wp:align>
                </wp:positionH>
                <wp:positionV relativeFrom="paragraph">
                  <wp:posOffset>734695</wp:posOffset>
                </wp:positionV>
                <wp:extent cx="5943600" cy="3590925"/>
                <wp:effectExtent l="19050" t="19050" r="19050" b="28575"/>
                <wp:wrapTight wrapText="bothSides">
                  <wp:wrapPolygon edited="0">
                    <wp:start x="-69" y="-115"/>
                    <wp:lineTo x="-69" y="21657"/>
                    <wp:lineTo x="21600" y="21657"/>
                    <wp:lineTo x="21600" y="-115"/>
                    <wp:lineTo x="-69" y="-115"/>
                  </wp:wrapPolygon>
                </wp:wrapTight>
                <wp:docPr id="3056" name="그룹 3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590925"/>
                          <a:chOff x="0" y="0"/>
                          <a:chExt cx="5943600" cy="3590925"/>
                        </a:xfrm>
                      </wpg:grpSpPr>
                      <pic:pic xmlns:pic="http://schemas.openxmlformats.org/drawingml/2006/picture">
                        <pic:nvPicPr>
                          <pic:cNvPr id="222" name="그림 222"/>
                          <pic:cNvPicPr>
                            <a:picLocks noChangeAspect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5909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3" name="직사각형 223"/>
                        <wps:cNvSpPr/>
                        <wps:spPr>
                          <a:xfrm>
                            <a:off x="4257675" y="3314700"/>
                            <a:ext cx="1666875" cy="2476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FB5F57" id="그룹 3056" o:spid="_x0000_s1026" style="position:absolute;left:0;text-align:left;margin-left:0;margin-top:57.85pt;width:468pt;height:282.75pt;z-index:-250875904;mso-position-horizontal:left;mso-position-horizontal-relative:margin" coordsize="59436,359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">
                <v:shape id="그림 222" o:spid="_x0000_s1027" type="#_x0000_t75" style="position:absolute;width:59436;height:35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" stroked="t" strokecolor="black [3213]" strokeweight="1pt">
                  <v:imagedata r:id="rId246" o:title=""/>
                  <v:path arrowok="t"/>
                </v:shape>
                <v:rect id="직사각형 223" o:spid="_x0000_s1028" style="position:absolute;left:42576;top:33147;width:16669;height:2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CC0FDE" w:rsidRPr="002B08C8">
        <w:rPr>
          <w:rFonts w:ascii="맑은 고딕" w:hAnsi="맑은 고딕" w:hint="eastAsia"/>
        </w:rPr>
        <w:t xml:space="preserve">프로그램 관리에는 추가 삭제로 </w:t>
      </w:r>
      <w:r w:rsidR="009914EB" w:rsidRPr="002B08C8">
        <w:rPr>
          <w:rFonts w:ascii="맑은 고딕" w:hAnsi="맑은 고딕" w:hint="eastAsia"/>
        </w:rPr>
        <w:t>사용하는 클라이언트와 G</w:t>
      </w:r>
      <w:r w:rsidR="009914EB" w:rsidRPr="002B08C8">
        <w:rPr>
          <w:rFonts w:ascii="맑은 고딕" w:hAnsi="맑은 고딕"/>
        </w:rPr>
        <w:t>IS</w:t>
      </w:r>
      <w:r w:rsidR="00CC0FDE" w:rsidRPr="002B08C8">
        <w:rPr>
          <w:rFonts w:ascii="맑은 고딕" w:hAnsi="맑은 고딕" w:hint="eastAsia"/>
        </w:rPr>
        <w:t xml:space="preserve">프로그램을 </w:t>
      </w:r>
      <w:r w:rsidR="009914EB" w:rsidRPr="002B08C8">
        <w:rPr>
          <w:rFonts w:ascii="맑은 고딕" w:hAnsi="맑은 고딕" w:hint="eastAsia"/>
        </w:rPr>
        <w:t>자동 업데이트를 할</w:t>
      </w:r>
      <w:r w:rsidR="00CC0FDE" w:rsidRPr="002B08C8">
        <w:rPr>
          <w:rFonts w:ascii="맑은 고딕" w:hAnsi="맑은 고딕" w:hint="eastAsia"/>
        </w:rPr>
        <w:t xml:space="preserve"> 수 있습니다.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/>
        </w:rPr>
        <w:br/>
      </w:r>
      <w:r w:rsidR="00CC0FDE" w:rsidRPr="002B08C8">
        <w:rPr>
          <w:rFonts w:ascii="맑은 고딕" w:hAnsi="맑은 고딕"/>
        </w:rPr>
        <w:br w:type="page"/>
      </w:r>
    </w:p>
    <w:p w14:paraId="3F860376" w14:textId="77777777" w:rsidR="00CC0FDE" w:rsidRPr="002B08C8" w:rsidRDefault="00590453" w:rsidP="00CC0FDE">
      <w:pPr>
        <w:pStyle w:val="3"/>
        <w:rPr>
          <w:rFonts w:ascii="맑은 고딕" w:hAnsi="맑은 고딕"/>
        </w:rPr>
      </w:pPr>
      <w:bookmarkStart w:id="141" w:name="_Toc69820009"/>
      <w:r w:rsidRPr="002B08C8">
        <w:rPr>
          <w:rFonts w:ascii="맑은 고딕" w:hAnsi="맑은 고딕"/>
        </w:rPr>
        <w:lastRenderedPageBreak/>
        <w:t>5</w:t>
      </w:r>
      <w:r w:rsidR="00CC0FDE" w:rsidRPr="002B08C8">
        <w:rPr>
          <w:rFonts w:ascii="맑은 고딕" w:hAnsi="맑은 고딕" w:hint="eastAsia"/>
        </w:rPr>
        <w:t>.</w:t>
      </w:r>
      <w:r w:rsidR="00CC0FDE" w:rsidRPr="002B08C8">
        <w:rPr>
          <w:rFonts w:ascii="맑은 고딕" w:hAnsi="맑은 고딕"/>
        </w:rPr>
        <w:t>3</w:t>
      </w:r>
      <w:r w:rsidR="00CC0FDE" w:rsidRPr="002B08C8">
        <w:rPr>
          <w:rFonts w:ascii="맑은 고딕" w:hAnsi="맑은 고딕" w:hint="eastAsia"/>
        </w:rPr>
        <w:t>.</w:t>
      </w:r>
      <w:r w:rsidR="00CC0FDE" w:rsidRPr="002B08C8">
        <w:rPr>
          <w:rFonts w:ascii="맑은 고딕" w:hAnsi="맑은 고딕"/>
        </w:rPr>
        <w:t xml:space="preserve">3 </w:t>
      </w:r>
      <w:r w:rsidR="00CC0FDE" w:rsidRPr="002B08C8">
        <w:rPr>
          <w:rFonts w:ascii="맑은 고딕" w:hAnsi="맑은 고딕" w:hint="eastAsia"/>
        </w:rPr>
        <w:t>사용자 상태 백업</w:t>
      </w:r>
      <w:bookmarkEnd w:id="141"/>
    </w:p>
    <w:p w14:paraId="133F9AB0" w14:textId="77777777" w:rsidR="00CC0FDE" w:rsidRPr="002B08C8" w:rsidRDefault="00CC0FDE" w:rsidP="00CC0FDE">
      <w:pPr>
        <w:rPr>
          <w:rFonts w:ascii="맑은 고딕" w:hAnsi="맑은 고딕"/>
        </w:rPr>
      </w:pPr>
    </w:p>
    <w:p w14:paraId="0A1E1D18" w14:textId="77777777" w:rsidR="00CC0FDE" w:rsidRPr="002B08C8" w:rsidRDefault="00CC0FDE" w:rsidP="00CC0FDE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*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백업</w:t>
      </w:r>
    </w:p>
    <w:p w14:paraId="404EDC50" w14:textId="1896FE84" w:rsidR="00CC0FDE" w:rsidRPr="002B08C8" w:rsidRDefault="00CC0FDE" w:rsidP="00CC0FDE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t xml:space="preserve">- </w:t>
      </w:r>
      <w:r w:rsidRPr="002B08C8">
        <w:rPr>
          <w:rFonts w:ascii="맑은 고딕" w:hAnsi="맑은 고딕" w:hint="eastAsia"/>
        </w:rPr>
        <w:t>사용자</w:t>
      </w:r>
      <w:r w:rsidRPr="002B08C8">
        <w:rPr>
          <w:rFonts w:ascii="맑은 고딕" w:hAnsi="맑은 고딕"/>
        </w:rPr>
        <w:t xml:space="preserve"> </w:t>
      </w:r>
      <w:proofErr w:type="spellStart"/>
      <w:r w:rsidRPr="002B08C8">
        <w:rPr>
          <w:rFonts w:ascii="맑은 고딕" w:hAnsi="맑은 고딕" w:hint="eastAsia"/>
        </w:rPr>
        <w:t>상태값을</w:t>
      </w:r>
      <w:proofErr w:type="spellEnd"/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백업하려면</w:t>
      </w:r>
      <w:r w:rsidRPr="002B08C8">
        <w:rPr>
          <w:rFonts w:ascii="맑은 고딕" w:hAnsi="맑은 고딕"/>
        </w:rPr>
        <w:t xml:space="preserve"> </w:t>
      </w:r>
      <w:proofErr w:type="spellStart"/>
      <w:r w:rsidRPr="002B08C8">
        <w:rPr>
          <w:rFonts w:ascii="맑은 고딕" w:hAnsi="맑은 고딕" w:hint="eastAsia"/>
        </w:rPr>
        <w:t>상태창</w:t>
      </w:r>
      <w:proofErr w:type="spellEnd"/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오른쪽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아래에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있는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백업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버튼을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클릭하면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아래 그림과 같이 저장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위치와</w:t>
      </w:r>
      <w:r w:rsidRPr="002B08C8">
        <w:rPr>
          <w:rFonts w:ascii="맑은 고딕" w:hAnsi="맑은 고딕"/>
        </w:rPr>
        <w:t xml:space="preserve"> </w:t>
      </w:r>
      <w:r w:rsidR="00C44420" w:rsidRPr="002B08C8">
        <w:rPr>
          <w:rFonts w:ascii="맑은 고딕" w:hAnsi="맑은 고딕" w:hint="eastAsia"/>
        </w:rPr>
        <w:t>이름을</w:t>
      </w:r>
      <w:r w:rsidR="00C44420" w:rsidRPr="002B08C8">
        <w:rPr>
          <w:rFonts w:ascii="맑은 고딕" w:hAnsi="맑은 고딕"/>
        </w:rPr>
        <w:t xml:space="preserve"> </w:t>
      </w:r>
      <w:r w:rsidR="00C44420" w:rsidRPr="00FE1451">
        <w:rPr>
          <w:rFonts w:ascii="맑은 고딕" w:hAnsi="맑은 고딕" w:hint="eastAsia"/>
        </w:rPr>
        <w:t>입력하는 창이 활성화됩니다.</w:t>
      </w:r>
      <w:r w:rsidR="00C44420" w:rsidRPr="00FE1451">
        <w:rPr>
          <w:rFonts w:ascii="맑은 고딕" w:hAnsi="맑은 고딕"/>
        </w:rPr>
        <w:br/>
      </w:r>
      <w:r w:rsidR="00C44420">
        <w:rPr>
          <w:rFonts w:ascii="맑은 고딕" w:hAnsi="맑은 고딕"/>
        </w:rPr>
        <w:t xml:space="preserve">- </w:t>
      </w:r>
      <w:r w:rsidR="00C44420">
        <w:rPr>
          <w:rFonts w:ascii="맑은 고딕" w:hAnsi="맑은 고딕" w:hint="eastAsia"/>
        </w:rPr>
        <w:t>저장을 클릭하면</w:t>
      </w:r>
      <w:r w:rsidR="00C44420" w:rsidRPr="00FE1451">
        <w:rPr>
          <w:rFonts w:ascii="맑은 고딕" w:hAnsi="맑은 고딕"/>
        </w:rPr>
        <w:t xml:space="preserve"> </w:t>
      </w:r>
      <w:r w:rsidR="00C44420" w:rsidRPr="00FE1451">
        <w:rPr>
          <w:rFonts w:ascii="맑은 고딕" w:hAnsi="맑은 고딕" w:hint="eastAsia"/>
        </w:rPr>
        <w:t>엑셀</w:t>
      </w:r>
      <w:r w:rsidR="00C44420" w:rsidRPr="00FE1451">
        <w:rPr>
          <w:rFonts w:ascii="맑은 고딕" w:hAnsi="맑은 고딕"/>
        </w:rPr>
        <w:t xml:space="preserve"> </w:t>
      </w:r>
      <w:r w:rsidR="00C44420" w:rsidRPr="00FE1451">
        <w:rPr>
          <w:rFonts w:ascii="맑은 고딕" w:hAnsi="맑은 고딕" w:hint="eastAsia"/>
        </w:rPr>
        <w:t>화일</w:t>
      </w:r>
      <w:r w:rsidR="00C44420" w:rsidRPr="00FE1451">
        <w:rPr>
          <w:rFonts w:ascii="맑은 고딕" w:hAnsi="맑은 고딕"/>
        </w:rPr>
        <w:t xml:space="preserve"> (xxx.csv) </w:t>
      </w:r>
      <w:r w:rsidR="00C44420" w:rsidRPr="00FE1451">
        <w:rPr>
          <w:rFonts w:ascii="맑은 고딕" w:hAnsi="맑은 고딕" w:hint="eastAsia"/>
        </w:rPr>
        <w:t>로</w:t>
      </w:r>
      <w:r w:rsidR="00C44420" w:rsidRPr="00FE1451">
        <w:rPr>
          <w:rFonts w:ascii="맑은 고딕" w:hAnsi="맑은 고딕"/>
        </w:rPr>
        <w:t xml:space="preserve"> </w:t>
      </w:r>
      <w:r w:rsidR="00C44420">
        <w:rPr>
          <w:rFonts w:ascii="맑은 고딕" w:hAnsi="맑은 고딕" w:hint="eastAsia"/>
        </w:rPr>
        <w:t>저장</w:t>
      </w:r>
      <w:r w:rsidR="00C44420" w:rsidRPr="00FE1451">
        <w:rPr>
          <w:rFonts w:ascii="맑은 고딕" w:hAnsi="맑은 고딕" w:hint="eastAsia"/>
        </w:rPr>
        <w:t>됩니다</w:t>
      </w:r>
      <w:r w:rsidR="00C44420" w:rsidRPr="00FE1451">
        <w:rPr>
          <w:rFonts w:ascii="맑은 고딕" w:hAnsi="맑은 고딕"/>
        </w:rPr>
        <w:t>.</w:t>
      </w:r>
    </w:p>
    <w:p w14:paraId="2C66C48D" w14:textId="451D4A89" w:rsidR="00CC0FDE" w:rsidRPr="002B08C8" w:rsidRDefault="00691568" w:rsidP="00CC0FD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3374464" behindDoc="1" locked="0" layoutInCell="1" allowOverlap="1" wp14:anchorId="0FC14303" wp14:editId="38FC5AF0">
                <wp:simplePos x="0" y="0"/>
                <wp:positionH relativeFrom="column">
                  <wp:posOffset>466522</wp:posOffset>
                </wp:positionH>
                <wp:positionV relativeFrom="paragraph">
                  <wp:posOffset>31115</wp:posOffset>
                </wp:positionV>
                <wp:extent cx="5010150" cy="2822575"/>
                <wp:effectExtent l="19050" t="19050" r="19050" b="15875"/>
                <wp:wrapTight wrapText="bothSides">
                  <wp:wrapPolygon edited="0">
                    <wp:start x="-82" y="-146"/>
                    <wp:lineTo x="-82" y="21576"/>
                    <wp:lineTo x="21600" y="21576"/>
                    <wp:lineTo x="21600" y="-146"/>
                    <wp:lineTo x="-82" y="-146"/>
                  </wp:wrapPolygon>
                </wp:wrapTight>
                <wp:docPr id="79" name="그룹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0150" cy="2822575"/>
                          <a:chOff x="0" y="0"/>
                          <a:chExt cx="5010150" cy="2822575"/>
                        </a:xfrm>
                      </wpg:grpSpPr>
                      <pic:pic xmlns:pic="http://schemas.openxmlformats.org/drawingml/2006/picture">
                        <pic:nvPicPr>
                          <pic:cNvPr id="225" name="그림 225"/>
                          <pic:cNvPicPr>
                            <a:picLocks noChangeAspect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0150" cy="282257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2" name="직사각형 12"/>
                        <wps:cNvSpPr/>
                        <wps:spPr>
                          <a:xfrm>
                            <a:off x="661887" y="2252359"/>
                            <a:ext cx="4312285" cy="12827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직사각형 78"/>
                        <wps:cNvSpPr/>
                        <wps:spPr>
                          <a:xfrm>
                            <a:off x="3867150" y="2587963"/>
                            <a:ext cx="542925" cy="20002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4A0F2F" id="그룹 79" o:spid="_x0000_s1026" style="position:absolute;left:0;text-align:left;margin-left:36.75pt;margin-top:2.45pt;width:394.5pt;height:222.25pt;z-index:-249942016" coordsize="50101,28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">
                <v:shape id="그림 225" o:spid="_x0000_s1027" type="#_x0000_t75" style="position:absolute;width:50101;height:28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" stroked="t" strokecolor="black [3213]" strokeweight="1pt">
                  <v:imagedata r:id="rId238" o:title=""/>
                  <v:path arrowok="t"/>
                </v:shape>
                <v:rect id="직사각형 12" o:spid="_x0000_s1028" style="position:absolute;left:6618;top:22523;width:43123;height:1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" filled="f" strokecolor="red" strokeweight="1.25pt"/>
                <v:rect id="직사각형 78" o:spid="_x0000_s1029" style="position:absolute;left:38671;top:25879;width:5429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" filled="f" strokecolor="red" strokeweight="1.25pt"/>
                <w10:wrap type="tight"/>
              </v:group>
            </w:pict>
          </mc:Fallback>
        </mc:AlternateContent>
      </w:r>
    </w:p>
    <w:p w14:paraId="7D8F26BE" w14:textId="0A562C9F" w:rsidR="00CC0FDE" w:rsidRPr="002B08C8" w:rsidRDefault="00CC0FDE" w:rsidP="00CC0FDE">
      <w:pPr>
        <w:rPr>
          <w:rFonts w:ascii="맑은 고딕" w:hAnsi="맑은 고딕"/>
        </w:rPr>
      </w:pPr>
    </w:p>
    <w:p w14:paraId="77CE38D6" w14:textId="43041436" w:rsidR="00CC0FDE" w:rsidRPr="002B08C8" w:rsidRDefault="00CC0FDE" w:rsidP="00CC0FDE">
      <w:pPr>
        <w:rPr>
          <w:rFonts w:ascii="맑은 고딕" w:hAnsi="맑은 고딕"/>
        </w:rPr>
      </w:pPr>
    </w:p>
    <w:p w14:paraId="3D6766A6" w14:textId="1D8165A9" w:rsidR="00CC0FDE" w:rsidRPr="002B08C8" w:rsidRDefault="00CC0FDE" w:rsidP="00CC0FDE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42D9C05A" w14:textId="77777777" w:rsidR="007C6D0B" w:rsidRPr="002B08C8" w:rsidRDefault="00590453" w:rsidP="007C6D0B">
      <w:pPr>
        <w:pStyle w:val="1"/>
        <w:rPr>
          <w:rFonts w:ascii="맑은 고딕" w:hAnsi="맑은 고딕"/>
        </w:rPr>
      </w:pPr>
      <w:bookmarkStart w:id="142" w:name="_Toc69820010"/>
      <w:r w:rsidRPr="002B08C8">
        <w:rPr>
          <w:rFonts w:ascii="맑은 고딕" w:hAnsi="맑은 고딕"/>
        </w:rPr>
        <w:lastRenderedPageBreak/>
        <w:t>6</w:t>
      </w:r>
      <w:r w:rsidR="007C6D0B" w:rsidRPr="002B08C8">
        <w:rPr>
          <w:rFonts w:ascii="맑은 고딕" w:hAnsi="맑은 고딕" w:hint="eastAsia"/>
        </w:rPr>
        <w:t>. 로그</w:t>
      </w:r>
      <w:bookmarkEnd w:id="142"/>
    </w:p>
    <w:p w14:paraId="36B51290" w14:textId="2A90F9AF" w:rsidR="00AC220F" w:rsidRPr="002B08C8" w:rsidRDefault="00AC220F" w:rsidP="00AC220F">
      <w:pPr>
        <w:spacing w:after="0" w:line="240" w:lineRule="auto"/>
        <w:rPr>
          <w:rFonts w:ascii="맑은 고딕" w:hAnsi="맑은 고딕"/>
        </w:rPr>
      </w:pPr>
      <w:bookmarkStart w:id="143" w:name="_Toc17460832"/>
    </w:p>
    <w:p w14:paraId="5B95FE4B" w14:textId="16C788F1" w:rsidR="00AC220F" w:rsidRPr="002B08C8" w:rsidRDefault="00A664E7" w:rsidP="00AC220F">
      <w:pPr>
        <w:spacing w:after="0" w:line="240" w:lineRule="auto"/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53600" behindDoc="1" locked="0" layoutInCell="1" allowOverlap="1" wp14:anchorId="3BA0C75D" wp14:editId="3EF0D1ED">
                <wp:simplePos x="0" y="0"/>
                <wp:positionH relativeFrom="margin">
                  <wp:align>right</wp:align>
                </wp:positionH>
                <wp:positionV relativeFrom="paragraph">
                  <wp:posOffset>85107</wp:posOffset>
                </wp:positionV>
                <wp:extent cx="1672590" cy="568960"/>
                <wp:effectExtent l="19050" t="0" r="22860" b="21590"/>
                <wp:wrapTight wrapText="bothSides">
                  <wp:wrapPolygon edited="0">
                    <wp:start x="-246" y="0"/>
                    <wp:lineTo x="-246" y="21696"/>
                    <wp:lineTo x="13777" y="21696"/>
                    <wp:lineTo x="21649" y="21696"/>
                    <wp:lineTo x="21649" y="0"/>
                    <wp:lineTo x="-246" y="0"/>
                  </wp:wrapPolygon>
                </wp:wrapTight>
                <wp:docPr id="2817" name="그룹 2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2590" cy="568960"/>
                          <a:chOff x="0" y="0"/>
                          <a:chExt cx="1672705" cy="569171"/>
                        </a:xfrm>
                      </wpg:grpSpPr>
                      <pic:pic xmlns:pic="http://schemas.openxmlformats.org/drawingml/2006/picture">
                        <pic:nvPicPr>
                          <pic:cNvPr id="2818" name="그림 2818"/>
                          <pic:cNvPicPr>
                            <a:picLocks noChangeAspect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17168"/>
                            <a:ext cx="1656715" cy="54287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wps:wsp>
                        <wps:cNvPr id="2819" name="직사각형 2819"/>
                        <wps:cNvSpPr/>
                        <wps:spPr>
                          <a:xfrm>
                            <a:off x="1108710" y="0"/>
                            <a:ext cx="563995" cy="56917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4209E45" id="그룹 2817" o:spid="_x0000_s1026" style="position:absolute;left:0;text-align:left;margin-left:80.5pt;margin-top:6.7pt;width:131.7pt;height:44.8pt;z-index:-250362880;mso-position-horizontal:right;mso-position-horizontal-relative:margin;mso-width-relative:margin" coordsize="16727,5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">
                <v:shape id="그림 2818" o:spid="_x0000_s1027" type="#_x0000_t75" style="position:absolute;top:171;width:1656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" stroked="t" strokecolor="black [3213]" strokeweight="1pt">
                  <v:imagedata r:id="rId248" o:title=""/>
                  <v:path arrowok="t"/>
                </v:shape>
                <v:rect id="직사각형 2819" o:spid="_x0000_s1028" style="position:absolute;left:11087;width:5640;height:56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AC220F" w:rsidRPr="002B08C8">
        <w:rPr>
          <w:rFonts w:ascii="맑은 고딕" w:hAnsi="맑은 고딕" w:hint="eastAsia"/>
        </w:rPr>
        <w:t>VMS시스템의 이벤트 로그를 확인할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수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있습니다</w:t>
      </w:r>
      <w:r w:rsidR="00AC220F" w:rsidRPr="002B08C8">
        <w:rPr>
          <w:rFonts w:ascii="맑은 고딕" w:hAnsi="맑은 고딕"/>
        </w:rPr>
        <w:t>.</w:t>
      </w:r>
    </w:p>
    <w:p w14:paraId="2449773D" w14:textId="02AA69BC" w:rsidR="00AC220F" w:rsidRPr="002B08C8" w:rsidRDefault="00AC220F" w:rsidP="00AC220F">
      <w:pPr>
        <w:spacing w:after="0" w:line="240" w:lineRule="auto"/>
        <w:rPr>
          <w:rFonts w:ascii="맑은 고딕" w:hAnsi="맑은 고딕"/>
        </w:rPr>
      </w:pPr>
    </w:p>
    <w:p w14:paraId="31701988" w14:textId="45024FFD" w:rsidR="00AC220F" w:rsidRPr="002B08C8" w:rsidRDefault="00A664E7" w:rsidP="00AC220F">
      <w:pPr>
        <w:spacing w:after="0" w:line="240" w:lineRule="auto"/>
        <w:rPr>
          <w:rFonts w:ascii="맑은 고딕" w:hAnsi="맑은 고딕"/>
          <w:noProof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3370368" behindDoc="1" locked="0" layoutInCell="1" allowOverlap="1" wp14:anchorId="04C36931" wp14:editId="37B245FE">
                <wp:simplePos x="0" y="0"/>
                <wp:positionH relativeFrom="column">
                  <wp:posOffset>57691</wp:posOffset>
                </wp:positionH>
                <wp:positionV relativeFrom="paragraph">
                  <wp:posOffset>508891</wp:posOffset>
                </wp:positionV>
                <wp:extent cx="5942965" cy="3250565"/>
                <wp:effectExtent l="0" t="0" r="635" b="6985"/>
                <wp:wrapTight wrapText="bothSides">
                  <wp:wrapPolygon edited="0">
                    <wp:start x="0" y="0"/>
                    <wp:lineTo x="0" y="21520"/>
                    <wp:lineTo x="21533" y="21520"/>
                    <wp:lineTo x="21533" y="0"/>
                    <wp:lineTo x="0" y="0"/>
                  </wp:wrapPolygon>
                </wp:wrapTight>
                <wp:docPr id="3063" name="그룹 30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965" cy="3250565"/>
                          <a:chOff x="0" y="0"/>
                          <a:chExt cx="5942965" cy="3250565"/>
                        </a:xfrm>
                      </wpg:grpSpPr>
                      <pic:pic xmlns:pic="http://schemas.openxmlformats.org/drawingml/2006/picture">
                        <pic:nvPicPr>
                          <pic:cNvPr id="199" name="그림 199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2965" cy="3250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6" name="직사각형 196"/>
                        <wps:cNvSpPr/>
                        <wps:spPr>
                          <a:xfrm>
                            <a:off x="931707" y="181727"/>
                            <a:ext cx="4924425" cy="30289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직사각형 197"/>
                        <wps:cNvSpPr/>
                        <wps:spPr>
                          <a:xfrm>
                            <a:off x="2884" y="181727"/>
                            <a:ext cx="928823" cy="30289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직사각형 200"/>
                        <wps:cNvSpPr/>
                        <wps:spPr>
                          <a:xfrm>
                            <a:off x="5290251" y="3048962"/>
                            <a:ext cx="565881" cy="15824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7" name="타원 3057"/>
                        <wps:cNvSpPr/>
                        <wps:spPr>
                          <a:xfrm>
                            <a:off x="363452" y="1537462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8" name="Text Box 3058"/>
                        <wps:cNvSpPr txBox="1"/>
                        <wps:spPr>
                          <a:xfrm>
                            <a:off x="412489" y="1459579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4D60F1" w14:textId="77777777" w:rsidR="00733671" w:rsidRPr="003336FB" w:rsidRDefault="00733671" w:rsidP="00A664E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9" name="타원 3059"/>
                        <wps:cNvSpPr/>
                        <wps:spPr>
                          <a:xfrm>
                            <a:off x="3193188" y="1520154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0" name="Text Box 3060"/>
                        <wps:cNvSpPr txBox="1"/>
                        <wps:spPr>
                          <a:xfrm>
                            <a:off x="3242226" y="1430734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8CC854" w14:textId="77777777" w:rsidR="00733671" w:rsidRPr="003336FB" w:rsidRDefault="00733671" w:rsidP="00A664E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1" name="타원 3061"/>
                        <wps:cNvSpPr/>
                        <wps:spPr>
                          <a:xfrm>
                            <a:off x="5466208" y="2812429"/>
                            <a:ext cx="184150" cy="17716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2" name="Text Box 3062"/>
                        <wps:cNvSpPr txBox="1"/>
                        <wps:spPr>
                          <a:xfrm>
                            <a:off x="5515245" y="2734547"/>
                            <a:ext cx="128905" cy="294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D65C38D" w14:textId="75ED890C" w:rsidR="00733671" w:rsidRPr="003336FB" w:rsidRDefault="00733671" w:rsidP="00A664E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C36931" id="그룹 3063" o:spid="_x0000_s1710" style="position:absolute;margin-left:4.55pt;margin-top:40.05pt;width:467.95pt;height:255.95pt;z-index:-249946112" coordsize="59429,32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">
                <v:shape id="그림 199" o:spid="_x0000_s1711" type="#_x0000_t75" style="position:absolute;width:59429;height:32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">
                  <v:imagedata r:id="rId250" o:title=""/>
                </v:shape>
                <v:rect id="직사각형 196" o:spid="_x0000_s1712" style="position:absolute;left:9317;top:1817;width:49244;height:302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" filled="f" strokecolor="red" strokeweight="1.25pt"/>
                <v:rect id="직사각형 197" o:spid="_x0000_s1713" style="position:absolute;left:28;top:1817;width:9289;height:302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" filled="f" strokecolor="red" strokeweight="1.25pt"/>
                <v:rect id="직사각형 200" o:spid="_x0000_s1714" style="position:absolute;left:52902;top:30489;width:5659;height:15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" filled="f" strokecolor="red" strokeweight="1.25pt"/>
                <v:oval id="타원 3057" o:spid="_x0000_s1715" style="position:absolute;left:3634;top:15374;width:1842;height:17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" fillcolor="white [3212]" strokecolor="black [3213]" strokeweight="1pt"/>
                <v:shape id="Text Box 3058" o:spid="_x0000_s1716" type="#_x0000_t202" style="position:absolute;left:4124;top:14595;width:1289;height:2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" filled="f" stroked="f" strokeweight=".5pt">
                  <v:textbox inset="0,0,0,0">
                    <w:txbxContent>
                      <w:p w14:paraId="404D60F1" w14:textId="77777777" w:rsidR="00733671" w:rsidRPr="003336FB" w:rsidRDefault="00733671" w:rsidP="00A664E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oval id="타원 3059" o:spid="_x0000_s1717" style="position:absolute;left:31931;top:15201;width:1842;height:17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" fillcolor="white [3212]" strokecolor="black [3213]" strokeweight="1pt"/>
                <v:shape id="Text Box 3060" o:spid="_x0000_s1718" type="#_x0000_t202" style="position:absolute;left:32422;top:14307;width:1289;height:2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" filled="f" stroked="f" strokeweight=".5pt">
                  <v:textbox inset="0,0,0,0">
                    <w:txbxContent>
                      <w:p w14:paraId="738CC854" w14:textId="77777777" w:rsidR="00733671" w:rsidRPr="003336FB" w:rsidRDefault="00733671" w:rsidP="00A664E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3061" o:spid="_x0000_s1719" style="position:absolute;left:54662;top:28124;width:1841;height:1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" fillcolor="white [3212]" strokecolor="black [3213]" strokeweight="1pt"/>
                <v:shape id="Text Box 3062" o:spid="_x0000_s1720" type="#_x0000_t202" style="position:absolute;left:55152;top:27345;width:1289;height:2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" filled="f" stroked="f" strokeweight=".5pt">
                  <v:textbox inset="0,0,0,0">
                    <w:txbxContent>
                      <w:p w14:paraId="7D65C38D" w14:textId="75ED890C" w:rsidR="00733671" w:rsidRPr="003336FB" w:rsidRDefault="00733671" w:rsidP="00A664E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AC220F" w:rsidRPr="002B08C8">
        <w:rPr>
          <w:rFonts w:ascii="맑은 고딕" w:hAnsi="맑은 고딕" w:hint="eastAsia"/>
        </w:rPr>
        <w:t>로그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아이콘을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선택하면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아래와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같은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화면이</w:t>
      </w:r>
      <w:r w:rsidR="00AC220F" w:rsidRPr="002B08C8">
        <w:rPr>
          <w:rFonts w:ascii="맑은 고딕" w:hAnsi="맑은 고딕"/>
        </w:rPr>
        <w:t xml:space="preserve"> </w:t>
      </w:r>
      <w:r w:rsidR="00AC220F" w:rsidRPr="002B08C8">
        <w:rPr>
          <w:rFonts w:ascii="맑은 고딕" w:hAnsi="맑은 고딕" w:hint="eastAsia"/>
        </w:rPr>
        <w:t>나타납니다</w:t>
      </w:r>
      <w:r w:rsidR="00AC220F" w:rsidRPr="002B08C8">
        <w:rPr>
          <w:rFonts w:ascii="맑은 고딕" w:hAnsi="맑은 고딕"/>
        </w:rPr>
        <w:t>.</w:t>
      </w:r>
      <w:r w:rsidR="00AC220F" w:rsidRPr="002B08C8">
        <w:rPr>
          <w:rFonts w:ascii="맑은 고딕" w:hAnsi="맑은 고딕"/>
          <w:noProof/>
        </w:rPr>
        <w:t xml:space="preserve"> </w:t>
      </w:r>
    </w:p>
    <w:p w14:paraId="640426B4" w14:textId="2C6B73E8" w:rsidR="00AC220F" w:rsidRPr="002B08C8" w:rsidRDefault="00AC220F" w:rsidP="00A664E7">
      <w:pPr>
        <w:rPr>
          <w:rFonts w:ascii="맑은 고딕" w:hAnsi="맑은 고딕"/>
          <w:noProof/>
        </w:rPr>
      </w:pPr>
      <w:r w:rsidRPr="002B08C8">
        <w:rPr>
          <w:rFonts w:ascii="맑은 고딕" w:hAnsi="맑은 고딕" w:hint="eastAsia"/>
        </w:rPr>
        <w:t>1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 xml:space="preserve">로그 </w:t>
      </w:r>
      <w:proofErr w:type="gramStart"/>
      <w:r w:rsidRPr="002B08C8">
        <w:rPr>
          <w:rFonts w:ascii="맑은 고딕" w:hAnsi="맑은 고딕" w:hint="eastAsia"/>
        </w:rPr>
        <w:t>종류</w:t>
      </w:r>
      <w:r w:rsidR="00A664E7">
        <w:rPr>
          <w:rFonts w:ascii="맑은 고딕" w:hAnsi="맑은 고딕" w:hint="eastAsia"/>
        </w:rPr>
        <w:t xml:space="preserve"> </w:t>
      </w:r>
      <w:r w:rsidR="00A664E7">
        <w:rPr>
          <w:rFonts w:ascii="맑은 고딕" w:hAnsi="맑은 고딕"/>
        </w:rPr>
        <w:t>:</w:t>
      </w:r>
      <w:proofErr w:type="gramEnd"/>
      <w:r w:rsidR="00A664E7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이벤트 로그,</w:t>
      </w:r>
      <w:r w:rsidRPr="002B08C8">
        <w:rPr>
          <w:rFonts w:ascii="맑은 고딕" w:hAnsi="맑은 고딕"/>
        </w:rPr>
        <w:t xml:space="preserve"> </w:t>
      </w:r>
      <w:r w:rsidR="00A664E7">
        <w:rPr>
          <w:rFonts w:ascii="맑은 고딕" w:hAnsi="맑은 고딕" w:hint="eastAsia"/>
        </w:rPr>
        <w:t>장애로그,</w:t>
      </w:r>
      <w:r w:rsidR="00A664E7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저장분배서버 로그,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재생 사용자 로그,</w:t>
      </w:r>
      <w:r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 xml:space="preserve">사용자 로그 </w:t>
      </w:r>
      <w:r w:rsidR="00A664E7">
        <w:rPr>
          <w:rFonts w:ascii="맑은 고딕" w:hAnsi="맑은 고딕" w:hint="eastAsia"/>
        </w:rPr>
        <w:t xml:space="preserve">등 </w:t>
      </w:r>
      <w:r w:rsidR="00FA7C6A" w:rsidRPr="002B08C8">
        <w:rPr>
          <w:rFonts w:ascii="맑은 고딕" w:hAnsi="맑은 고딕" w:hint="eastAsia"/>
        </w:rPr>
        <w:t>로</w:t>
      </w:r>
      <w:r w:rsidRPr="002B08C8">
        <w:rPr>
          <w:rFonts w:ascii="맑은 고딕" w:hAnsi="맑은 고딕" w:hint="eastAsia"/>
        </w:rPr>
        <w:t>그를</w:t>
      </w:r>
      <w:r w:rsidR="00FA7C6A" w:rsidRPr="002B08C8">
        <w:rPr>
          <w:rFonts w:ascii="맑은 고딕" w:hAnsi="맑은 고딕" w:hint="eastAsia"/>
        </w:rPr>
        <w:t xml:space="preserve"> 표시합니다.</w:t>
      </w:r>
      <w:r w:rsidR="00A664E7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2 </w:t>
      </w:r>
      <w:r w:rsidR="00FA7C6A" w:rsidRPr="002B08C8">
        <w:rPr>
          <w:rFonts w:ascii="맑은 고딕" w:hAnsi="맑은 고딕" w:hint="eastAsia"/>
        </w:rPr>
        <w:t>로그 리스트</w:t>
      </w:r>
      <w:r w:rsidR="00A664E7">
        <w:rPr>
          <w:rFonts w:ascii="맑은 고딕" w:hAnsi="맑은 고딕" w:hint="eastAsia"/>
        </w:rPr>
        <w:t xml:space="preserve"> </w:t>
      </w:r>
      <w:r w:rsidR="00A664E7">
        <w:rPr>
          <w:rFonts w:ascii="맑은 고딕" w:hAnsi="맑은 고딕"/>
        </w:rPr>
        <w:t xml:space="preserve">: </w:t>
      </w:r>
      <w:r w:rsidR="00FA7C6A" w:rsidRPr="002B08C8">
        <w:rPr>
          <w:rFonts w:ascii="맑은 고딕" w:hAnsi="맑은 고딕" w:hint="eastAsia"/>
        </w:rPr>
        <w:t xml:space="preserve">검색한 로그를 </w:t>
      </w:r>
      <w:r w:rsidRPr="002B08C8">
        <w:rPr>
          <w:rFonts w:ascii="맑은 고딕" w:hAnsi="맑은 고딕" w:hint="eastAsia"/>
        </w:rPr>
        <w:t>보여줍니다.</w:t>
      </w:r>
      <w:r w:rsidR="00A664E7">
        <w:rPr>
          <w:rFonts w:ascii="맑은 고딕" w:hAnsi="맑은 고딕"/>
        </w:rPr>
        <w:br/>
      </w:r>
      <w:r w:rsidR="00FA7C6A" w:rsidRPr="002B08C8">
        <w:rPr>
          <w:rFonts w:ascii="맑은 고딕" w:hAnsi="맑은 고딕"/>
        </w:rPr>
        <w:t xml:space="preserve">3 </w:t>
      </w:r>
      <w:r w:rsidR="00FA7C6A" w:rsidRPr="002B08C8">
        <w:rPr>
          <w:rFonts w:ascii="맑은 고딕" w:hAnsi="맑은 고딕" w:hint="eastAsia"/>
        </w:rPr>
        <w:t>검색,</w:t>
      </w:r>
      <w:r w:rsidR="00FA7C6A" w:rsidRPr="002B08C8">
        <w:rPr>
          <w:rFonts w:ascii="맑은 고딕" w:hAnsi="맑은 고딕"/>
        </w:rPr>
        <w:t xml:space="preserve"> </w:t>
      </w:r>
      <w:r w:rsidR="00FA7C6A" w:rsidRPr="002B08C8">
        <w:rPr>
          <w:rFonts w:ascii="맑은 고딕" w:hAnsi="맑은 고딕" w:hint="eastAsia"/>
        </w:rPr>
        <w:t xml:space="preserve">백업 </w:t>
      </w:r>
      <w:r w:rsidR="00A664E7">
        <w:rPr>
          <w:rFonts w:ascii="맑은 고딕" w:hAnsi="맑은 고딕"/>
        </w:rPr>
        <w:t xml:space="preserve">: </w:t>
      </w:r>
      <w:r w:rsidR="00FA7C6A" w:rsidRPr="002B08C8">
        <w:rPr>
          <w:rFonts w:ascii="맑은 고딕" w:hAnsi="맑은 고딕" w:hint="eastAsia"/>
        </w:rPr>
        <w:t>로그 검색이나 검색된 로그를 백업하는데 사용합니다.</w:t>
      </w:r>
      <w:r w:rsidR="00A664E7">
        <w:rPr>
          <w:rFonts w:ascii="맑은 고딕" w:hAnsi="맑은 고딕"/>
        </w:rPr>
        <w:br/>
      </w:r>
      <w:r w:rsidRPr="002B08C8">
        <w:rPr>
          <w:rFonts w:ascii="맑은 고딕" w:hAnsi="맑은 고딕"/>
          <w:noProof/>
        </w:rPr>
        <w:br w:type="page"/>
      </w:r>
    </w:p>
    <w:p w14:paraId="0E4DB158" w14:textId="77777777" w:rsidR="00F038F2" w:rsidRPr="002B08C8" w:rsidRDefault="00590453" w:rsidP="00F038F2">
      <w:pPr>
        <w:pStyle w:val="2"/>
        <w:rPr>
          <w:rFonts w:ascii="맑은 고딕" w:hAnsi="맑은 고딕"/>
        </w:rPr>
      </w:pPr>
      <w:bookmarkStart w:id="144" w:name="_Toc69820011"/>
      <w:r w:rsidRPr="002B08C8">
        <w:rPr>
          <w:rFonts w:ascii="맑은 고딕" w:hAnsi="맑은 고딕"/>
        </w:rPr>
        <w:lastRenderedPageBreak/>
        <w:t>6</w:t>
      </w:r>
      <w:r w:rsidR="00F038F2" w:rsidRPr="002B08C8">
        <w:rPr>
          <w:rFonts w:ascii="맑은 고딕" w:hAnsi="맑은 고딕" w:hint="eastAsia"/>
        </w:rPr>
        <w:t>.1 이벤트 로그</w:t>
      </w:r>
      <w:bookmarkEnd w:id="143"/>
      <w:bookmarkEnd w:id="144"/>
    </w:p>
    <w:p w14:paraId="55992A4D" w14:textId="3CC106B3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등록된 모든 카메라에 대하여 이벤트 발생 로그를 검색할 수 있습니다.</w:t>
      </w:r>
    </w:p>
    <w:p w14:paraId="6FF8A1B0" w14:textId="77777777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이벤트 검색 옵션은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모두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일반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저장서버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영상분석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연동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장애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 등의 옵션을 선택적으로 적용하여 검색을 진행할 수 있습니다.</w:t>
      </w:r>
    </w:p>
    <w:p w14:paraId="305FD559" w14:textId="77777777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0816" behindDoc="1" locked="0" layoutInCell="1" allowOverlap="1" wp14:anchorId="22DCD58F" wp14:editId="4D33F365">
            <wp:simplePos x="0" y="0"/>
            <wp:positionH relativeFrom="margin">
              <wp:posOffset>811530</wp:posOffset>
            </wp:positionH>
            <wp:positionV relativeFrom="paragraph">
              <wp:posOffset>344805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195" name="그림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그림 195"/>
                    <pic:cNvPicPr/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08C8">
        <w:rPr>
          <w:rFonts w:ascii="맑은 고딕" w:hAnsi="맑은 고딕" w:hint="eastAsia"/>
        </w:rPr>
        <w:t>이벤트</w:t>
      </w:r>
      <w:r w:rsidR="00B57535" w:rsidRPr="002B08C8">
        <w:rPr>
          <w:rFonts w:ascii="맑은 고딕" w:hAnsi="맑은 고딕" w:hint="eastAsia"/>
        </w:rPr>
        <w:t xml:space="preserve"> 로그</w:t>
      </w:r>
      <w:r w:rsidRPr="002B08C8">
        <w:rPr>
          <w:rFonts w:ascii="맑은 고딕" w:hAnsi="맑은 고딕" w:hint="eastAsia"/>
        </w:rPr>
        <w:t xml:space="preserve"> 검색 옵션</w:t>
      </w:r>
    </w:p>
    <w:p w14:paraId="7035327C" w14:textId="11D3E3DF" w:rsidR="00F038F2" w:rsidRPr="002B08C8" w:rsidRDefault="00D664A8" w:rsidP="00F038F2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70272" behindDoc="1" locked="0" layoutInCell="1" allowOverlap="1" wp14:anchorId="5E5D5B1E" wp14:editId="5D0D4687">
            <wp:simplePos x="0" y="0"/>
            <wp:positionH relativeFrom="margin">
              <wp:align>center</wp:align>
            </wp:positionH>
            <wp:positionV relativeFrom="paragraph">
              <wp:posOffset>2814955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그림 202"/>
                    <pic:cNvPicPr/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038F2" w:rsidRPr="002B08C8">
        <w:rPr>
          <w:rFonts w:ascii="맑은 고딕" w:hAnsi="맑은 고딕" w:hint="eastAsia"/>
        </w:rPr>
        <w:t>이벤트 로그 검색 결과</w:t>
      </w:r>
      <w:r>
        <w:rPr>
          <w:rFonts w:ascii="맑은 고딕" w:hAnsi="맑은 고딕"/>
        </w:rPr>
        <w:br/>
      </w:r>
      <w:r w:rsidR="00F038F2" w:rsidRPr="002B08C8">
        <w:rPr>
          <w:rFonts w:ascii="맑은 고딕" w:hAnsi="맑은 고딕"/>
        </w:rPr>
        <w:br w:type="page"/>
      </w:r>
    </w:p>
    <w:p w14:paraId="43DEB429" w14:textId="77777777" w:rsidR="00F038F2" w:rsidRPr="002B08C8" w:rsidRDefault="00590453" w:rsidP="00F038F2">
      <w:pPr>
        <w:pStyle w:val="2"/>
        <w:rPr>
          <w:rFonts w:ascii="맑은 고딕" w:hAnsi="맑은 고딕"/>
        </w:rPr>
      </w:pPr>
      <w:bookmarkStart w:id="145" w:name="_Toc17460833"/>
      <w:bookmarkStart w:id="146" w:name="_Toc69820012"/>
      <w:r w:rsidRPr="002B08C8">
        <w:rPr>
          <w:rFonts w:ascii="맑은 고딕" w:hAnsi="맑은 고딕"/>
        </w:rPr>
        <w:lastRenderedPageBreak/>
        <w:t>6</w:t>
      </w:r>
      <w:r w:rsidR="00F038F2" w:rsidRPr="002B08C8">
        <w:rPr>
          <w:rFonts w:ascii="맑은 고딕" w:hAnsi="맑은 고딕" w:hint="eastAsia"/>
        </w:rPr>
        <w:t xml:space="preserve">.2 </w:t>
      </w:r>
      <w:r w:rsidR="00B57535" w:rsidRPr="002B08C8">
        <w:rPr>
          <w:rFonts w:ascii="맑은 고딕" w:hAnsi="맑은 고딕" w:hint="eastAsia"/>
        </w:rPr>
        <w:t>저장분배서버</w:t>
      </w:r>
      <w:r w:rsidR="00F038F2" w:rsidRPr="002B08C8">
        <w:rPr>
          <w:rFonts w:ascii="맑은 고딕" w:hAnsi="맑은 고딕" w:hint="eastAsia"/>
        </w:rPr>
        <w:t xml:space="preserve"> 로그</w:t>
      </w:r>
      <w:bookmarkEnd w:id="145"/>
      <w:bookmarkEnd w:id="146"/>
    </w:p>
    <w:p w14:paraId="51B25F23" w14:textId="0FAAA8AA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저장분배서버의 로그 기록을 검색할 수 있습니다.</w:t>
      </w:r>
    </w:p>
    <w:p w14:paraId="42F89E2D" w14:textId="5FEF536A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선택 옵션은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모두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프로그램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시스템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날짜/시간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스토리지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녹화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 등 옵션을 선택적으로 적용하여 검색을 진행할 수 있습니다.</w:t>
      </w:r>
    </w:p>
    <w:p w14:paraId="56D903BB" w14:textId="7B6003A3" w:rsidR="00F038F2" w:rsidRPr="002B08C8" w:rsidRDefault="00D664A8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2864" behindDoc="1" locked="0" layoutInCell="1" allowOverlap="1" wp14:anchorId="6DB95B8B" wp14:editId="615784E7">
            <wp:simplePos x="0" y="0"/>
            <wp:positionH relativeFrom="margin">
              <wp:posOffset>811530</wp:posOffset>
            </wp:positionH>
            <wp:positionV relativeFrom="paragraph">
              <wp:posOffset>305435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83" name="그림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그림 83"/>
                    <pic:cNvPicPr/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535" w:rsidRPr="002B08C8">
        <w:rPr>
          <w:rFonts w:ascii="맑은 고딕" w:hAnsi="맑은 고딕" w:hint="eastAsia"/>
        </w:rPr>
        <w:t>저장분배서버</w:t>
      </w:r>
      <w:r w:rsidR="00F038F2" w:rsidRPr="002B08C8">
        <w:rPr>
          <w:rFonts w:ascii="맑은 고딕" w:hAnsi="맑은 고딕" w:hint="eastAsia"/>
        </w:rPr>
        <w:t xml:space="preserve"> </w:t>
      </w:r>
      <w:r w:rsidR="00F76278" w:rsidRPr="002B08C8">
        <w:rPr>
          <w:rFonts w:ascii="맑은 고딕" w:hAnsi="맑은 고딕" w:hint="eastAsia"/>
        </w:rPr>
        <w:t xml:space="preserve">로그 </w:t>
      </w:r>
      <w:r w:rsidR="00F038F2" w:rsidRPr="002B08C8">
        <w:rPr>
          <w:rFonts w:ascii="맑은 고딕" w:hAnsi="맑은 고딕" w:hint="eastAsia"/>
        </w:rPr>
        <w:t>검색 옵션</w:t>
      </w:r>
    </w:p>
    <w:p w14:paraId="6E58203F" w14:textId="63A8C93E" w:rsidR="00F038F2" w:rsidRPr="002B08C8" w:rsidRDefault="00D664A8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3888" behindDoc="1" locked="0" layoutInCell="1" allowOverlap="1" wp14:anchorId="5D0ED977" wp14:editId="75928647">
            <wp:simplePos x="0" y="0"/>
            <wp:positionH relativeFrom="margin">
              <wp:posOffset>811530</wp:posOffset>
            </wp:positionH>
            <wp:positionV relativeFrom="paragraph">
              <wp:posOffset>2856230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20" name="그림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그림 220"/>
                    <pic:cNvPicPr/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76278" w:rsidRPr="002B08C8">
        <w:rPr>
          <w:rFonts w:ascii="맑은 고딕" w:hAnsi="맑은 고딕" w:hint="eastAsia"/>
        </w:rPr>
        <w:t>저장분배서버</w:t>
      </w:r>
      <w:r w:rsidR="00F038F2" w:rsidRPr="002B08C8">
        <w:rPr>
          <w:rFonts w:ascii="맑은 고딕" w:hAnsi="맑은 고딕" w:hint="eastAsia"/>
        </w:rPr>
        <w:t xml:space="preserve"> 로그 검색 결과</w:t>
      </w:r>
    </w:p>
    <w:p w14:paraId="59C2F19E" w14:textId="77777777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26BC2B3E" w14:textId="0018B28C" w:rsidR="00F76278" w:rsidRPr="002B08C8" w:rsidRDefault="00590453" w:rsidP="00F76278">
      <w:pPr>
        <w:pStyle w:val="2"/>
        <w:rPr>
          <w:rFonts w:ascii="맑은 고딕" w:hAnsi="맑은 고딕"/>
        </w:rPr>
      </w:pPr>
      <w:bookmarkStart w:id="147" w:name="_Toc17460834"/>
      <w:bookmarkStart w:id="148" w:name="_Toc69820013"/>
      <w:r w:rsidRPr="002B08C8">
        <w:rPr>
          <w:rFonts w:ascii="맑은 고딕" w:hAnsi="맑은 고딕"/>
        </w:rPr>
        <w:lastRenderedPageBreak/>
        <w:t>6</w:t>
      </w:r>
      <w:r w:rsidR="00F76278" w:rsidRPr="002B08C8">
        <w:rPr>
          <w:rFonts w:ascii="맑은 고딕" w:hAnsi="맑은 고딕" w:hint="eastAsia"/>
        </w:rPr>
        <w:t>.3 장애 로그</w:t>
      </w:r>
      <w:bookmarkEnd w:id="148"/>
    </w:p>
    <w:p w14:paraId="1BD3B222" w14:textId="52FB4D96" w:rsidR="00F76278" w:rsidRPr="002B08C8" w:rsidRDefault="00F76278" w:rsidP="00F76278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저장분배서버의 장애</w:t>
      </w:r>
      <w:r w:rsidR="001166EB">
        <w:rPr>
          <w:rFonts w:ascii="맑은 고딕" w:hAnsi="맑은 고딕" w:hint="eastAsia"/>
        </w:rPr>
        <w:t>를</w:t>
      </w:r>
      <w:r w:rsidRPr="002B08C8">
        <w:rPr>
          <w:rFonts w:ascii="맑은 고딕" w:hAnsi="맑은 고딕" w:hint="eastAsia"/>
        </w:rPr>
        <w:t xml:space="preserve"> 검색할 수 있습니다.</w:t>
      </w:r>
    </w:p>
    <w:p w14:paraId="23657634" w14:textId="0FB0AF9E" w:rsidR="00F76278" w:rsidRPr="002B08C8" w:rsidRDefault="00A705DB" w:rsidP="00F76278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검색 옵션은 </w:t>
      </w:r>
      <w:r w:rsidRPr="002B08C8">
        <w:rPr>
          <w:rFonts w:ascii="맑은 고딕" w:hAnsi="맑은 고딕"/>
        </w:rPr>
        <w:t>‘</w:t>
      </w:r>
      <w:r w:rsidR="001166EB">
        <w:rPr>
          <w:rFonts w:ascii="맑은 고딕" w:hAnsi="맑은 고딕" w:hint="eastAsia"/>
        </w:rPr>
        <w:t>장애</w:t>
      </w:r>
      <w:r w:rsidRPr="002B08C8">
        <w:rPr>
          <w:rFonts w:ascii="맑은 고딕" w:hAnsi="맑은 고딕"/>
        </w:rPr>
        <w:t>’</w:t>
      </w:r>
      <w:r w:rsidR="001166EB">
        <w:rPr>
          <w:rFonts w:ascii="맑은 고딕" w:hAnsi="맑은 고딕" w:hint="eastAsia"/>
        </w:rPr>
        <w:t>부분을</w:t>
      </w:r>
      <w:r w:rsidRPr="002B08C8">
        <w:rPr>
          <w:rFonts w:ascii="맑은 고딕" w:hAnsi="맑은 고딕" w:hint="eastAsia"/>
        </w:rPr>
        <w:t xml:space="preserve"> 지정하</w:t>
      </w:r>
      <w:r w:rsidR="001166EB">
        <w:rPr>
          <w:rFonts w:ascii="맑은 고딕" w:hAnsi="맑은 고딕" w:hint="eastAsia"/>
        </w:rPr>
        <w:t>고</w:t>
      </w:r>
      <w:r w:rsidRPr="002B08C8">
        <w:rPr>
          <w:rFonts w:ascii="맑은 고딕" w:hAnsi="맑은 고딕" w:hint="eastAsia"/>
        </w:rPr>
        <w:t xml:space="preserve"> </w:t>
      </w:r>
      <w:r w:rsidR="001166EB">
        <w:rPr>
          <w:rFonts w:ascii="맑은 고딕" w:hAnsi="맑은 고딕" w:hint="eastAsia"/>
        </w:rPr>
        <w:t>날짜를 지정하면</w:t>
      </w:r>
      <w:r w:rsidRPr="002B08C8">
        <w:rPr>
          <w:rFonts w:ascii="맑은 고딕" w:hAnsi="맑은 고딕" w:hint="eastAsia"/>
        </w:rPr>
        <w:t xml:space="preserve"> 기록을 보여줍니다.</w:t>
      </w:r>
    </w:p>
    <w:p w14:paraId="0674770B" w14:textId="77777777" w:rsidR="00F76278" w:rsidRPr="002B08C8" w:rsidRDefault="00F76278" w:rsidP="00F76278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72320" behindDoc="1" locked="0" layoutInCell="1" allowOverlap="1" wp14:anchorId="70C77B50" wp14:editId="1136555F">
            <wp:simplePos x="0" y="0"/>
            <wp:positionH relativeFrom="margin">
              <wp:posOffset>811530</wp:posOffset>
            </wp:positionH>
            <wp:positionV relativeFrom="paragraph">
              <wp:posOffset>309880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그림 203"/>
                    <pic:cNvPicPr/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08C8">
        <w:rPr>
          <w:rFonts w:ascii="맑은 고딕" w:hAnsi="맑은 고딕" w:hint="eastAsia"/>
        </w:rPr>
        <w:t>저장분배서버 로그 검색 옵션</w:t>
      </w:r>
    </w:p>
    <w:p w14:paraId="524947DA" w14:textId="32D0BBB1" w:rsidR="00F76278" w:rsidRPr="002B08C8" w:rsidRDefault="00D664A8" w:rsidP="00F76278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73344" behindDoc="1" locked="0" layoutInCell="1" allowOverlap="1" wp14:anchorId="3DA95B29" wp14:editId="6C75CF7D">
            <wp:simplePos x="0" y="0"/>
            <wp:positionH relativeFrom="margin">
              <wp:posOffset>811530</wp:posOffset>
            </wp:positionH>
            <wp:positionV relativeFrom="paragraph">
              <wp:posOffset>2839085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26" name="그림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그림 226"/>
                    <pic:cNvPicPr/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76278" w:rsidRPr="002B08C8">
        <w:rPr>
          <w:rFonts w:ascii="맑은 고딕" w:hAnsi="맑은 고딕" w:hint="eastAsia"/>
        </w:rPr>
        <w:t>장애 로그 검색 결과</w:t>
      </w:r>
    </w:p>
    <w:p w14:paraId="6C882113" w14:textId="7DDED5E0" w:rsidR="00F76278" w:rsidRPr="002B08C8" w:rsidRDefault="00F76278" w:rsidP="00F76278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3D69C313" w14:textId="77777777" w:rsidR="00F038F2" w:rsidRPr="002B08C8" w:rsidRDefault="00590453" w:rsidP="00F038F2">
      <w:pPr>
        <w:pStyle w:val="2"/>
        <w:rPr>
          <w:rFonts w:ascii="맑은 고딕" w:hAnsi="맑은 고딕"/>
        </w:rPr>
      </w:pPr>
      <w:bookmarkStart w:id="149" w:name="_Toc69820014"/>
      <w:r w:rsidRPr="002B08C8">
        <w:rPr>
          <w:rFonts w:ascii="맑은 고딕" w:hAnsi="맑은 고딕"/>
        </w:rPr>
        <w:lastRenderedPageBreak/>
        <w:t>6</w:t>
      </w:r>
      <w:r w:rsidR="00F038F2" w:rsidRPr="002B08C8">
        <w:rPr>
          <w:rFonts w:ascii="맑은 고딕" w:hAnsi="맑은 고딕" w:hint="eastAsia"/>
        </w:rPr>
        <w:t>.</w:t>
      </w:r>
      <w:r w:rsidR="00F76278" w:rsidRPr="002B08C8">
        <w:rPr>
          <w:rFonts w:ascii="맑은 고딕" w:hAnsi="맑은 고딕"/>
        </w:rPr>
        <w:t>4</w:t>
      </w:r>
      <w:r w:rsidR="00F038F2" w:rsidRPr="002B08C8">
        <w:rPr>
          <w:rFonts w:ascii="맑은 고딕" w:hAnsi="맑은 고딕" w:hint="eastAsia"/>
        </w:rPr>
        <w:t xml:space="preserve"> 재생 사용자 로그</w:t>
      </w:r>
      <w:bookmarkEnd w:id="147"/>
      <w:bookmarkEnd w:id="149"/>
    </w:p>
    <w:p w14:paraId="1D6D7C68" w14:textId="4785EADE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재생 사용자의 로그 기록을 검색할 수 있습니다.</w:t>
      </w:r>
    </w:p>
    <w:p w14:paraId="0C4A66B8" w14:textId="77901BD7" w:rsidR="00F038F2" w:rsidRPr="002B08C8" w:rsidRDefault="00A705DB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검색</w:t>
      </w:r>
      <w:r w:rsidR="00F038F2" w:rsidRPr="002B08C8">
        <w:rPr>
          <w:rFonts w:ascii="맑은 고딕" w:hAnsi="맑은 고딕" w:hint="eastAsia"/>
        </w:rPr>
        <w:t xml:space="preserve"> 옵션은 </w:t>
      </w:r>
      <w:r w:rsidR="00F038F2" w:rsidRPr="002B08C8">
        <w:rPr>
          <w:rFonts w:ascii="맑은 고딕" w:hAnsi="맑은 고딕"/>
        </w:rPr>
        <w:t>‘</w:t>
      </w:r>
      <w:r w:rsidR="00F038F2" w:rsidRPr="002B08C8">
        <w:rPr>
          <w:rFonts w:ascii="맑은 고딕" w:hAnsi="맑은 고딕" w:hint="eastAsia"/>
        </w:rPr>
        <w:t>날짜</w:t>
      </w:r>
      <w:r w:rsidR="00F038F2" w:rsidRPr="002B08C8">
        <w:rPr>
          <w:rFonts w:ascii="맑은 고딕" w:hAnsi="맑은 고딕"/>
        </w:rPr>
        <w:t>’</w:t>
      </w:r>
      <w:r w:rsidR="00F038F2" w:rsidRPr="002B08C8">
        <w:rPr>
          <w:rFonts w:ascii="맑은 고딕" w:hAnsi="맑은 고딕" w:hint="eastAsia"/>
        </w:rPr>
        <w:t xml:space="preserve">만 지정하며, 사용자 아이디, 접속 주소, 내용 등 로그 기록을 </w:t>
      </w:r>
      <w:r w:rsidRPr="002B08C8">
        <w:rPr>
          <w:rFonts w:ascii="맑은 고딕" w:hAnsi="맑은 고딕" w:hint="eastAsia"/>
        </w:rPr>
        <w:t>보여줍</w:t>
      </w:r>
      <w:r w:rsidR="00F038F2" w:rsidRPr="002B08C8">
        <w:rPr>
          <w:rFonts w:ascii="맑은 고딕" w:hAnsi="맑은 고딕" w:hint="eastAsia"/>
        </w:rPr>
        <w:t>니다.</w:t>
      </w:r>
    </w:p>
    <w:p w14:paraId="1D535885" w14:textId="77777777" w:rsidR="00F038F2" w:rsidRPr="002B08C8" w:rsidRDefault="00F76278" w:rsidP="00F038F2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54912" behindDoc="1" locked="0" layoutInCell="1" allowOverlap="1" wp14:anchorId="1A0495CF" wp14:editId="7EA5CE2A">
            <wp:simplePos x="0" y="0"/>
            <wp:positionH relativeFrom="margin">
              <wp:posOffset>811530</wp:posOffset>
            </wp:positionH>
            <wp:positionV relativeFrom="paragraph">
              <wp:posOffset>329565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21" name="그림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그림 221"/>
                    <pic:cNvPicPr/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38F2" w:rsidRPr="002B08C8">
        <w:rPr>
          <w:rFonts w:ascii="맑은 고딕" w:hAnsi="맑은 고딕" w:hint="eastAsia"/>
        </w:rPr>
        <w:t>재생 사용자 로그 검색 옵션 선택 확인</w:t>
      </w:r>
    </w:p>
    <w:p w14:paraId="4C07DD8D" w14:textId="2A9E921B" w:rsidR="00F038F2" w:rsidRPr="002B08C8" w:rsidRDefault="00D664A8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5936" behindDoc="1" locked="0" layoutInCell="1" allowOverlap="1" wp14:anchorId="72123218" wp14:editId="39E326DB">
            <wp:simplePos x="0" y="0"/>
            <wp:positionH relativeFrom="margin">
              <wp:posOffset>811530</wp:posOffset>
            </wp:positionH>
            <wp:positionV relativeFrom="paragraph">
              <wp:posOffset>2848610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84" name="그림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그림 84"/>
                    <pic:cNvPicPr/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038F2" w:rsidRPr="002B08C8">
        <w:rPr>
          <w:rFonts w:ascii="맑은 고딕" w:hAnsi="맑은 고딕" w:hint="eastAsia"/>
        </w:rPr>
        <w:t>재생 사용자 로그 검색 결과 화면</w:t>
      </w:r>
    </w:p>
    <w:p w14:paraId="64CB48DB" w14:textId="52A8A3BE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65B6E335" w14:textId="77777777" w:rsidR="00F038F2" w:rsidRPr="002B08C8" w:rsidRDefault="00590453" w:rsidP="00F038F2">
      <w:pPr>
        <w:pStyle w:val="2"/>
        <w:rPr>
          <w:rFonts w:ascii="맑은 고딕" w:hAnsi="맑은 고딕"/>
        </w:rPr>
      </w:pPr>
      <w:bookmarkStart w:id="150" w:name="_Toc17460835"/>
      <w:bookmarkStart w:id="151" w:name="_Toc69820015"/>
      <w:r w:rsidRPr="002B08C8">
        <w:rPr>
          <w:rFonts w:ascii="맑은 고딕" w:hAnsi="맑은 고딕"/>
        </w:rPr>
        <w:lastRenderedPageBreak/>
        <w:t>6</w:t>
      </w:r>
      <w:r w:rsidR="00F038F2" w:rsidRPr="002B08C8">
        <w:rPr>
          <w:rFonts w:ascii="맑은 고딕" w:hAnsi="맑은 고딕" w:hint="eastAsia"/>
        </w:rPr>
        <w:t>.</w:t>
      </w:r>
      <w:r w:rsidR="00A705DB" w:rsidRPr="002B08C8">
        <w:rPr>
          <w:rFonts w:ascii="맑은 고딕" w:hAnsi="맑은 고딕"/>
        </w:rPr>
        <w:t>5</w:t>
      </w:r>
      <w:r w:rsidR="00F038F2" w:rsidRPr="002B08C8">
        <w:rPr>
          <w:rFonts w:ascii="맑은 고딕" w:hAnsi="맑은 고딕" w:hint="eastAsia"/>
        </w:rPr>
        <w:t xml:space="preserve"> 사용자 로그</w:t>
      </w:r>
      <w:bookmarkEnd w:id="150"/>
      <w:bookmarkEnd w:id="151"/>
    </w:p>
    <w:p w14:paraId="34374671" w14:textId="65F1C6D9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사용자 계정관 관련된 로그를 검색할 수 있습니다. </w:t>
      </w:r>
    </w:p>
    <w:p w14:paraId="47961CE4" w14:textId="076655BE" w:rsidR="00F038F2" w:rsidRPr="002B08C8" w:rsidRDefault="00F038F2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선택 옵션은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일반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라이브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재생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, </w:t>
      </w:r>
      <w:r w:rsidRPr="002B08C8">
        <w:rPr>
          <w:rFonts w:ascii="맑은 고딕" w:hAnsi="맑은 고딕"/>
        </w:rPr>
        <w:t>‘</w:t>
      </w:r>
      <w:r w:rsidRPr="002B08C8">
        <w:rPr>
          <w:rFonts w:ascii="맑은 고딕" w:hAnsi="맑은 고딕" w:hint="eastAsia"/>
        </w:rPr>
        <w:t>설정</w:t>
      </w:r>
      <w:r w:rsidRPr="002B08C8">
        <w:rPr>
          <w:rFonts w:ascii="맑은 고딕" w:hAnsi="맑은 고딕"/>
        </w:rPr>
        <w:t>’</w:t>
      </w:r>
      <w:r w:rsidRPr="002B08C8">
        <w:rPr>
          <w:rFonts w:ascii="맑은 고딕" w:hAnsi="맑은 고딕" w:hint="eastAsia"/>
        </w:rPr>
        <w:t xml:space="preserve"> 등 로그 기록을 검색할 수 있습니다.</w:t>
      </w:r>
    </w:p>
    <w:p w14:paraId="64DF2760" w14:textId="77777777" w:rsidR="00F038F2" w:rsidRPr="002B08C8" w:rsidRDefault="00A705DB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7984" behindDoc="1" locked="0" layoutInCell="1" allowOverlap="1" wp14:anchorId="32DE1636" wp14:editId="5A56744D">
            <wp:simplePos x="0" y="0"/>
            <wp:positionH relativeFrom="column">
              <wp:posOffset>937368</wp:posOffset>
            </wp:positionH>
            <wp:positionV relativeFrom="paragraph">
              <wp:posOffset>272090</wp:posOffset>
            </wp:positionV>
            <wp:extent cx="4320000" cy="2602830"/>
            <wp:effectExtent l="19050" t="19050" r="23495" b="26670"/>
            <wp:wrapTight wrapText="bothSides">
              <wp:wrapPolygon edited="0">
                <wp:start x="-95" y="-158"/>
                <wp:lineTo x="-95" y="21663"/>
                <wp:lineTo x="21622" y="21663"/>
                <wp:lineTo x="21622" y="-158"/>
                <wp:lineTo x="-95" y="-158"/>
              </wp:wrapPolygon>
            </wp:wrapTight>
            <wp:docPr id="229" name="그림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로그] 사용자로그 검색옵션.png"/>
                    <pic:cNvPicPr/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60283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38F2" w:rsidRPr="002B08C8">
        <w:rPr>
          <w:rFonts w:ascii="맑은 고딕" w:hAnsi="맑은 고딕" w:hint="eastAsia"/>
        </w:rPr>
        <w:t>사용자 로그 검색 옵션 선택 확인</w:t>
      </w:r>
    </w:p>
    <w:p w14:paraId="3D097537" w14:textId="09B95F49" w:rsidR="00F038F2" w:rsidRPr="002B08C8" w:rsidRDefault="00176810" w:rsidP="00F038F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anchor distT="0" distB="0" distL="114300" distR="114300" simplePos="0" relativeHeight="252456960" behindDoc="1" locked="0" layoutInCell="1" allowOverlap="1" wp14:anchorId="5BF26622" wp14:editId="41B89885">
            <wp:simplePos x="0" y="0"/>
            <wp:positionH relativeFrom="margin">
              <wp:posOffset>938111</wp:posOffset>
            </wp:positionH>
            <wp:positionV relativeFrom="paragraph">
              <wp:posOffset>2781962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31" name="그림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그림 231"/>
                    <pic:cNvPicPr/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A673B4">
        <w:rPr>
          <w:rFonts w:ascii="맑은 고딕" w:hAnsi="맑은 고딕"/>
        </w:rPr>
        <w:br/>
      </w:r>
      <w:r w:rsidR="00F038F2" w:rsidRPr="002B08C8">
        <w:rPr>
          <w:rFonts w:ascii="맑은 고딕" w:hAnsi="맑은 고딕" w:hint="eastAsia"/>
        </w:rPr>
        <w:t>사용자 로그 검색 결과 화면</w:t>
      </w:r>
    </w:p>
    <w:p w14:paraId="2EE290BB" w14:textId="77E0E4E0" w:rsidR="00590453" w:rsidRPr="002B08C8" w:rsidRDefault="00590453" w:rsidP="00CC0FDE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44D70FEE" w14:textId="77777777" w:rsidR="002D67CB" w:rsidRPr="002B08C8" w:rsidRDefault="00590453" w:rsidP="002D67CB">
      <w:pPr>
        <w:pStyle w:val="1"/>
        <w:rPr>
          <w:rFonts w:ascii="맑은 고딕" w:hAnsi="맑은 고딕"/>
        </w:rPr>
      </w:pPr>
      <w:bookmarkStart w:id="152" w:name="_Toc17460836"/>
      <w:bookmarkStart w:id="153" w:name="_Toc69820016"/>
      <w:r w:rsidRPr="002B08C8">
        <w:rPr>
          <w:rFonts w:ascii="맑은 고딕" w:hAnsi="맑은 고딕"/>
        </w:rPr>
        <w:lastRenderedPageBreak/>
        <w:t>7</w:t>
      </w:r>
      <w:r w:rsidR="002D67CB" w:rsidRPr="002B08C8">
        <w:rPr>
          <w:rFonts w:ascii="맑은 고딕" w:hAnsi="맑은 고딕" w:hint="eastAsia"/>
        </w:rPr>
        <w:t>. 환경설정</w:t>
      </w:r>
      <w:bookmarkEnd w:id="152"/>
      <w:bookmarkEnd w:id="153"/>
    </w:p>
    <w:p w14:paraId="098AE792" w14:textId="77777777" w:rsidR="002D67CB" w:rsidRPr="002B08C8" w:rsidRDefault="002D67CB" w:rsidP="002D67CB">
      <w:pPr>
        <w:rPr>
          <w:rFonts w:ascii="맑은 고딕" w:hAnsi="맑은 고딕"/>
        </w:rPr>
      </w:pPr>
    </w:p>
    <w:p w14:paraId="30E271CE" w14:textId="20B6AE57" w:rsidR="002D67CB" w:rsidRPr="002B08C8" w:rsidRDefault="002A1E8C" w:rsidP="002D67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M</w:t>
      </w:r>
      <w:r w:rsidRPr="002B08C8">
        <w:rPr>
          <w:rFonts w:ascii="맑은 고딕" w:hAnsi="맑은 고딕"/>
        </w:rPr>
        <w:t>anagement</w:t>
      </w:r>
      <w:r w:rsidR="002D67CB" w:rsidRPr="002B08C8">
        <w:rPr>
          <w:rFonts w:ascii="맑은 고딕" w:hAnsi="맑은 고딕" w:hint="eastAsia"/>
        </w:rPr>
        <w:t>에 대한 설정</w:t>
      </w:r>
      <w:r w:rsidR="00F55C09" w:rsidRPr="002B08C8">
        <w:rPr>
          <w:rFonts w:ascii="맑은 고딕" w:hAnsi="맑은 고딕" w:hint="eastAsia"/>
        </w:rPr>
        <w:t>입</w:t>
      </w:r>
      <w:r w:rsidR="002D67CB" w:rsidRPr="002B08C8">
        <w:rPr>
          <w:rFonts w:ascii="맑은 고딕" w:hAnsi="맑은 고딕" w:hint="eastAsia"/>
        </w:rPr>
        <w:t>니다.</w:t>
      </w:r>
    </w:p>
    <w:p w14:paraId="7A34B44A" w14:textId="1B4B1015" w:rsidR="002D67CB" w:rsidRPr="002B08C8" w:rsidRDefault="002D67CB" w:rsidP="002D67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오른쪽 상단에 </w:t>
      </w:r>
      <w:r w:rsidR="00691568" w:rsidRPr="002B08C8">
        <w:rPr>
          <w:rFonts w:ascii="맑은 고딕" w:hAnsi="맑은 고딕" w:hint="eastAsia"/>
          <w:noProof/>
        </w:rPr>
        <w:drawing>
          <wp:inline distT="0" distB="0" distL="0" distR="0" wp14:anchorId="7B52282A" wp14:editId="19DBCF91">
            <wp:extent cx="295275" cy="285750"/>
            <wp:effectExtent l="0" t="0" r="9525" b="0"/>
            <wp:docPr id="511" name="그림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환경설정.PNG"/>
                    <pic:cNvPicPr/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2B08C8">
        <w:rPr>
          <w:rFonts w:ascii="맑은 고딕" w:hAnsi="맑은 고딕" w:hint="eastAsia"/>
        </w:rPr>
        <w:t>를</w:t>
      </w:r>
      <w:proofErr w:type="spellEnd"/>
      <w:r w:rsidRPr="002B08C8">
        <w:rPr>
          <w:rFonts w:ascii="맑은 고딕" w:hAnsi="맑은 고딕" w:hint="eastAsia"/>
        </w:rPr>
        <w:t xml:space="preserve"> 클릭하면 환경 설정 화면이 활성화됩니다.</w:t>
      </w:r>
    </w:p>
    <w:p w14:paraId="52F56D86" w14:textId="67D175A0" w:rsidR="002D67CB" w:rsidRPr="002B08C8" w:rsidRDefault="00590453" w:rsidP="002D67CB">
      <w:pPr>
        <w:pStyle w:val="2"/>
        <w:rPr>
          <w:rFonts w:ascii="맑은 고딕" w:hAnsi="맑은 고딕"/>
        </w:rPr>
      </w:pPr>
      <w:bookmarkStart w:id="154" w:name="_Toc17460837"/>
      <w:bookmarkStart w:id="155" w:name="_Toc69820017"/>
      <w:r w:rsidRPr="002B08C8">
        <w:rPr>
          <w:rFonts w:ascii="맑은 고딕" w:hAnsi="맑은 고딕"/>
        </w:rPr>
        <w:t>7</w:t>
      </w:r>
      <w:r w:rsidR="002D67CB" w:rsidRPr="002B08C8">
        <w:rPr>
          <w:rFonts w:ascii="맑은 고딕" w:hAnsi="맑은 고딕" w:hint="eastAsia"/>
        </w:rPr>
        <w:t>.1 환경설정 화면</w:t>
      </w:r>
      <w:bookmarkEnd w:id="154"/>
      <w:bookmarkEnd w:id="155"/>
    </w:p>
    <w:p w14:paraId="2C778439" w14:textId="77777777" w:rsidR="00E25EFC" w:rsidRPr="002B08C8" w:rsidRDefault="00E25EFC" w:rsidP="00E25EFC">
      <w:pPr>
        <w:rPr>
          <w:rFonts w:ascii="맑은 고딕" w:hAnsi="맑은 고딕"/>
        </w:rPr>
      </w:pPr>
    </w:p>
    <w:p w14:paraId="001850AF" w14:textId="79579749" w:rsidR="002D67CB" w:rsidRPr="002B08C8" w:rsidRDefault="002D67CB" w:rsidP="002D67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  <w:noProof/>
        </w:rPr>
        <w:drawing>
          <wp:inline distT="0" distB="0" distL="0" distR="0" wp14:anchorId="6611FF3F" wp14:editId="3053C727">
            <wp:extent cx="5930215" cy="3109526"/>
            <wp:effectExtent l="19050" t="19050" r="13970" b="15240"/>
            <wp:docPr id="64" name="그림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환경설정.PNG"/>
                    <pic:cNvPicPr/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215" cy="3109526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E60C7E" w14:textId="77E07DF2" w:rsidR="002D67CB" w:rsidRPr="002B08C8" w:rsidRDefault="002D67CB" w:rsidP="002D67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환경설정 화면에는 </w:t>
      </w:r>
      <w:r w:rsidR="0090054C" w:rsidRPr="002B08C8">
        <w:rPr>
          <w:rFonts w:ascii="맑은 고딕" w:hAnsi="맑은 고딕" w:hint="eastAsia"/>
        </w:rPr>
        <w:t xml:space="preserve">시스템관리 안에 </w:t>
      </w:r>
      <w:r w:rsidRPr="002B08C8">
        <w:rPr>
          <w:rFonts w:ascii="맑은 고딕" w:hAnsi="맑은 고딕" w:hint="eastAsia"/>
        </w:rPr>
        <w:t>3가지 설정이 있습니다.</w:t>
      </w:r>
      <w:r w:rsidR="00BF6712">
        <w:rPr>
          <w:rFonts w:ascii="맑은 고딕" w:hAnsi="맑은 고딕"/>
        </w:rPr>
        <w:br/>
      </w:r>
      <w:r w:rsidR="0090054C" w:rsidRPr="002B08C8">
        <w:rPr>
          <w:rFonts w:ascii="맑은 고딕" w:hAnsi="맑은 고딕"/>
        </w:rPr>
        <w:t>1</w:t>
      </w:r>
      <w:r w:rsidRPr="002B08C8">
        <w:rPr>
          <w:rFonts w:ascii="맑은 고딕" w:hAnsi="맑은 고딕" w:hint="eastAsia"/>
        </w:rPr>
        <w:t xml:space="preserve"> </w:t>
      </w:r>
      <w:proofErr w:type="gramStart"/>
      <w:r w:rsidR="002A1E8C" w:rsidRPr="002B08C8">
        <w:rPr>
          <w:rFonts w:ascii="맑은 고딕" w:hAnsi="맑은 고딕" w:hint="eastAsia"/>
        </w:rPr>
        <w:t>계정</w:t>
      </w:r>
      <w:r w:rsidRPr="002B08C8">
        <w:rPr>
          <w:rFonts w:ascii="맑은 고딕" w:hAnsi="맑은 고딕" w:hint="eastAsia"/>
        </w:rPr>
        <w:t xml:space="preserve"> :</w:t>
      </w:r>
      <w:proofErr w:type="gramEnd"/>
      <w:r w:rsidRPr="002B08C8">
        <w:rPr>
          <w:rFonts w:ascii="맑은 고딕" w:hAnsi="맑은 고딕" w:hint="eastAsia"/>
        </w:rPr>
        <w:t xml:space="preserve"> </w:t>
      </w:r>
      <w:r w:rsidR="0090054C" w:rsidRPr="002B08C8">
        <w:rPr>
          <w:rFonts w:ascii="맑은 고딕" w:hAnsi="맑은 고딕" w:hint="eastAsia"/>
        </w:rPr>
        <w:t xml:space="preserve">사용자 정보 </w:t>
      </w:r>
      <w:r w:rsidR="00BF6712">
        <w:rPr>
          <w:rFonts w:ascii="맑은 고딕" w:hAnsi="맑은 고딕" w:hint="eastAsia"/>
        </w:rPr>
        <w:t>확인과 비밀번호 검사를 설정</w:t>
      </w:r>
      <w:r w:rsidR="0090054C" w:rsidRPr="002B08C8">
        <w:rPr>
          <w:rFonts w:ascii="맑은 고딕" w:hAnsi="맑은 고딕" w:hint="eastAsia"/>
        </w:rPr>
        <w:t>합니다.</w:t>
      </w:r>
      <w:r w:rsidR="00BF6712">
        <w:rPr>
          <w:rFonts w:ascii="맑은 고딕" w:hAnsi="맑은 고딕"/>
        </w:rPr>
        <w:br/>
      </w:r>
      <w:r w:rsidR="0090054C" w:rsidRPr="002B08C8">
        <w:rPr>
          <w:rFonts w:ascii="맑은 고딕" w:hAnsi="맑은 고딕"/>
        </w:rPr>
        <w:t>2</w:t>
      </w:r>
      <w:r w:rsidRPr="002B08C8">
        <w:rPr>
          <w:rFonts w:ascii="맑은 고딕" w:hAnsi="맑은 고딕" w:hint="eastAsia"/>
        </w:rPr>
        <w:t xml:space="preserve"> </w:t>
      </w:r>
      <w:r w:rsidR="002A1E8C" w:rsidRPr="002B08C8">
        <w:rPr>
          <w:rFonts w:ascii="맑은 고딕" w:hAnsi="맑은 고딕" w:hint="eastAsia"/>
        </w:rPr>
        <w:t xml:space="preserve">데이터 베이스 </w:t>
      </w:r>
      <w:r w:rsidRPr="002B08C8">
        <w:rPr>
          <w:rFonts w:ascii="맑은 고딕" w:hAnsi="맑은 고딕" w:hint="eastAsia"/>
        </w:rPr>
        <w:t xml:space="preserve">: </w:t>
      </w:r>
      <w:r w:rsidR="0090054C" w:rsidRPr="002B08C8">
        <w:rPr>
          <w:rFonts w:ascii="맑은 고딕" w:hAnsi="맑은 고딕" w:hint="eastAsia"/>
        </w:rPr>
        <w:t>데이터베이스</w:t>
      </w:r>
      <w:r w:rsidR="00BF6712">
        <w:rPr>
          <w:rFonts w:ascii="맑은 고딕" w:hAnsi="맑은 고딕" w:hint="eastAsia"/>
        </w:rPr>
        <w:t>와 스케줄 백업을 설정</w:t>
      </w:r>
      <w:r w:rsidR="0090054C" w:rsidRPr="002B08C8">
        <w:rPr>
          <w:rFonts w:ascii="맑은 고딕" w:hAnsi="맑은 고딕" w:hint="eastAsia"/>
        </w:rPr>
        <w:t>합니다.</w:t>
      </w:r>
      <w:r w:rsidR="00BF6712">
        <w:rPr>
          <w:rFonts w:ascii="맑은 고딕" w:hAnsi="맑은 고딕"/>
        </w:rPr>
        <w:br/>
      </w:r>
      <w:r w:rsidR="0090054C" w:rsidRPr="002B08C8">
        <w:rPr>
          <w:rFonts w:ascii="맑은 고딕" w:hAnsi="맑은 고딕"/>
        </w:rPr>
        <w:t xml:space="preserve">3 </w:t>
      </w:r>
      <w:r w:rsidR="0090054C" w:rsidRPr="002B08C8">
        <w:rPr>
          <w:rFonts w:ascii="맑은 고딕" w:hAnsi="맑은 고딕" w:hint="eastAsia"/>
        </w:rPr>
        <w:t xml:space="preserve">기타 </w:t>
      </w:r>
      <w:r w:rsidR="0090054C" w:rsidRPr="002B08C8">
        <w:rPr>
          <w:rFonts w:ascii="맑은 고딕" w:hAnsi="맑은 고딕"/>
        </w:rPr>
        <w:t xml:space="preserve">: </w:t>
      </w:r>
      <w:r w:rsidR="0090054C" w:rsidRPr="002B08C8">
        <w:rPr>
          <w:rFonts w:ascii="맑은 고딕" w:hAnsi="맑은 고딕" w:hint="eastAsia"/>
        </w:rPr>
        <w:t>시간 동기화를 설정합니다.</w:t>
      </w:r>
      <w:r w:rsidR="00BF6712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>각 사항에 대하여 자세히 설명해 드리겠습니다.</w:t>
      </w:r>
      <w:r w:rsidR="00BF6712">
        <w:rPr>
          <w:rFonts w:ascii="맑은 고딕" w:hAnsi="맑은 고딕"/>
        </w:rPr>
        <w:br/>
      </w:r>
      <w:r w:rsidRPr="002B08C8">
        <w:rPr>
          <w:rFonts w:ascii="맑은 고딕" w:hAnsi="맑은 고딕"/>
        </w:rPr>
        <w:br w:type="page"/>
      </w:r>
    </w:p>
    <w:p w14:paraId="017A2554" w14:textId="77777777" w:rsidR="002D67CB" w:rsidRPr="002B08C8" w:rsidRDefault="00590453" w:rsidP="002D67CB">
      <w:pPr>
        <w:pStyle w:val="2"/>
        <w:rPr>
          <w:rFonts w:ascii="맑은 고딕" w:hAnsi="맑은 고딕"/>
        </w:rPr>
      </w:pPr>
      <w:bookmarkStart w:id="156" w:name="_Toc17460838"/>
      <w:bookmarkStart w:id="157" w:name="_Toc69820018"/>
      <w:r w:rsidRPr="002B08C8">
        <w:rPr>
          <w:rFonts w:ascii="맑은 고딕" w:hAnsi="맑은 고딕"/>
        </w:rPr>
        <w:lastRenderedPageBreak/>
        <w:t>7</w:t>
      </w:r>
      <w:r w:rsidR="00D467D9" w:rsidRPr="002B08C8">
        <w:rPr>
          <w:rFonts w:ascii="맑은 고딕" w:hAnsi="맑은 고딕" w:hint="eastAsia"/>
        </w:rPr>
        <w:t>.</w:t>
      </w:r>
      <w:r w:rsidR="002D67CB" w:rsidRPr="002B08C8">
        <w:rPr>
          <w:rFonts w:ascii="맑은 고딕" w:hAnsi="맑은 고딕" w:hint="eastAsia"/>
        </w:rPr>
        <w:t xml:space="preserve">2 </w:t>
      </w:r>
      <w:bookmarkEnd w:id="156"/>
      <w:r w:rsidR="0090054C" w:rsidRPr="002B08C8">
        <w:rPr>
          <w:rFonts w:ascii="맑은 고딕" w:hAnsi="맑은 고딕" w:hint="eastAsia"/>
        </w:rPr>
        <w:t>계정</w:t>
      </w:r>
      <w:bookmarkEnd w:id="157"/>
    </w:p>
    <w:p w14:paraId="45F6BC0A" w14:textId="77777777" w:rsidR="003B45F4" w:rsidRPr="002B08C8" w:rsidRDefault="003B45F4" w:rsidP="003B45F4">
      <w:pPr>
        <w:rPr>
          <w:rFonts w:ascii="맑은 고딕" w:hAnsi="맑은 고딕"/>
        </w:rPr>
      </w:pPr>
    </w:p>
    <w:p w14:paraId="2598B223" w14:textId="77777777" w:rsidR="002D67CB" w:rsidRPr="002B08C8" w:rsidRDefault="002D67CB" w:rsidP="002D67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사용자 정보, 비밀번호 검사</w:t>
      </w:r>
      <w:r w:rsidR="006524F6" w:rsidRPr="002B08C8">
        <w:rPr>
          <w:rFonts w:ascii="맑은 고딕" w:hAnsi="맑은 고딕" w:hint="eastAsia"/>
        </w:rPr>
        <w:t>가</w:t>
      </w:r>
      <w:r w:rsidRPr="002B08C8">
        <w:rPr>
          <w:rFonts w:ascii="맑은 고딕" w:hAnsi="맑은 고딕" w:hint="eastAsia"/>
        </w:rPr>
        <w:t xml:space="preserve"> 있습니다.</w:t>
      </w:r>
    </w:p>
    <w:p w14:paraId="58F411BC" w14:textId="60979AD4" w:rsidR="006524F6" w:rsidRDefault="00AA0237" w:rsidP="006524F6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74368" behindDoc="1" locked="0" layoutInCell="1" allowOverlap="1" wp14:anchorId="7361DF0B" wp14:editId="5456EFDD">
            <wp:simplePos x="0" y="0"/>
            <wp:positionH relativeFrom="margin">
              <wp:align>right</wp:align>
            </wp:positionH>
            <wp:positionV relativeFrom="paragraph">
              <wp:posOffset>3175</wp:posOffset>
            </wp:positionV>
            <wp:extent cx="3067050" cy="1533525"/>
            <wp:effectExtent l="19050" t="19050" r="19050" b="28575"/>
            <wp:wrapTight wrapText="bothSides">
              <wp:wrapPolygon edited="0">
                <wp:start x="-134" y="-268"/>
                <wp:lineTo x="-134" y="21734"/>
                <wp:lineTo x="21600" y="21734"/>
                <wp:lineTo x="21600" y="-268"/>
                <wp:lineTo x="-134" y="-268"/>
              </wp:wrapPolygon>
            </wp:wrapTight>
            <wp:docPr id="65" name="그림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환경설정_계정_사용자정보.png"/>
                    <pic:cNvPicPr/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533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7CB" w:rsidRPr="002B08C8">
        <w:rPr>
          <w:rFonts w:ascii="맑은 고딕" w:hAnsi="맑은 고딕" w:hint="eastAsia"/>
        </w:rPr>
        <w:t xml:space="preserve">- 사용자 </w:t>
      </w:r>
      <w:proofErr w:type="gramStart"/>
      <w:r w:rsidR="002D67CB" w:rsidRPr="002B08C8">
        <w:rPr>
          <w:rFonts w:ascii="맑은 고딕" w:hAnsi="맑은 고딕" w:hint="eastAsia"/>
        </w:rPr>
        <w:t>정보 :</w:t>
      </w:r>
      <w:proofErr w:type="gramEnd"/>
      <w:r w:rsidR="002D67CB" w:rsidRPr="002B08C8">
        <w:rPr>
          <w:rFonts w:ascii="맑은 고딕" w:hAnsi="맑은 고딕" w:hint="eastAsia"/>
        </w:rPr>
        <w:t xml:space="preserve"> </w:t>
      </w:r>
      <w:r w:rsidR="006524F6" w:rsidRPr="002B08C8">
        <w:rPr>
          <w:rFonts w:ascii="맑은 고딕" w:hAnsi="맑은 고딕" w:hint="eastAsia"/>
        </w:rPr>
        <w:t>M</w:t>
      </w:r>
      <w:r w:rsidR="006524F6" w:rsidRPr="002B08C8">
        <w:rPr>
          <w:rFonts w:ascii="맑은 고딕" w:hAnsi="맑은 고딕"/>
        </w:rPr>
        <w:t>anagement</w:t>
      </w:r>
      <w:r w:rsidR="002D67CB" w:rsidRPr="002B08C8">
        <w:rPr>
          <w:rFonts w:ascii="맑은 고딕" w:hAnsi="맑은 고딕" w:hint="eastAsia"/>
        </w:rPr>
        <w:t xml:space="preserve">의 </w:t>
      </w:r>
      <w:r w:rsidR="00574574" w:rsidRPr="002B08C8">
        <w:rPr>
          <w:rFonts w:ascii="맑은 고딕" w:hAnsi="맑은 고딕" w:hint="eastAsia"/>
        </w:rPr>
        <w:t xml:space="preserve">메인 </w:t>
      </w:r>
      <w:r w:rsidR="002D67CB" w:rsidRPr="002B08C8">
        <w:rPr>
          <w:rFonts w:ascii="맑은 고딕" w:hAnsi="맑은 고딕" w:hint="eastAsia"/>
        </w:rPr>
        <w:t>아이디</w:t>
      </w:r>
      <w:r w:rsidR="00574574" w:rsidRPr="002B08C8">
        <w:rPr>
          <w:rFonts w:ascii="맑은 고딕" w:hAnsi="맑은 고딕" w:hint="eastAsia"/>
        </w:rPr>
        <w:t>를 표출</w:t>
      </w:r>
      <w:r w:rsidR="002D67CB" w:rsidRPr="002B08C8">
        <w:rPr>
          <w:rFonts w:ascii="맑은 고딕" w:hAnsi="맑은 고딕" w:hint="eastAsia"/>
        </w:rPr>
        <w:t xml:space="preserve"> </w:t>
      </w:r>
      <w:r w:rsidR="006524F6" w:rsidRPr="002B08C8">
        <w:rPr>
          <w:rFonts w:ascii="맑은 고딕" w:hAnsi="맑은 고딕" w:hint="eastAsia"/>
        </w:rPr>
        <w:t>합</w:t>
      </w:r>
      <w:r w:rsidR="002D67CB" w:rsidRPr="002B08C8">
        <w:rPr>
          <w:rFonts w:ascii="맑은 고딕" w:hAnsi="맑은 고딕" w:hint="eastAsia"/>
        </w:rPr>
        <w:t>니다.</w:t>
      </w:r>
      <w:r w:rsidR="00BF6712">
        <w:rPr>
          <w:rFonts w:ascii="맑은 고딕" w:hAnsi="맑은 고딕"/>
        </w:rPr>
        <w:br/>
      </w:r>
      <w:r w:rsidR="00401F89">
        <w:rPr>
          <w:rFonts w:ascii="맑은 고딕" w:hAnsi="맑은 고딕"/>
        </w:rPr>
        <w:t>-</w:t>
      </w:r>
      <w:r w:rsidR="002D67CB" w:rsidRPr="002B08C8">
        <w:rPr>
          <w:rFonts w:ascii="맑은 고딕" w:hAnsi="맑은 고딕" w:hint="eastAsia"/>
        </w:rPr>
        <w:t xml:space="preserve"> 아이디 : </w:t>
      </w:r>
      <w:r w:rsidR="006524F6" w:rsidRPr="002B08C8">
        <w:rPr>
          <w:rFonts w:ascii="맑은 고딕" w:hAnsi="맑은 고딕" w:hint="eastAsia"/>
        </w:rPr>
        <w:t>M</w:t>
      </w:r>
      <w:r w:rsidR="006524F6" w:rsidRPr="002B08C8">
        <w:rPr>
          <w:rFonts w:ascii="맑은 고딕" w:hAnsi="맑은 고딕"/>
        </w:rPr>
        <w:t>anagement</w:t>
      </w:r>
      <w:r w:rsidR="002D67CB" w:rsidRPr="002B08C8">
        <w:rPr>
          <w:rFonts w:ascii="맑은 고딕" w:hAnsi="맑은 고딕" w:hint="eastAsia"/>
        </w:rPr>
        <w:t xml:space="preserve">의 아이디를 </w:t>
      </w:r>
      <w:r w:rsidR="00574574" w:rsidRPr="002B08C8">
        <w:rPr>
          <w:rFonts w:ascii="맑은 고딕" w:hAnsi="맑은 고딕" w:hint="eastAsia"/>
        </w:rPr>
        <w:t>보여줍니다.</w:t>
      </w:r>
      <w:r w:rsidR="00BF6712">
        <w:rPr>
          <w:rFonts w:ascii="맑은 고딕" w:hAnsi="맑은 고딕"/>
        </w:rPr>
        <w:br/>
      </w:r>
    </w:p>
    <w:p w14:paraId="19FB213E" w14:textId="77777777" w:rsidR="00BF6712" w:rsidRPr="002B08C8" w:rsidRDefault="00BF6712" w:rsidP="006524F6">
      <w:pPr>
        <w:rPr>
          <w:rFonts w:ascii="맑은 고딕" w:hAnsi="맑은 고딕"/>
        </w:rPr>
      </w:pPr>
    </w:p>
    <w:p w14:paraId="17CFBB11" w14:textId="42A33613" w:rsidR="002D67CB" w:rsidRPr="002B08C8" w:rsidRDefault="00BF6712" w:rsidP="00BF6712">
      <w:pPr>
        <w:ind w:left="200" w:hangingChars="100" w:hanging="200"/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75392" behindDoc="1" locked="0" layoutInCell="1" allowOverlap="1" wp14:anchorId="5726D408" wp14:editId="5E6D0EB3">
            <wp:simplePos x="0" y="0"/>
            <wp:positionH relativeFrom="margin">
              <wp:align>right</wp:align>
            </wp:positionH>
            <wp:positionV relativeFrom="paragraph">
              <wp:posOffset>26035</wp:posOffset>
            </wp:positionV>
            <wp:extent cx="1495425" cy="1657350"/>
            <wp:effectExtent l="19050" t="19050" r="28575" b="19050"/>
            <wp:wrapTight wrapText="bothSides">
              <wp:wrapPolygon edited="0">
                <wp:start x="-275" y="-248"/>
                <wp:lineTo x="-275" y="21600"/>
                <wp:lineTo x="21738" y="21600"/>
                <wp:lineTo x="21738" y="-248"/>
                <wp:lineTo x="-275" y="-248"/>
              </wp:wrapPolygon>
            </wp:wrapTight>
            <wp:docPr id="66" name="그림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환경설정_계정_비밀번호검사.png"/>
                    <pic:cNvPicPr/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6573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7CB" w:rsidRPr="002B08C8">
        <w:rPr>
          <w:rFonts w:ascii="맑은 고딕" w:hAnsi="맑은 고딕" w:hint="eastAsia"/>
        </w:rPr>
        <w:t xml:space="preserve">- 비밀번호 </w:t>
      </w:r>
      <w:proofErr w:type="gramStart"/>
      <w:r w:rsidR="002D67CB" w:rsidRPr="002B08C8">
        <w:rPr>
          <w:rFonts w:ascii="맑은 고딕" w:hAnsi="맑은 고딕" w:hint="eastAsia"/>
        </w:rPr>
        <w:t>검사 :</w:t>
      </w:r>
      <w:proofErr w:type="gramEnd"/>
      <w:r w:rsidR="002D67CB" w:rsidRPr="002B08C8">
        <w:rPr>
          <w:rFonts w:ascii="맑은 고딕" w:hAnsi="맑은 고딕" w:hint="eastAsia"/>
        </w:rPr>
        <w:t xml:space="preserve"> 실행</w:t>
      </w:r>
      <w:r w:rsidR="008A0314" w:rsidRPr="002B08C8">
        <w:rPr>
          <w:rFonts w:ascii="맑은 고딕" w:hAnsi="맑은 고딕" w:hint="eastAsia"/>
        </w:rPr>
        <w:t xml:space="preserve"> </w:t>
      </w:r>
      <w:r w:rsidR="002D67CB" w:rsidRPr="002B08C8">
        <w:rPr>
          <w:rFonts w:ascii="맑은 고딕" w:hAnsi="맑은 고딕" w:hint="eastAsia"/>
        </w:rPr>
        <w:t>시 비밀 번호를 입력해야 진입이 가능 합니다.</w:t>
      </w:r>
      <w:r>
        <w:rPr>
          <w:rFonts w:ascii="맑은 고딕" w:hAnsi="맑은 고딕"/>
        </w:rPr>
        <w:br/>
      </w:r>
      <w:r w:rsidR="002D67CB" w:rsidRPr="002B08C8">
        <w:rPr>
          <w:rFonts w:ascii="맑은 고딕" w:hAnsi="맑은 고딕" w:hint="eastAsia"/>
        </w:rPr>
        <w:t xml:space="preserve">시작 : </w:t>
      </w:r>
      <w:r w:rsidR="00401F89">
        <w:rPr>
          <w:rFonts w:ascii="맑은 고딕" w:hAnsi="맑은 고딕" w:hint="eastAsia"/>
        </w:rPr>
        <w:t>프로그램 시작 시</w:t>
      </w:r>
      <w:r w:rsidR="002D67CB" w:rsidRPr="002B08C8">
        <w:rPr>
          <w:rFonts w:ascii="맑은 고딕" w:hAnsi="맑은 고딕" w:hint="eastAsia"/>
        </w:rPr>
        <w:t xml:space="preserve"> 비밀번호를 입력 (기본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 w:rsidR="002D67CB" w:rsidRPr="002B08C8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</w:r>
      <w:r w:rsidR="002D67CB" w:rsidRPr="002B08C8">
        <w:rPr>
          <w:rFonts w:ascii="맑은 고딕" w:hAnsi="맑은 고딕" w:hint="eastAsia"/>
        </w:rPr>
        <w:t xml:space="preserve">종료 : </w:t>
      </w:r>
      <w:r w:rsidR="00401F89">
        <w:rPr>
          <w:rFonts w:ascii="맑은 고딕" w:hAnsi="맑은 고딕" w:hint="eastAsia"/>
        </w:rPr>
        <w:t xml:space="preserve">프로그램 </w:t>
      </w:r>
      <w:r w:rsidR="002D67CB" w:rsidRPr="002B08C8">
        <w:rPr>
          <w:rFonts w:ascii="맑은 고딕" w:hAnsi="맑은 고딕" w:hint="eastAsia"/>
        </w:rPr>
        <w:t>종료 시 비밀번호 입력</w:t>
      </w:r>
      <w:r>
        <w:rPr>
          <w:rFonts w:ascii="맑은 고딕" w:hAnsi="맑은 고딕"/>
        </w:rPr>
        <w:br/>
      </w:r>
      <w:r w:rsidR="002D67CB" w:rsidRPr="002B08C8">
        <w:rPr>
          <w:rFonts w:ascii="맑은 고딕" w:hAnsi="맑은 고딕"/>
        </w:rPr>
        <w:br w:type="page"/>
      </w:r>
    </w:p>
    <w:p w14:paraId="17482DFB" w14:textId="77777777" w:rsidR="00991ECB" w:rsidRPr="002B08C8" w:rsidRDefault="00590453" w:rsidP="0090054C">
      <w:pPr>
        <w:pStyle w:val="2"/>
        <w:rPr>
          <w:rFonts w:ascii="맑은 고딕" w:hAnsi="맑은 고딕"/>
        </w:rPr>
      </w:pPr>
      <w:bookmarkStart w:id="158" w:name="_Toc17460840"/>
      <w:bookmarkStart w:id="159" w:name="_Toc69820019"/>
      <w:r w:rsidRPr="002B08C8">
        <w:rPr>
          <w:rFonts w:ascii="맑은 고딕" w:hAnsi="맑은 고딕"/>
        </w:rPr>
        <w:lastRenderedPageBreak/>
        <w:t>7</w:t>
      </w:r>
      <w:r w:rsidR="00991ECB" w:rsidRPr="002B08C8">
        <w:rPr>
          <w:rFonts w:ascii="맑은 고딕" w:hAnsi="맑은 고딕"/>
        </w:rPr>
        <w:t>.</w:t>
      </w:r>
      <w:r w:rsidR="0090054C" w:rsidRPr="002B08C8">
        <w:rPr>
          <w:rFonts w:ascii="맑은 고딕" w:hAnsi="맑은 고딕"/>
        </w:rPr>
        <w:t>3</w:t>
      </w:r>
      <w:r w:rsidR="00991ECB" w:rsidRPr="002B08C8">
        <w:rPr>
          <w:rFonts w:ascii="맑은 고딕" w:hAnsi="맑은 고딕"/>
        </w:rPr>
        <w:t xml:space="preserve"> </w:t>
      </w:r>
      <w:r w:rsidR="00991ECB" w:rsidRPr="002B08C8">
        <w:rPr>
          <w:rFonts w:ascii="맑은 고딕" w:hAnsi="맑은 고딕" w:hint="eastAsia"/>
        </w:rPr>
        <w:t>데이터베이스</w:t>
      </w:r>
      <w:bookmarkEnd w:id="158"/>
      <w:bookmarkEnd w:id="159"/>
    </w:p>
    <w:p w14:paraId="4718AF81" w14:textId="77777777" w:rsidR="00991ECB" w:rsidRPr="002B08C8" w:rsidRDefault="00991ECB" w:rsidP="00991ECB">
      <w:pPr>
        <w:rPr>
          <w:rFonts w:ascii="맑은 고딕" w:hAnsi="맑은 고딕"/>
        </w:rPr>
      </w:pPr>
    </w:p>
    <w:p w14:paraId="1911BFFB" w14:textId="77777777" w:rsidR="00991ECB" w:rsidRPr="002B08C8" w:rsidRDefault="00991ECB" w:rsidP="00991E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데이터베이스-1, 데이터베이스-2</w:t>
      </w:r>
      <w:r w:rsidR="004C753E" w:rsidRPr="002B08C8">
        <w:rPr>
          <w:rFonts w:ascii="맑은 고딕" w:hAnsi="맑은 고딕"/>
        </w:rPr>
        <w:t xml:space="preserve">, </w:t>
      </w:r>
      <w:r w:rsidR="004C753E" w:rsidRPr="002B08C8">
        <w:rPr>
          <w:rFonts w:ascii="맑은 고딕" w:hAnsi="맑은 고딕" w:hint="eastAsia"/>
        </w:rPr>
        <w:t>스케줄 백업</w:t>
      </w:r>
      <w:r w:rsidRPr="002B08C8">
        <w:rPr>
          <w:rFonts w:ascii="맑은 고딕" w:hAnsi="맑은 고딕" w:hint="eastAsia"/>
        </w:rPr>
        <w:t>이 있습니다.</w:t>
      </w:r>
    </w:p>
    <w:p w14:paraId="58FECB09" w14:textId="77777777" w:rsidR="004C753E" w:rsidRPr="002B08C8" w:rsidRDefault="004C753E" w:rsidP="00991E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화면은 아래와 같습니다.</w:t>
      </w:r>
    </w:p>
    <w:p w14:paraId="41C003B8" w14:textId="77777777" w:rsidR="004C753E" w:rsidRPr="002B08C8" w:rsidRDefault="004C753E" w:rsidP="00991ECB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43648" behindDoc="1" locked="0" layoutInCell="1" allowOverlap="1" wp14:anchorId="49EF56D7" wp14:editId="5EEE26DC">
            <wp:simplePos x="0" y="0"/>
            <wp:positionH relativeFrom="margin">
              <wp:align>center</wp:align>
            </wp:positionH>
            <wp:positionV relativeFrom="paragraph">
              <wp:posOffset>36195</wp:posOffset>
            </wp:positionV>
            <wp:extent cx="4562475" cy="3543300"/>
            <wp:effectExtent l="19050" t="19050" r="28575" b="19050"/>
            <wp:wrapTight wrapText="bothSides">
              <wp:wrapPolygon edited="0">
                <wp:start x="-90" y="-116"/>
                <wp:lineTo x="-90" y="21600"/>
                <wp:lineTo x="21645" y="21600"/>
                <wp:lineTo x="21645" y="-116"/>
                <wp:lineTo x="-90" y="-116"/>
              </wp:wrapPolygon>
            </wp:wrapTight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5433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5B6F73" w14:textId="77777777" w:rsidR="004C753E" w:rsidRPr="002B08C8" w:rsidRDefault="004C753E" w:rsidP="00991ECB">
      <w:pPr>
        <w:rPr>
          <w:rFonts w:ascii="맑은 고딕" w:hAnsi="맑은 고딕"/>
        </w:rPr>
      </w:pPr>
    </w:p>
    <w:p w14:paraId="14CF852B" w14:textId="77777777" w:rsidR="004C753E" w:rsidRPr="002B08C8" w:rsidRDefault="004C753E" w:rsidP="00991ECB">
      <w:pPr>
        <w:rPr>
          <w:rFonts w:ascii="맑은 고딕" w:hAnsi="맑은 고딕"/>
        </w:rPr>
      </w:pPr>
    </w:p>
    <w:p w14:paraId="783475CB" w14:textId="77777777" w:rsidR="004C753E" w:rsidRPr="002B08C8" w:rsidRDefault="004C753E" w:rsidP="00991ECB">
      <w:pPr>
        <w:rPr>
          <w:rFonts w:ascii="맑은 고딕" w:hAnsi="맑은 고딕"/>
        </w:rPr>
      </w:pPr>
    </w:p>
    <w:p w14:paraId="0F97EF46" w14:textId="77777777" w:rsidR="004C753E" w:rsidRPr="002B08C8" w:rsidRDefault="004C753E" w:rsidP="00991ECB">
      <w:pPr>
        <w:rPr>
          <w:rFonts w:ascii="맑은 고딕" w:hAnsi="맑은 고딕"/>
        </w:rPr>
      </w:pPr>
    </w:p>
    <w:p w14:paraId="52C31417" w14:textId="77777777" w:rsidR="004C753E" w:rsidRPr="002B08C8" w:rsidRDefault="004C753E" w:rsidP="00991ECB">
      <w:pPr>
        <w:rPr>
          <w:rFonts w:ascii="맑은 고딕" w:hAnsi="맑은 고딕"/>
        </w:rPr>
      </w:pPr>
    </w:p>
    <w:p w14:paraId="20E69105" w14:textId="77777777" w:rsidR="004C753E" w:rsidRPr="002B08C8" w:rsidRDefault="004C753E" w:rsidP="00991ECB">
      <w:pPr>
        <w:rPr>
          <w:rFonts w:ascii="맑은 고딕" w:hAnsi="맑은 고딕"/>
        </w:rPr>
      </w:pPr>
    </w:p>
    <w:p w14:paraId="48563E6A" w14:textId="77777777" w:rsidR="004C753E" w:rsidRPr="002B08C8" w:rsidRDefault="004C753E" w:rsidP="00991ECB">
      <w:pPr>
        <w:rPr>
          <w:rFonts w:ascii="맑은 고딕" w:hAnsi="맑은 고딕"/>
        </w:rPr>
      </w:pPr>
    </w:p>
    <w:p w14:paraId="2FA53AEE" w14:textId="77777777" w:rsidR="004C753E" w:rsidRPr="002B08C8" w:rsidRDefault="004C753E" w:rsidP="00991ECB">
      <w:pPr>
        <w:rPr>
          <w:rFonts w:ascii="맑은 고딕" w:hAnsi="맑은 고딕"/>
        </w:rPr>
      </w:pPr>
    </w:p>
    <w:p w14:paraId="70D28ECE" w14:textId="51924EC8" w:rsidR="004C753E" w:rsidRDefault="004C753E" w:rsidP="00991ECB">
      <w:pPr>
        <w:rPr>
          <w:rFonts w:ascii="맑은 고딕" w:hAnsi="맑은 고딕"/>
        </w:rPr>
      </w:pPr>
    </w:p>
    <w:p w14:paraId="74E528CB" w14:textId="03063F4E" w:rsidR="00306F6B" w:rsidRPr="002B08C8" w:rsidRDefault="00306F6B" w:rsidP="00991ECB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1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데이터베이스</w:t>
      </w:r>
    </w:p>
    <w:p w14:paraId="0C81A28E" w14:textId="2F1E5DDB" w:rsidR="00BF6712" w:rsidRDefault="00991ECB" w:rsidP="00BF6712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- </w:t>
      </w:r>
      <w:r w:rsidR="004C753E" w:rsidRPr="002B08C8">
        <w:rPr>
          <w:rFonts w:ascii="맑은 고딕" w:hAnsi="맑은 고딕"/>
        </w:rPr>
        <w:t xml:space="preserve"> </w:t>
      </w:r>
      <w:r w:rsidRPr="002B08C8">
        <w:rPr>
          <w:rFonts w:ascii="맑은 고딕" w:hAnsi="맑은 고딕" w:hint="eastAsia"/>
        </w:rPr>
        <w:t>데이터베이스-</w:t>
      </w:r>
      <w:proofErr w:type="gramStart"/>
      <w:r w:rsidRPr="002B08C8">
        <w:rPr>
          <w:rFonts w:ascii="맑은 고딕" w:hAnsi="맑은 고딕" w:hint="eastAsia"/>
        </w:rPr>
        <w:t>1 :</w:t>
      </w:r>
      <w:proofErr w:type="gramEnd"/>
      <w:r w:rsidRPr="002B08C8">
        <w:rPr>
          <w:rFonts w:ascii="맑은 고딕" w:hAnsi="맑은 고딕" w:hint="eastAsia"/>
        </w:rPr>
        <w:t xml:space="preserve"> Maria DB에 대한 설정이 있습니다.</w:t>
      </w:r>
      <w:r w:rsidR="00BF6712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사용 : 데이터베이스-1 사용유무 체크 (기본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 w:rsidRPr="002B08C8">
        <w:rPr>
          <w:rFonts w:ascii="맑은 고딕" w:hAnsi="맑은 고딕" w:hint="eastAsia"/>
        </w:rPr>
        <w:t>)</w:t>
      </w:r>
      <w:r w:rsidR="00BF6712">
        <w:rPr>
          <w:rFonts w:ascii="맑은 고딕" w:hAnsi="맑은 고딕"/>
        </w:rPr>
        <w:br/>
      </w:r>
      <w:r w:rsidRPr="002B08C8">
        <w:rPr>
          <w:rFonts w:ascii="맑은 고딕" w:hAnsi="맑은 고딕" w:hint="eastAsia"/>
        </w:rPr>
        <w:t xml:space="preserve">주소 : </w:t>
      </w:r>
      <w:r w:rsidR="007A3B8C" w:rsidRPr="002B08C8">
        <w:rPr>
          <w:rFonts w:ascii="맑은 고딕" w:hAnsi="맑은 고딕" w:hint="eastAsia"/>
        </w:rPr>
        <w:t xml:space="preserve"> </w:t>
      </w:r>
      <w:r w:rsidR="004C753E" w:rsidRPr="002B08C8">
        <w:rPr>
          <w:rFonts w:ascii="맑은 고딕" w:hAnsi="맑은 고딕" w:hint="eastAsia"/>
        </w:rPr>
        <w:t>관리서버</w:t>
      </w:r>
      <w:r w:rsidR="007A3B8C" w:rsidRPr="002B08C8">
        <w:rPr>
          <w:rFonts w:ascii="맑은 고딕" w:hAnsi="맑은 고딕" w:hint="eastAsia"/>
        </w:rPr>
        <w:t xml:space="preserve"> IP주소를 입력합니다.</w:t>
      </w:r>
      <w:r w:rsidR="004C753E" w:rsidRPr="002B08C8">
        <w:rPr>
          <w:rFonts w:ascii="맑은 고딕" w:hAnsi="맑은 고딕"/>
        </w:rPr>
        <w:t xml:space="preserve"> </w:t>
      </w:r>
      <w:r w:rsidR="00306F6B">
        <w:rPr>
          <w:rFonts w:ascii="맑은 고딕" w:hAnsi="맑은 고딕"/>
        </w:rPr>
        <w:br/>
        <w:t xml:space="preserve">         (</w:t>
      </w:r>
      <w:r w:rsidR="00306F6B">
        <w:rPr>
          <w:rFonts w:ascii="맑은 고딕" w:hAnsi="맑은 고딕" w:hint="eastAsia"/>
        </w:rPr>
        <w:t xml:space="preserve">관리서버에 데이터베이스가 같이 설치되어 있으면 기본으로 </w:t>
      </w:r>
      <w:r w:rsidR="00306F6B">
        <w:rPr>
          <w:rFonts w:ascii="맑은 고딕" w:hAnsi="맑은 고딕"/>
        </w:rPr>
        <w:t xml:space="preserve">‘127.0.0.1’ </w:t>
      </w:r>
      <w:r w:rsidR="00306F6B">
        <w:rPr>
          <w:rFonts w:ascii="맑은 고딕" w:hAnsi="맑은 고딕" w:hint="eastAsia"/>
        </w:rPr>
        <w:t>입니다.</w:t>
      </w:r>
      <w:r w:rsidR="00306F6B">
        <w:rPr>
          <w:rFonts w:ascii="맑은 고딕" w:hAnsi="맑은 고딕"/>
        </w:rPr>
        <w:t>)</w:t>
      </w:r>
      <w:r w:rsidR="00BF6712">
        <w:rPr>
          <w:rFonts w:ascii="맑은 고딕" w:hAnsi="맑은 고딕"/>
        </w:rPr>
        <w:br/>
      </w:r>
      <w:proofErr w:type="gramStart"/>
      <w:r w:rsidRPr="002B08C8">
        <w:rPr>
          <w:rFonts w:ascii="맑은 고딕" w:hAnsi="맑은 고딕" w:hint="eastAsia"/>
        </w:rPr>
        <w:t>포트 :</w:t>
      </w:r>
      <w:proofErr w:type="gramEnd"/>
      <w:r w:rsidRPr="002B08C8">
        <w:rPr>
          <w:rFonts w:ascii="맑은 고딕" w:hAnsi="맑은 고딕" w:hint="eastAsia"/>
        </w:rPr>
        <w:t xml:space="preserve"> DB 통신 포트 입력합니다. (</w:t>
      </w:r>
      <w:proofErr w:type="gramStart"/>
      <w:r w:rsidRPr="002B08C8">
        <w:rPr>
          <w:rFonts w:ascii="맑은 고딕" w:hAnsi="맑은 고딕" w:hint="eastAsia"/>
        </w:rPr>
        <w:t>기본 :</w:t>
      </w:r>
      <w:proofErr w:type="gramEnd"/>
      <w:r w:rsidRPr="002B08C8">
        <w:rPr>
          <w:rFonts w:ascii="맑은 고딕" w:hAnsi="맑은 고딕" w:hint="eastAsia"/>
        </w:rPr>
        <w:t xml:space="preserve"> 3306)</w:t>
      </w:r>
      <w:r w:rsidR="00306F6B">
        <w:rPr>
          <w:rFonts w:ascii="맑은 고딕" w:hAnsi="맑은 고딕"/>
        </w:rPr>
        <w:br/>
      </w:r>
      <w:r w:rsidR="00306F6B">
        <w:rPr>
          <w:rFonts w:ascii="맑은 고딕" w:hAnsi="맑은 고딕" w:hint="eastAsia"/>
        </w:rPr>
        <w:t xml:space="preserve">아이디 </w:t>
      </w:r>
      <w:r w:rsidR="00306F6B">
        <w:rPr>
          <w:rFonts w:ascii="맑은 고딕" w:hAnsi="맑은 고딕"/>
        </w:rPr>
        <w:t xml:space="preserve">: </w:t>
      </w:r>
      <w:r w:rsidR="00306F6B" w:rsidRPr="002B08C8">
        <w:rPr>
          <w:rFonts w:ascii="맑은 고딕" w:hAnsi="맑은 고딕" w:hint="eastAsia"/>
        </w:rPr>
        <w:t>Maria DB</w:t>
      </w:r>
      <w:r w:rsidR="00306F6B">
        <w:rPr>
          <w:rFonts w:ascii="맑은 고딕" w:hAnsi="맑은 고딕"/>
        </w:rPr>
        <w:t xml:space="preserve"> </w:t>
      </w:r>
      <w:r w:rsidR="00306F6B">
        <w:rPr>
          <w:rFonts w:ascii="맑은 고딕" w:hAnsi="맑은 고딕" w:hint="eastAsia"/>
        </w:rPr>
        <w:t>아이디를 입력합니다.</w:t>
      </w:r>
      <w:r w:rsidR="00306F6B">
        <w:rPr>
          <w:rFonts w:ascii="맑은 고딕" w:hAnsi="맑은 고딕"/>
        </w:rPr>
        <w:t xml:space="preserve"> (</w:t>
      </w:r>
      <w:r w:rsidR="00306F6B">
        <w:rPr>
          <w:rFonts w:ascii="맑은 고딕" w:hAnsi="맑은 고딕" w:hint="eastAsia"/>
        </w:rPr>
        <w:t xml:space="preserve">기본 </w:t>
      </w:r>
      <w:r w:rsidR="00306F6B">
        <w:rPr>
          <w:rFonts w:ascii="맑은 고딕" w:hAnsi="맑은 고딕"/>
        </w:rPr>
        <w:t>root)</w:t>
      </w:r>
      <w:r w:rsidR="00BF6712">
        <w:rPr>
          <w:rFonts w:ascii="맑은 고딕" w:hAnsi="맑은 고딕"/>
        </w:rPr>
        <w:br/>
      </w:r>
      <w:proofErr w:type="gramStart"/>
      <w:r w:rsidRPr="002B08C8">
        <w:rPr>
          <w:rFonts w:ascii="맑은 고딕" w:hAnsi="맑은 고딕" w:hint="eastAsia"/>
        </w:rPr>
        <w:t>비밀번호 :</w:t>
      </w:r>
      <w:proofErr w:type="gramEnd"/>
      <w:r w:rsidRPr="002B08C8">
        <w:rPr>
          <w:rFonts w:ascii="맑은 고딕" w:hAnsi="맑은 고딕" w:hint="eastAsia"/>
        </w:rPr>
        <w:t xml:space="preserve"> Maria DB 설치 </w:t>
      </w:r>
      <w:r w:rsidR="004C753E" w:rsidRPr="002B08C8">
        <w:rPr>
          <w:rFonts w:ascii="맑은 고딕" w:hAnsi="맑은 고딕" w:hint="eastAsia"/>
        </w:rPr>
        <w:t xml:space="preserve">시 입력한 </w:t>
      </w:r>
      <w:r w:rsidRPr="002B08C8">
        <w:rPr>
          <w:rFonts w:ascii="맑은 고딕" w:hAnsi="맑은 고딕" w:hint="eastAsia"/>
        </w:rPr>
        <w:t xml:space="preserve">비밀번호를 입력합니다. </w:t>
      </w:r>
      <w:r w:rsidR="00BF6712">
        <w:rPr>
          <w:rFonts w:ascii="맑은 고딕" w:hAnsi="맑은 고딕"/>
        </w:rPr>
        <w:br/>
      </w:r>
    </w:p>
    <w:p w14:paraId="77B64646" w14:textId="77777777" w:rsidR="00BF6712" w:rsidRDefault="00BF6712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069F752C" w14:textId="54015121" w:rsidR="00991ECB" w:rsidRDefault="00991ECB" w:rsidP="00991ECB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lastRenderedPageBreak/>
        <w:t>- 데이터베이스-</w:t>
      </w:r>
      <w:proofErr w:type="gramStart"/>
      <w:r w:rsidRPr="002B08C8">
        <w:rPr>
          <w:rFonts w:ascii="맑은 고딕" w:hAnsi="맑은 고딕" w:hint="eastAsia"/>
        </w:rPr>
        <w:t>2 :</w:t>
      </w:r>
      <w:proofErr w:type="gramEnd"/>
      <w:r w:rsidRPr="002B08C8">
        <w:rPr>
          <w:rFonts w:ascii="맑은 고딕" w:hAnsi="맑은 고딕" w:hint="eastAsia"/>
        </w:rPr>
        <w:t xml:space="preserve"> </w:t>
      </w:r>
      <w:r w:rsidR="004C753E" w:rsidRPr="002B08C8">
        <w:rPr>
          <w:rFonts w:ascii="맑은 고딕" w:hAnsi="맑은 고딕" w:hint="eastAsia"/>
        </w:rPr>
        <w:t>이중화</w:t>
      </w:r>
      <w:r w:rsidRPr="002B08C8">
        <w:rPr>
          <w:rFonts w:ascii="맑은 고딕" w:hAnsi="맑은 고딕" w:hint="eastAsia"/>
        </w:rPr>
        <w:t xml:space="preserve"> Maria DB를 사용할 때 이용합니다.</w:t>
      </w:r>
      <w:r w:rsidR="00306F6B">
        <w:rPr>
          <w:rFonts w:ascii="맑은 고딕" w:hAnsi="맑은 고딕"/>
        </w:rPr>
        <w:br/>
      </w:r>
      <w:r w:rsidR="003C4A5E" w:rsidRPr="002B08C8">
        <w:rPr>
          <w:rFonts w:ascii="맑은 고딕" w:hAnsi="맑은 고딕" w:hint="eastAsia"/>
        </w:rPr>
        <w:t>사용 : 데이터베이스-</w:t>
      </w:r>
      <w:r w:rsidR="003C4A5E" w:rsidRPr="002B08C8">
        <w:rPr>
          <w:rFonts w:ascii="맑은 고딕" w:hAnsi="맑은 고딕"/>
        </w:rPr>
        <w:t>2</w:t>
      </w:r>
      <w:r w:rsidR="003C4A5E" w:rsidRPr="002B08C8">
        <w:rPr>
          <w:rFonts w:ascii="맑은 고딕" w:hAnsi="맑은 고딕" w:hint="eastAsia"/>
        </w:rPr>
        <w:t xml:space="preserve"> 사용유무 체크</w:t>
      </w:r>
      <w:r w:rsidR="00306F6B">
        <w:rPr>
          <w:rFonts w:ascii="맑은 고딕" w:hAnsi="맑은 고딕"/>
        </w:rPr>
        <w:br/>
      </w:r>
      <w:r w:rsidR="003C4A5E" w:rsidRPr="002B08C8">
        <w:rPr>
          <w:rFonts w:ascii="맑은 고딕" w:hAnsi="맑은 고딕" w:hint="eastAsia"/>
        </w:rPr>
        <w:t>주소 :  데이터베이스 서버 IP주소를 입력합니다.</w:t>
      </w:r>
      <w:r w:rsidR="003C4A5E" w:rsidRPr="002B08C8">
        <w:rPr>
          <w:rFonts w:ascii="맑은 고딕" w:hAnsi="맑은 고딕"/>
        </w:rPr>
        <w:t xml:space="preserve"> </w:t>
      </w:r>
      <w:r w:rsidR="00306F6B">
        <w:rPr>
          <w:rFonts w:ascii="맑은 고딕" w:hAnsi="맑은 고딕"/>
        </w:rPr>
        <w:br/>
      </w:r>
      <w:proofErr w:type="gramStart"/>
      <w:r w:rsidR="00306F6B" w:rsidRPr="002B08C8">
        <w:rPr>
          <w:rFonts w:ascii="맑은 고딕" w:hAnsi="맑은 고딕" w:hint="eastAsia"/>
        </w:rPr>
        <w:t>포트 :</w:t>
      </w:r>
      <w:proofErr w:type="gramEnd"/>
      <w:r w:rsidR="00306F6B" w:rsidRPr="002B08C8">
        <w:rPr>
          <w:rFonts w:ascii="맑은 고딕" w:hAnsi="맑은 고딕" w:hint="eastAsia"/>
        </w:rPr>
        <w:t xml:space="preserve"> DB 통신 포트 입력합니다. (</w:t>
      </w:r>
      <w:proofErr w:type="gramStart"/>
      <w:r w:rsidR="00306F6B" w:rsidRPr="002B08C8">
        <w:rPr>
          <w:rFonts w:ascii="맑은 고딕" w:hAnsi="맑은 고딕" w:hint="eastAsia"/>
        </w:rPr>
        <w:t>기본 :</w:t>
      </w:r>
      <w:proofErr w:type="gramEnd"/>
      <w:r w:rsidR="00306F6B" w:rsidRPr="002B08C8">
        <w:rPr>
          <w:rFonts w:ascii="맑은 고딕" w:hAnsi="맑은 고딕" w:hint="eastAsia"/>
        </w:rPr>
        <w:t xml:space="preserve"> 3306)</w:t>
      </w:r>
      <w:r w:rsidR="00306F6B">
        <w:rPr>
          <w:rFonts w:ascii="맑은 고딕" w:hAnsi="맑은 고딕"/>
        </w:rPr>
        <w:br/>
      </w:r>
      <w:r w:rsidR="00306F6B">
        <w:rPr>
          <w:rFonts w:ascii="맑은 고딕" w:hAnsi="맑은 고딕" w:hint="eastAsia"/>
        </w:rPr>
        <w:t xml:space="preserve">아이디 </w:t>
      </w:r>
      <w:r w:rsidR="00306F6B">
        <w:rPr>
          <w:rFonts w:ascii="맑은 고딕" w:hAnsi="맑은 고딕"/>
        </w:rPr>
        <w:t xml:space="preserve">: </w:t>
      </w:r>
      <w:r w:rsidR="00306F6B" w:rsidRPr="002B08C8">
        <w:rPr>
          <w:rFonts w:ascii="맑은 고딕" w:hAnsi="맑은 고딕" w:hint="eastAsia"/>
        </w:rPr>
        <w:t>Maria DB</w:t>
      </w:r>
      <w:r w:rsidR="00306F6B">
        <w:rPr>
          <w:rFonts w:ascii="맑은 고딕" w:hAnsi="맑은 고딕"/>
        </w:rPr>
        <w:t xml:space="preserve"> </w:t>
      </w:r>
      <w:r w:rsidR="00306F6B">
        <w:rPr>
          <w:rFonts w:ascii="맑은 고딕" w:hAnsi="맑은 고딕" w:hint="eastAsia"/>
        </w:rPr>
        <w:t>아이디를 입력합니다.</w:t>
      </w:r>
      <w:r w:rsidR="00306F6B">
        <w:rPr>
          <w:rFonts w:ascii="맑은 고딕" w:hAnsi="맑은 고딕"/>
        </w:rPr>
        <w:t xml:space="preserve"> (</w:t>
      </w:r>
      <w:r w:rsidR="00306F6B">
        <w:rPr>
          <w:rFonts w:ascii="맑은 고딕" w:hAnsi="맑은 고딕" w:hint="eastAsia"/>
        </w:rPr>
        <w:t xml:space="preserve">기본 </w:t>
      </w:r>
      <w:r w:rsidR="00306F6B">
        <w:rPr>
          <w:rFonts w:ascii="맑은 고딕" w:hAnsi="맑은 고딕"/>
        </w:rPr>
        <w:t>root)</w:t>
      </w:r>
      <w:r w:rsidR="00306F6B">
        <w:rPr>
          <w:rFonts w:ascii="맑은 고딕" w:hAnsi="맑은 고딕"/>
        </w:rPr>
        <w:br/>
      </w:r>
      <w:proofErr w:type="gramStart"/>
      <w:r w:rsidR="00306F6B" w:rsidRPr="002B08C8">
        <w:rPr>
          <w:rFonts w:ascii="맑은 고딕" w:hAnsi="맑은 고딕" w:hint="eastAsia"/>
        </w:rPr>
        <w:t>비밀번호 :</w:t>
      </w:r>
      <w:proofErr w:type="gramEnd"/>
      <w:r w:rsidR="00306F6B" w:rsidRPr="002B08C8">
        <w:rPr>
          <w:rFonts w:ascii="맑은 고딕" w:hAnsi="맑은 고딕" w:hint="eastAsia"/>
        </w:rPr>
        <w:t xml:space="preserve"> Maria DB 설치 시 입력한 비밀번호를 입력합니다.</w:t>
      </w:r>
      <w:r w:rsidR="00306F6B">
        <w:rPr>
          <w:rFonts w:ascii="맑은 고딕" w:hAnsi="맑은 고딕"/>
        </w:rPr>
        <w:br/>
      </w:r>
    </w:p>
    <w:p w14:paraId="44188B18" w14:textId="6152E001" w:rsidR="00306F6B" w:rsidRPr="002B08C8" w:rsidRDefault="00306F6B" w:rsidP="00991ECB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2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스케줄 백업</w:t>
      </w:r>
    </w:p>
    <w:p w14:paraId="39474551" w14:textId="36E828AA" w:rsidR="00970511" w:rsidRDefault="00721EAF" w:rsidP="003C4A5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3375488" behindDoc="1" locked="0" layoutInCell="1" allowOverlap="1" wp14:anchorId="6FEE095C" wp14:editId="63BEB17C">
            <wp:simplePos x="0" y="0"/>
            <wp:positionH relativeFrom="margin">
              <wp:align>right</wp:align>
            </wp:positionH>
            <wp:positionV relativeFrom="paragraph">
              <wp:posOffset>25400</wp:posOffset>
            </wp:positionV>
            <wp:extent cx="2567940" cy="880110"/>
            <wp:effectExtent l="19050" t="19050" r="22860" b="15240"/>
            <wp:wrapTight wrapText="bothSides">
              <wp:wrapPolygon edited="0">
                <wp:start x="-160" y="-468"/>
                <wp:lineTo x="-160" y="21506"/>
                <wp:lineTo x="21632" y="21506"/>
                <wp:lineTo x="21632" y="-468"/>
                <wp:lineTo x="-160" y="-468"/>
              </wp:wrapPolygon>
            </wp:wrapTight>
            <wp:docPr id="127" name="그림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그림 127"/>
                    <pic:cNvPicPr/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8801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4A5E" w:rsidRPr="002B08C8">
        <w:rPr>
          <w:rFonts w:ascii="맑은 고딕" w:hAnsi="맑은 고딕" w:hint="eastAsia"/>
        </w:rPr>
        <w:t xml:space="preserve">- 스케줄 </w:t>
      </w:r>
      <w:proofErr w:type="gramStart"/>
      <w:r w:rsidR="003C4A5E" w:rsidRPr="002B08C8">
        <w:rPr>
          <w:rFonts w:ascii="맑은 고딕" w:hAnsi="맑은 고딕" w:hint="eastAsia"/>
        </w:rPr>
        <w:t>백업 :</w:t>
      </w:r>
      <w:proofErr w:type="gramEnd"/>
      <w:r w:rsidR="003C4A5E" w:rsidRPr="002B08C8">
        <w:rPr>
          <w:rFonts w:ascii="맑은 고딕" w:hAnsi="맑은 고딕" w:hint="eastAsia"/>
        </w:rPr>
        <w:t xml:space="preserve"> 데이터베이스의 데이터를 정기적으로 자동 백업 시 사용</w:t>
      </w:r>
      <w:r w:rsidR="00970511">
        <w:rPr>
          <w:rFonts w:ascii="맑은 고딕" w:hAnsi="맑은 고딕"/>
        </w:rPr>
        <w:br/>
        <w:t xml:space="preserve">- </w:t>
      </w:r>
      <w:r w:rsidR="00970511">
        <w:rPr>
          <w:rFonts w:ascii="맑은 고딕" w:hAnsi="맑은 고딕" w:hint="eastAsia"/>
        </w:rPr>
        <w:t xml:space="preserve">로그 보존 기간 </w:t>
      </w:r>
      <w:r w:rsidR="00970511">
        <w:rPr>
          <w:rFonts w:ascii="맑은 고딕" w:hAnsi="맑은 고딕"/>
        </w:rPr>
        <w:t xml:space="preserve">: </w:t>
      </w:r>
      <w:r w:rsidR="00970511">
        <w:rPr>
          <w:rFonts w:ascii="맑은 고딕" w:hAnsi="맑은 고딕" w:hint="eastAsia"/>
        </w:rPr>
        <w:t>로그 보존 시간을 입력합니다.</w:t>
      </w:r>
      <w:r w:rsidR="00970511">
        <w:rPr>
          <w:rFonts w:ascii="맑은 고딕" w:hAnsi="맑은 고딕"/>
        </w:rPr>
        <w:br/>
        <w:t xml:space="preserve">- </w:t>
      </w:r>
      <w:r w:rsidR="00970511">
        <w:rPr>
          <w:rFonts w:ascii="맑은 고딕" w:hAnsi="맑은 고딕" w:hint="eastAsia"/>
        </w:rPr>
        <w:t xml:space="preserve">이벤트 처리 내용 관리 </w:t>
      </w:r>
      <w:r w:rsidR="00970511">
        <w:rPr>
          <w:rFonts w:ascii="맑은 고딕" w:hAnsi="맑은 고딕"/>
        </w:rPr>
        <w:t xml:space="preserve">: </w:t>
      </w:r>
      <w:r w:rsidR="009015A8">
        <w:rPr>
          <w:rFonts w:ascii="맑은 고딕" w:hAnsi="맑은 고딕" w:hint="eastAsia"/>
        </w:rPr>
        <w:t>이벤트 처리 내용을</w:t>
      </w:r>
      <w:r w:rsidR="009015A8">
        <w:rPr>
          <w:rFonts w:ascii="맑은 고딕" w:hAnsi="맑은 고딕"/>
        </w:rPr>
        <w:t xml:space="preserve"> </w:t>
      </w:r>
      <w:r w:rsidR="009015A8">
        <w:rPr>
          <w:rFonts w:ascii="맑은 고딕" w:hAnsi="맑은 고딕" w:hint="eastAsia"/>
        </w:rPr>
        <w:t>메모할 수 있습니다.</w:t>
      </w:r>
    </w:p>
    <w:p w14:paraId="07C7E62B" w14:textId="1BD0A4B2" w:rsidR="003C4A5E" w:rsidRPr="002B08C8" w:rsidRDefault="00721EAF" w:rsidP="003C4A5E">
      <w:pPr>
        <w:rPr>
          <w:rFonts w:ascii="맑은 고딕" w:hAnsi="맑은 고딕"/>
        </w:rPr>
      </w:pPr>
      <w:r w:rsidRPr="002B08C8">
        <w:rPr>
          <w:rFonts w:ascii="맑은 고딕" w:hAnsi="맑은 고딕"/>
          <w:noProof/>
        </w:rPr>
        <w:drawing>
          <wp:anchor distT="0" distB="0" distL="114300" distR="114300" simplePos="0" relativeHeight="252444672" behindDoc="1" locked="0" layoutInCell="1" allowOverlap="1" wp14:anchorId="1761875A" wp14:editId="40BD0D1C">
            <wp:simplePos x="0" y="0"/>
            <wp:positionH relativeFrom="margin">
              <wp:align>center</wp:align>
            </wp:positionH>
            <wp:positionV relativeFrom="paragraph">
              <wp:posOffset>292735</wp:posOffset>
            </wp:positionV>
            <wp:extent cx="3904615" cy="2145030"/>
            <wp:effectExtent l="19050" t="19050" r="19685" b="26670"/>
            <wp:wrapTight wrapText="bothSides">
              <wp:wrapPolygon edited="0">
                <wp:start x="-105" y="-192"/>
                <wp:lineTo x="-105" y="21677"/>
                <wp:lineTo x="21604" y="21677"/>
                <wp:lineTo x="21604" y="-192"/>
                <wp:lineTo x="-105" y="-192"/>
              </wp:wrapPolygon>
            </wp:wrapTight>
            <wp:docPr id="55" name="그림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21450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0511">
        <w:rPr>
          <w:rFonts w:ascii="맑은 고딕" w:hAnsi="맑은 고딕" w:hint="eastAsia"/>
        </w:rPr>
        <w:t>스케줄 백업 버</w:t>
      </w:r>
      <w:r w:rsidR="003C4A5E" w:rsidRPr="002B08C8">
        <w:rPr>
          <w:rFonts w:ascii="맑은 고딕" w:hAnsi="맑은 고딕" w:hint="eastAsia"/>
        </w:rPr>
        <w:t>튼을 클릭하면 아래와 같이 메뉴가 활성화됩니다.</w:t>
      </w:r>
    </w:p>
    <w:p w14:paraId="1AD5C29C" w14:textId="20B00586" w:rsidR="003C4A5E" w:rsidRPr="002B08C8" w:rsidRDefault="003C4A5E" w:rsidP="003C4A5E">
      <w:pPr>
        <w:rPr>
          <w:rFonts w:ascii="맑은 고딕" w:hAnsi="맑은 고딕"/>
        </w:rPr>
      </w:pPr>
    </w:p>
    <w:p w14:paraId="15979CFD" w14:textId="77777777" w:rsidR="003C4A5E" w:rsidRPr="00306F6B" w:rsidRDefault="003C4A5E" w:rsidP="003C4A5E">
      <w:pPr>
        <w:rPr>
          <w:rFonts w:ascii="맑은 고딕" w:hAnsi="맑은 고딕"/>
        </w:rPr>
      </w:pPr>
    </w:p>
    <w:p w14:paraId="746E3FDE" w14:textId="77777777" w:rsidR="003C4A5E" w:rsidRPr="002B08C8" w:rsidRDefault="003C4A5E" w:rsidP="003C4A5E">
      <w:pPr>
        <w:rPr>
          <w:rFonts w:ascii="맑은 고딕" w:hAnsi="맑은 고딕"/>
        </w:rPr>
      </w:pPr>
    </w:p>
    <w:p w14:paraId="2788BA91" w14:textId="77777777" w:rsidR="003C4A5E" w:rsidRPr="002B08C8" w:rsidRDefault="003C4A5E" w:rsidP="003C4A5E">
      <w:pPr>
        <w:rPr>
          <w:rFonts w:ascii="맑은 고딕" w:hAnsi="맑은 고딕"/>
        </w:rPr>
      </w:pPr>
    </w:p>
    <w:p w14:paraId="21FD26AB" w14:textId="745FAFA5" w:rsidR="00FF519F" w:rsidRPr="002B08C8" w:rsidRDefault="00721EAF" w:rsidP="003C4A5E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</w:p>
    <w:p w14:paraId="2C0110D8" w14:textId="6548B910" w:rsidR="00FF519F" w:rsidRPr="002B08C8" w:rsidRDefault="00306F6B" w:rsidP="003C4A5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3C4A5E" w:rsidRPr="002B08C8">
        <w:rPr>
          <w:rFonts w:ascii="맑은 고딕" w:hAnsi="맑은 고딕" w:hint="eastAsia"/>
        </w:rPr>
        <w:t xml:space="preserve">스케줄 백업 </w:t>
      </w:r>
      <w:proofErr w:type="gramStart"/>
      <w:r w:rsidR="003C4A5E" w:rsidRPr="002B08C8">
        <w:rPr>
          <w:rFonts w:ascii="맑은 고딕" w:hAnsi="맑은 고딕" w:hint="eastAsia"/>
        </w:rPr>
        <w:t xml:space="preserve">사용 </w:t>
      </w:r>
      <w:r w:rsidR="003C4A5E" w:rsidRPr="002B08C8">
        <w:rPr>
          <w:rFonts w:ascii="맑은 고딕" w:hAnsi="맑은 고딕"/>
        </w:rPr>
        <w:t>:</w:t>
      </w:r>
      <w:proofErr w:type="gramEnd"/>
      <w:r w:rsidR="003C4A5E" w:rsidRPr="002B08C8">
        <w:rPr>
          <w:rFonts w:ascii="맑은 고딕" w:hAnsi="맑은 고딕"/>
        </w:rPr>
        <w:t xml:space="preserve"> </w:t>
      </w:r>
      <w:r w:rsidR="003C4A5E" w:rsidRPr="002B08C8">
        <w:rPr>
          <w:rFonts w:ascii="맑은 고딕" w:hAnsi="맑은 고딕" w:hint="eastAsia"/>
        </w:rPr>
        <w:t>기능을 사용할 때 체크합니다.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3C4A5E" w:rsidRPr="002B08C8">
        <w:rPr>
          <w:rFonts w:ascii="맑은 고딕" w:hAnsi="맑은 고딕" w:hint="eastAsia"/>
        </w:rPr>
        <w:t xml:space="preserve">백업 경로 </w:t>
      </w:r>
      <w:r w:rsidR="003C4A5E" w:rsidRPr="002B08C8">
        <w:rPr>
          <w:rFonts w:ascii="맑은 고딕" w:hAnsi="맑은 고딕"/>
        </w:rPr>
        <w:t xml:space="preserve">: </w:t>
      </w:r>
      <w:r w:rsidR="003C4A5E" w:rsidRPr="002B08C8">
        <w:rPr>
          <w:rFonts w:ascii="맑은 고딕" w:hAnsi="맑은 고딕" w:hint="eastAsia"/>
        </w:rPr>
        <w:t xml:space="preserve">데이터 보관할 폴더를 </w:t>
      </w:r>
      <w:r w:rsidR="00B916CC" w:rsidRPr="002B08C8">
        <w:rPr>
          <w:rFonts w:ascii="맑은 고딕" w:hAnsi="맑은 고딕" w:hint="eastAsia"/>
        </w:rPr>
        <w:t>선택합니다.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스케줄 백업 사용으로 활성화됩니다.</w:t>
      </w:r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B916CC" w:rsidRPr="002B08C8">
        <w:rPr>
          <w:rFonts w:ascii="맑은 고딕" w:hAnsi="맑은 고딕" w:hint="eastAsia"/>
        </w:rPr>
        <w:t xml:space="preserve">보존 </w:t>
      </w:r>
      <w:proofErr w:type="gramStart"/>
      <w:r w:rsidR="00B916CC" w:rsidRPr="002B08C8">
        <w:rPr>
          <w:rFonts w:ascii="맑은 고딕" w:hAnsi="맑은 고딕" w:hint="eastAsia"/>
        </w:rPr>
        <w:t xml:space="preserve">기간 </w:t>
      </w:r>
      <w:r w:rsidR="00B916CC" w:rsidRPr="002B08C8">
        <w:rPr>
          <w:rFonts w:ascii="맑은 고딕" w:hAnsi="맑은 고딕"/>
        </w:rPr>
        <w:t>:</w:t>
      </w:r>
      <w:proofErr w:type="gramEnd"/>
      <w:r w:rsidR="00B916CC" w:rsidRPr="002B08C8">
        <w:rPr>
          <w:rFonts w:ascii="맑은 고딕" w:hAnsi="맑은 고딕"/>
        </w:rPr>
        <w:t xml:space="preserve"> </w:t>
      </w:r>
      <w:r w:rsidR="00B916CC" w:rsidRPr="002B08C8">
        <w:rPr>
          <w:rFonts w:ascii="맑은 고딕" w:hAnsi="맑은 고딕" w:hint="eastAsia"/>
        </w:rPr>
        <w:t>백업한 데이터를 보관할 기간을 일단위로 입력합니다.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B916CC" w:rsidRPr="002B08C8">
        <w:rPr>
          <w:rFonts w:ascii="맑은 고딕" w:hAnsi="맑은 고딕" w:hint="eastAsia"/>
        </w:rPr>
        <w:t xml:space="preserve">스케줄 </w:t>
      </w:r>
      <w:r w:rsidR="00B916CC" w:rsidRPr="002B08C8">
        <w:rPr>
          <w:rFonts w:ascii="맑은 고딕" w:hAnsi="맑은 고딕"/>
        </w:rPr>
        <w:t xml:space="preserve">: </w:t>
      </w:r>
      <w:r w:rsidR="00B916CC" w:rsidRPr="002B08C8">
        <w:rPr>
          <w:rFonts w:ascii="맑은 고딕" w:hAnsi="맑은 고딕" w:hint="eastAsia"/>
        </w:rPr>
        <w:t>자동 백업할 주기를 입력합니다</w:t>
      </w:r>
      <w:r w:rsidRPr="002B08C8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스케줄 백업 사용으로 활성화됩니다.</w:t>
      </w:r>
      <w:r>
        <w:rPr>
          <w:rFonts w:ascii="맑은 고딕" w:hAnsi="맑은 고딕"/>
        </w:rPr>
        <w:t>)</w:t>
      </w:r>
      <w:r w:rsidR="00B916CC" w:rsidRPr="002B08C8">
        <w:rPr>
          <w:rFonts w:ascii="맑은 고딕" w:hAnsi="맑은 고딕"/>
        </w:rPr>
        <w:t xml:space="preserve"> </w:t>
      </w:r>
      <w:r>
        <w:rPr>
          <w:rFonts w:ascii="맑은 고딕" w:hAnsi="맑은 고딕"/>
        </w:rPr>
        <w:br/>
        <w:t xml:space="preserve">            </w:t>
      </w:r>
      <w:r w:rsidR="00B916CC" w:rsidRPr="002B08C8">
        <w:rPr>
          <w:rFonts w:ascii="맑은 고딕" w:hAnsi="맑은 고딕"/>
        </w:rPr>
        <w:t xml:space="preserve"> </w:t>
      </w:r>
      <w:r w:rsidR="00721EAF">
        <w:rPr>
          <w:rFonts w:ascii="맑은 고딕" w:hAnsi="맑은 고딕"/>
        </w:rPr>
        <w:t xml:space="preserve">. </w:t>
      </w:r>
      <w:proofErr w:type="gramStart"/>
      <w:r w:rsidR="00B916CC" w:rsidRPr="002B08C8">
        <w:rPr>
          <w:rFonts w:ascii="맑은 고딕" w:hAnsi="맑은 고딕" w:hint="eastAsia"/>
        </w:rPr>
        <w:t>지정날짜</w:t>
      </w:r>
      <w:r w:rsidR="00721EAF">
        <w:rPr>
          <w:rFonts w:ascii="맑은 고딕" w:hAnsi="맑은 고딕" w:hint="eastAsia"/>
        </w:rPr>
        <w:t xml:space="preserve"> </w:t>
      </w:r>
      <w:r w:rsidR="00721EAF">
        <w:rPr>
          <w:rFonts w:ascii="맑은 고딕" w:hAnsi="맑은 고딕"/>
        </w:rPr>
        <w:t>:</w:t>
      </w:r>
      <w:proofErr w:type="gramEnd"/>
      <w:r w:rsidR="00721EAF">
        <w:rPr>
          <w:rFonts w:ascii="맑은 고딕" w:hAnsi="맑은 고딕"/>
        </w:rPr>
        <w:t xml:space="preserve"> </w:t>
      </w:r>
      <w:r w:rsidR="00721EAF">
        <w:rPr>
          <w:rFonts w:ascii="맑은 고딕" w:hAnsi="맑은 고딕" w:hint="eastAsia"/>
        </w:rPr>
        <w:t>지정한 날짜에 백업</w:t>
      </w:r>
      <w:r w:rsidR="00721EAF">
        <w:rPr>
          <w:rFonts w:ascii="맑은 고딕" w:hAnsi="맑은 고딕"/>
        </w:rPr>
        <w:br/>
        <w:t xml:space="preserve">             . </w:t>
      </w:r>
      <w:proofErr w:type="gramStart"/>
      <w:r w:rsidR="00B916CC" w:rsidRPr="002B08C8">
        <w:rPr>
          <w:rFonts w:ascii="맑은 고딕" w:hAnsi="맑은 고딕" w:hint="eastAsia"/>
        </w:rPr>
        <w:t>매일</w:t>
      </w:r>
      <w:r w:rsidR="00721EAF">
        <w:rPr>
          <w:rFonts w:ascii="맑은 고딕" w:hAnsi="맑은 고딕" w:hint="eastAsia"/>
        </w:rPr>
        <w:t xml:space="preserve"> </w:t>
      </w:r>
      <w:r w:rsidR="00721EAF">
        <w:rPr>
          <w:rFonts w:ascii="맑은 고딕" w:hAnsi="맑은 고딕"/>
        </w:rPr>
        <w:t>:</w:t>
      </w:r>
      <w:proofErr w:type="gramEnd"/>
      <w:r w:rsidR="00721EAF">
        <w:rPr>
          <w:rFonts w:ascii="맑은 고딕" w:hAnsi="맑은 고딕"/>
        </w:rPr>
        <w:t xml:space="preserve"> </w:t>
      </w:r>
      <w:r w:rsidR="00721EAF">
        <w:rPr>
          <w:rFonts w:ascii="맑은 고딕" w:hAnsi="맑은 고딕" w:hint="eastAsia"/>
        </w:rPr>
        <w:t>매일 백업</w:t>
      </w:r>
      <w:r w:rsidR="00721EAF">
        <w:rPr>
          <w:rFonts w:ascii="맑은 고딕" w:hAnsi="맑은 고딕"/>
        </w:rPr>
        <w:br/>
      </w:r>
      <w:r w:rsidR="00721EAF">
        <w:rPr>
          <w:rFonts w:ascii="맑은 고딕" w:hAnsi="맑은 고딕" w:hint="eastAsia"/>
        </w:rPr>
        <w:t xml:space="preserve"> </w:t>
      </w:r>
      <w:r w:rsidR="00721EAF">
        <w:rPr>
          <w:rFonts w:ascii="맑은 고딕" w:hAnsi="맑은 고딕"/>
        </w:rPr>
        <w:t xml:space="preserve">            . </w:t>
      </w:r>
      <w:proofErr w:type="gramStart"/>
      <w:r w:rsidR="00B916CC" w:rsidRPr="002B08C8">
        <w:rPr>
          <w:rFonts w:ascii="맑은 고딕" w:hAnsi="맑은 고딕" w:hint="eastAsia"/>
        </w:rPr>
        <w:t xml:space="preserve">매주 </w:t>
      </w:r>
      <w:r w:rsidR="00721EAF">
        <w:rPr>
          <w:rFonts w:ascii="맑은 고딕" w:hAnsi="맑은 고딕"/>
        </w:rPr>
        <w:t>:</w:t>
      </w:r>
      <w:proofErr w:type="gramEnd"/>
      <w:r w:rsidR="00721EAF">
        <w:rPr>
          <w:rFonts w:ascii="맑은 고딕" w:hAnsi="맑은 고딕"/>
        </w:rPr>
        <w:t xml:space="preserve"> </w:t>
      </w:r>
      <w:r w:rsidR="00721EAF">
        <w:rPr>
          <w:rFonts w:ascii="맑은 고딕" w:hAnsi="맑은 고딕" w:hint="eastAsia"/>
        </w:rPr>
        <w:t>매주 백업</w:t>
      </w:r>
      <w:r>
        <w:rPr>
          <w:rFonts w:ascii="맑은 고딕" w:hAnsi="맑은 고딕"/>
        </w:rPr>
        <w:br/>
      </w:r>
      <w:r w:rsidR="00FF519F" w:rsidRPr="002B08C8">
        <w:rPr>
          <w:rFonts w:ascii="맑은 고딕" w:hAnsi="맑은 고딕"/>
        </w:rPr>
        <w:br w:type="page"/>
      </w:r>
    </w:p>
    <w:p w14:paraId="3FEFECBC" w14:textId="77777777" w:rsidR="002D67CB" w:rsidRPr="002B08C8" w:rsidRDefault="00590453" w:rsidP="0090054C">
      <w:pPr>
        <w:pStyle w:val="2"/>
        <w:rPr>
          <w:rFonts w:ascii="맑은 고딕" w:hAnsi="맑은 고딕"/>
        </w:rPr>
      </w:pPr>
      <w:bookmarkStart w:id="160" w:name="_Toc17460841"/>
      <w:bookmarkStart w:id="161" w:name="_Toc69820020"/>
      <w:r w:rsidRPr="002B08C8">
        <w:rPr>
          <w:rFonts w:ascii="맑은 고딕" w:hAnsi="맑은 고딕"/>
        </w:rPr>
        <w:lastRenderedPageBreak/>
        <w:t>7</w:t>
      </w:r>
      <w:r w:rsidR="002D67CB" w:rsidRPr="002B08C8">
        <w:rPr>
          <w:rFonts w:ascii="맑은 고딕" w:hAnsi="맑은 고딕"/>
        </w:rPr>
        <w:t>.</w:t>
      </w:r>
      <w:r w:rsidR="0090054C" w:rsidRPr="002B08C8">
        <w:rPr>
          <w:rFonts w:ascii="맑은 고딕" w:hAnsi="맑은 고딕"/>
        </w:rPr>
        <w:t>4</w:t>
      </w:r>
      <w:r w:rsidR="002D67CB" w:rsidRPr="002B08C8">
        <w:rPr>
          <w:rFonts w:ascii="맑은 고딕" w:hAnsi="맑은 고딕" w:hint="eastAsia"/>
        </w:rPr>
        <w:t xml:space="preserve"> 기타</w:t>
      </w:r>
      <w:bookmarkEnd w:id="160"/>
      <w:bookmarkEnd w:id="161"/>
    </w:p>
    <w:p w14:paraId="7259BFF6" w14:textId="51ED5125" w:rsidR="002D67CB" w:rsidRDefault="002D67CB" w:rsidP="002D67CB">
      <w:pPr>
        <w:rPr>
          <w:rFonts w:ascii="맑은 고딕" w:hAnsi="맑은 고딕"/>
        </w:rPr>
      </w:pPr>
    </w:p>
    <w:p w14:paraId="78262E22" w14:textId="7F492853" w:rsidR="002D67CB" w:rsidRPr="002B08C8" w:rsidRDefault="00691568" w:rsidP="002D67CB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서버</w:t>
      </w:r>
      <w:r w:rsidR="00401F89">
        <w:rPr>
          <w:rFonts w:ascii="맑은 고딕" w:hAnsi="맑은 고딕" w:hint="eastAsia"/>
        </w:rPr>
        <w:t xml:space="preserve">의 </w:t>
      </w:r>
      <w:r>
        <w:rPr>
          <w:rFonts w:ascii="맑은 고딕" w:hAnsi="맑은 고딕" w:hint="eastAsia"/>
        </w:rPr>
        <w:t xml:space="preserve">시간을 </w:t>
      </w:r>
      <w:r>
        <w:rPr>
          <w:rFonts w:ascii="맑은 고딕" w:hAnsi="맑은 고딕"/>
        </w:rPr>
        <w:t>NTP</w:t>
      </w:r>
      <w:r>
        <w:rPr>
          <w:rFonts w:ascii="맑은 고딕" w:hAnsi="맑은 고딕" w:hint="eastAsia"/>
        </w:rPr>
        <w:t>서버와 동기화하는 설정입니다.</w:t>
      </w:r>
    </w:p>
    <w:p w14:paraId="0B5F1A85" w14:textId="0FBB2460" w:rsidR="002D67CB" w:rsidRPr="002B08C8" w:rsidRDefault="00401F89" w:rsidP="00401F89">
      <w:pPr>
        <w:rPr>
          <w:rFonts w:ascii="맑은 고딕" w:hAnsi="맑은 고딕"/>
        </w:rPr>
      </w:pPr>
      <w:r w:rsidRPr="002B08C8">
        <w:rPr>
          <w:rFonts w:hint="eastAsia"/>
          <w:noProof/>
        </w:rPr>
        <w:drawing>
          <wp:anchor distT="0" distB="0" distL="114300" distR="114300" simplePos="0" relativeHeight="251726848" behindDoc="1" locked="0" layoutInCell="1" allowOverlap="1" wp14:anchorId="6E283F4E" wp14:editId="45A0142F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3142615" cy="1366520"/>
            <wp:effectExtent l="0" t="0" r="635" b="5080"/>
            <wp:wrapTight wrapText="bothSides">
              <wp:wrapPolygon edited="0">
                <wp:start x="0" y="0"/>
                <wp:lineTo x="0" y="21379"/>
                <wp:lineTo x="21473" y="21379"/>
                <wp:lineTo x="21473" y="0"/>
                <wp:lineTo x="0" y="0"/>
              </wp:wrapPolygon>
            </wp:wrapTight>
            <wp:docPr id="462" name="그림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시간동기화.PNG"/>
                    <pic:cNvPicPr/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2615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1F89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2D67CB" w:rsidRPr="00401F89">
        <w:rPr>
          <w:rFonts w:ascii="맑은 고딕" w:hAnsi="맑은 고딕" w:hint="eastAsia"/>
        </w:rPr>
        <w:t xml:space="preserve">서버와 시간 </w:t>
      </w:r>
      <w:proofErr w:type="gramStart"/>
      <w:r w:rsidR="002D67CB" w:rsidRPr="00401F89">
        <w:rPr>
          <w:rFonts w:ascii="맑은 고딕" w:hAnsi="맑은 고딕" w:hint="eastAsia"/>
        </w:rPr>
        <w:t>동기화 :</w:t>
      </w:r>
      <w:proofErr w:type="gramEnd"/>
      <w:r w:rsidR="002D67CB" w:rsidRPr="00401F89">
        <w:rPr>
          <w:rFonts w:ascii="맑은 고딕" w:hAnsi="맑은 고딕" w:hint="eastAsia"/>
        </w:rPr>
        <w:t xml:space="preserve"> 동기화 유무를 물어 봅니다. (기본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 w:rsidR="002D67CB" w:rsidRPr="00401F89">
        <w:rPr>
          <w:rFonts w:ascii="맑은 고딕" w:hAnsi="맑은 고딕" w:hint="eastAsia"/>
        </w:rPr>
        <w:t>)</w:t>
      </w:r>
      <w:r w:rsidRPr="00401F89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proofErr w:type="gramStart"/>
      <w:r w:rsidR="002D67CB" w:rsidRPr="00401F89">
        <w:rPr>
          <w:rFonts w:ascii="맑은 고딕" w:hAnsi="맑은 고딕" w:hint="eastAsia"/>
        </w:rPr>
        <w:t>주소 :</w:t>
      </w:r>
      <w:proofErr w:type="gramEnd"/>
      <w:r w:rsidR="002D67CB" w:rsidRPr="00401F89">
        <w:rPr>
          <w:rFonts w:ascii="맑은 고딕" w:hAnsi="맑은 고딕" w:hint="eastAsia"/>
        </w:rPr>
        <w:t xml:space="preserve"> 시간서버 주소를 입력합니다.</w:t>
      </w:r>
      <w:r>
        <w:rPr>
          <w:rFonts w:ascii="맑은 고딕" w:hAnsi="맑은 고딕"/>
        </w:rPr>
        <w:br/>
      </w:r>
      <w:r w:rsidR="002D67CB" w:rsidRPr="002B08C8">
        <w:rPr>
          <w:rFonts w:ascii="맑은 고딕" w:hAnsi="맑은 고딕" w:hint="eastAsia"/>
        </w:rPr>
        <w:t xml:space="preserve">         (기본 : time.</w:t>
      </w:r>
      <w:r>
        <w:rPr>
          <w:rFonts w:ascii="맑은 고딕" w:hAnsi="맑은 고딕" w:hint="eastAsia"/>
        </w:rPr>
        <w:t>w</w:t>
      </w:r>
      <w:r>
        <w:rPr>
          <w:rFonts w:ascii="맑은 고딕" w:hAnsi="맑은 고딕"/>
        </w:rPr>
        <w:t>indows.com</w:t>
      </w:r>
      <w:r w:rsidR="002D67CB" w:rsidRPr="002B08C8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2D67CB" w:rsidRPr="002B08C8">
        <w:rPr>
          <w:rFonts w:ascii="맑은 고딕" w:hAnsi="맑은 고딕" w:hint="eastAsia"/>
        </w:rPr>
        <w:t>업데이트 : 시간 동기화를 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2D67CB" w:rsidRPr="002B08C8">
        <w:rPr>
          <w:rFonts w:ascii="맑은 고딕" w:hAnsi="맑은 고딕" w:hint="eastAsia"/>
        </w:rPr>
        <w:t xml:space="preserve">주기 : 설정 시간으로 반복하여 </w:t>
      </w:r>
      <w:r>
        <w:rPr>
          <w:rFonts w:ascii="맑은 고딕" w:hAnsi="맑은 고딕" w:hint="eastAsia"/>
        </w:rPr>
        <w:t xml:space="preserve">자동으로 </w:t>
      </w:r>
      <w:r w:rsidR="002D67CB" w:rsidRPr="002B08C8">
        <w:rPr>
          <w:rFonts w:ascii="맑은 고딕" w:hAnsi="맑은 고딕" w:hint="eastAsia"/>
        </w:rPr>
        <w:t>동기화를 합니다.</w:t>
      </w:r>
    </w:p>
    <w:p w14:paraId="5A8924E0" w14:textId="77777777" w:rsidR="00FF519F" w:rsidRPr="002B08C8" w:rsidRDefault="00FF519F" w:rsidP="002D67CB">
      <w:pPr>
        <w:rPr>
          <w:rFonts w:ascii="맑은 고딕" w:hAnsi="맑은 고딕"/>
        </w:rPr>
      </w:pPr>
    </w:p>
    <w:p w14:paraId="5A5886EE" w14:textId="77777777" w:rsidR="002D67CB" w:rsidRPr="002B08C8" w:rsidRDefault="002D67CB" w:rsidP="002D67CB">
      <w:pPr>
        <w:rPr>
          <w:rFonts w:ascii="맑은 고딕" w:hAnsi="맑은 고딕"/>
        </w:rPr>
      </w:pPr>
      <w:r w:rsidRPr="002B08C8">
        <w:rPr>
          <w:rFonts w:ascii="맑은 고딕" w:hAnsi="맑은 고딕"/>
        </w:rPr>
        <w:br w:type="page"/>
      </w:r>
    </w:p>
    <w:p w14:paraId="113D4556" w14:textId="77777777" w:rsidR="00E25EFC" w:rsidRPr="002B08C8" w:rsidRDefault="00590453" w:rsidP="00E25EFC">
      <w:pPr>
        <w:pStyle w:val="1"/>
        <w:rPr>
          <w:rFonts w:ascii="맑은 고딕" w:hAnsi="맑은 고딕"/>
        </w:rPr>
      </w:pPr>
      <w:bookmarkStart w:id="162" w:name="_Toc17460851"/>
      <w:bookmarkStart w:id="163" w:name="_Toc69820021"/>
      <w:r w:rsidRPr="002B08C8">
        <w:rPr>
          <w:rFonts w:ascii="맑은 고딕" w:hAnsi="맑은 고딕"/>
        </w:rPr>
        <w:lastRenderedPageBreak/>
        <w:t>8</w:t>
      </w:r>
      <w:r w:rsidR="00E25EFC" w:rsidRPr="002B08C8">
        <w:rPr>
          <w:rFonts w:ascii="맑은 고딕" w:hAnsi="맑은 고딕" w:hint="eastAsia"/>
        </w:rPr>
        <w:t>. 문제 해결 방법(FAQ)</w:t>
      </w:r>
      <w:bookmarkEnd w:id="162"/>
      <w:bookmarkEnd w:id="163"/>
    </w:p>
    <w:p w14:paraId="7699A4CB" w14:textId="77777777" w:rsidR="00E25EFC" w:rsidRPr="002B08C8" w:rsidRDefault="00E25EFC" w:rsidP="00E25EFC">
      <w:pPr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고장으로 오인할 수 있는 문제를 간단한 조치로 해결할 수 있습니다.</w:t>
      </w:r>
    </w:p>
    <w:p w14:paraId="7F53F48E" w14:textId="77777777" w:rsidR="00E25EFC" w:rsidRPr="002B08C8" w:rsidRDefault="00E25EFC" w:rsidP="00082AA3">
      <w:pPr>
        <w:pStyle w:val="af2"/>
        <w:numPr>
          <w:ilvl w:val="0"/>
          <w:numId w:val="2"/>
        </w:numPr>
        <w:ind w:leftChars="0"/>
        <w:rPr>
          <w:rFonts w:ascii="맑은 고딕" w:hAnsi="맑은 고딕"/>
          <w:b/>
          <w:sz w:val="22"/>
        </w:rPr>
      </w:pPr>
      <w:r w:rsidRPr="002B08C8">
        <w:rPr>
          <w:rFonts w:ascii="맑은 고딕" w:hAnsi="맑은 고딕" w:hint="eastAsia"/>
          <w:b/>
          <w:sz w:val="22"/>
        </w:rPr>
        <w:t xml:space="preserve">영상이 표출되지 않고 </w:t>
      </w:r>
      <w:r w:rsidRPr="002B08C8">
        <w:rPr>
          <w:rFonts w:ascii="맑은 고딕" w:hAnsi="맑은 고딕"/>
          <w:b/>
          <w:sz w:val="22"/>
        </w:rPr>
        <w:t>“</w:t>
      </w:r>
      <w:proofErr w:type="spellStart"/>
      <w:r w:rsidRPr="002B08C8">
        <w:rPr>
          <w:rFonts w:ascii="맑은 고딕" w:hAnsi="맑은 고딕" w:hint="eastAsia"/>
          <w:b/>
          <w:sz w:val="22"/>
        </w:rPr>
        <w:t>연결중</w:t>
      </w:r>
      <w:proofErr w:type="spellEnd"/>
      <w:r w:rsidRPr="002B08C8">
        <w:rPr>
          <w:rFonts w:ascii="맑은 고딕" w:hAnsi="맑은 고딕"/>
          <w:b/>
          <w:sz w:val="22"/>
        </w:rPr>
        <w:t>”</w:t>
      </w:r>
      <w:r w:rsidRPr="002B08C8">
        <w:rPr>
          <w:rFonts w:ascii="맑은 고딕" w:hAnsi="맑은 고딕" w:hint="eastAsia"/>
          <w:b/>
          <w:sz w:val="22"/>
        </w:rPr>
        <w:t xml:space="preserve"> 상태로 나오는 경우.</w:t>
      </w:r>
    </w:p>
    <w:p w14:paraId="52D9F2AE" w14:textId="77777777" w:rsidR="00E25EFC" w:rsidRPr="002B08C8" w:rsidRDefault="00E25EFC" w:rsidP="00082AA3">
      <w:pPr>
        <w:pStyle w:val="af2"/>
        <w:numPr>
          <w:ilvl w:val="1"/>
          <w:numId w:val="2"/>
        </w:numPr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라이브화면에서 해당 카메라의 영상을 확인합니다.</w:t>
      </w:r>
    </w:p>
    <w:p w14:paraId="0E3FEA3C" w14:textId="77777777" w:rsidR="00E25EFC" w:rsidRPr="002B08C8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접속 중으로 나오는 영상을 선택한 후 마우스 오른쪽 버튼을 눌러 P</w:t>
      </w:r>
      <w:r w:rsidR="00EB1919" w:rsidRPr="002B08C8">
        <w:rPr>
          <w:rFonts w:ascii="맑은 고딕" w:hAnsi="맑은 고딕" w:hint="eastAsia"/>
        </w:rPr>
        <w:t>ing</w:t>
      </w:r>
      <w:r w:rsidRPr="002B08C8">
        <w:rPr>
          <w:rFonts w:ascii="맑은 고딕" w:hAnsi="맑은 고딕" w:hint="eastAsia"/>
        </w:rPr>
        <w:t xml:space="preserve"> 테스트를 합니다.</w:t>
      </w:r>
    </w:p>
    <w:p w14:paraId="4509BE49" w14:textId="77777777" w:rsidR="00E25EFC" w:rsidRPr="002B08C8" w:rsidRDefault="00E25EFC" w:rsidP="00E25EFC">
      <w:pPr>
        <w:spacing w:after="0" w:line="240" w:lineRule="auto"/>
        <w:ind w:leftChars="600" w:left="1200" w:firstLineChars="100" w:firstLine="20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P</w:t>
      </w:r>
      <w:r w:rsidR="00EB1919" w:rsidRPr="002B08C8">
        <w:rPr>
          <w:rFonts w:ascii="맑은 고딕" w:hAnsi="맑은 고딕" w:hint="eastAsia"/>
        </w:rPr>
        <w:t>ing</w:t>
      </w:r>
      <w:r w:rsidRPr="002B08C8">
        <w:rPr>
          <w:rFonts w:ascii="맑은 고딕" w:hAnsi="맑은 고딕" w:hint="eastAsia"/>
        </w:rPr>
        <w:t xml:space="preserve"> 연결이 안 된다면 네트워크 상태가 좋지 않거나 연결이 끊어진 경우일 수 있습니다.</w:t>
      </w:r>
    </w:p>
    <w:p w14:paraId="21D5E318" w14:textId="77777777" w:rsidR="00E25EFC" w:rsidRPr="002B08C8" w:rsidRDefault="00E25EFC" w:rsidP="00E25EFC">
      <w:pPr>
        <w:spacing w:after="0" w:line="240" w:lineRule="auto"/>
        <w:ind w:leftChars="700" w:left="140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(관리자에게 문의 요청)</w:t>
      </w:r>
    </w:p>
    <w:p w14:paraId="2575CAC4" w14:textId="77777777" w:rsidR="00E25EFC" w:rsidRPr="002B08C8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P</w:t>
      </w:r>
      <w:r w:rsidR="00EB1919" w:rsidRPr="002B08C8">
        <w:rPr>
          <w:rFonts w:ascii="맑은 고딕" w:hAnsi="맑은 고딕" w:hint="eastAsia"/>
        </w:rPr>
        <w:t>ing</w:t>
      </w:r>
      <w:r w:rsidRPr="002B08C8">
        <w:rPr>
          <w:rFonts w:ascii="맑은 고딕" w:hAnsi="맑은 고딕" w:hint="eastAsia"/>
        </w:rPr>
        <w:t>이 정상적으로 연결이 된다면 카메라 설정의 문제일 수 있습니다.</w:t>
      </w:r>
    </w:p>
    <w:p w14:paraId="32F079C6" w14:textId="77777777" w:rsidR="00E25EFC" w:rsidRPr="002B08C8" w:rsidRDefault="00E25EFC" w:rsidP="00E25EFC">
      <w:pPr>
        <w:spacing w:after="0" w:line="240" w:lineRule="auto"/>
        <w:ind w:left="708" w:firstLine="708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마우스 오른쪽 버튼을 누른 후 카메라 웹 페이지로 들어가서 설정상태를 확인합니다.</w:t>
      </w:r>
    </w:p>
    <w:p w14:paraId="4E7C8017" w14:textId="77777777" w:rsidR="00E25EFC" w:rsidRPr="002B08C8" w:rsidRDefault="00E25EFC" w:rsidP="00E25EFC">
      <w:pPr>
        <w:spacing w:after="0" w:line="240" w:lineRule="auto"/>
        <w:ind w:left="708" w:firstLine="708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설정 값 과 설정방법은 관리자 또는 업체에 문의)    </w:t>
      </w:r>
    </w:p>
    <w:p w14:paraId="194AC00F" w14:textId="77777777" w:rsidR="00E25EFC" w:rsidRPr="002B08C8" w:rsidRDefault="00E25EFC" w:rsidP="00082AA3">
      <w:pPr>
        <w:pStyle w:val="af2"/>
        <w:numPr>
          <w:ilvl w:val="1"/>
          <w:numId w:val="2"/>
        </w:numPr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상태에서 해당 카메라의 정보를 확인합니다.</w:t>
      </w:r>
    </w:p>
    <w:p w14:paraId="63B6C0C9" w14:textId="349CF38F" w:rsidR="00E25EFC" w:rsidRPr="002B08C8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카메라가 사용 안 함 (X)으로 설정되어 있는지 확인합니다. 사용 안 함으로 설정되어 있다면 </w:t>
      </w:r>
    </w:p>
    <w:p w14:paraId="750EC7D7" w14:textId="77777777" w:rsidR="00E25EFC" w:rsidRPr="002B08C8" w:rsidRDefault="00E25EFC" w:rsidP="00E25EFC">
      <w:pPr>
        <w:spacing w:after="0" w:line="240" w:lineRule="auto"/>
        <w:ind w:left="708" w:firstLine="708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사용함으로 설정하여 영상이 정상적으로 표출되는지 확인합니다.</w:t>
      </w:r>
    </w:p>
    <w:p w14:paraId="531587BA" w14:textId="77777777" w:rsidR="00E25EFC" w:rsidRPr="002B08C8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 xml:space="preserve">고해상도 </w:t>
      </w:r>
      <w:proofErr w:type="gramStart"/>
      <w:r w:rsidRPr="002B08C8">
        <w:rPr>
          <w:rFonts w:ascii="맑은 고딕" w:hAnsi="맑은 고딕" w:hint="eastAsia"/>
        </w:rPr>
        <w:t>연결 /</w:t>
      </w:r>
      <w:proofErr w:type="gramEnd"/>
      <w:r w:rsidRPr="002B08C8">
        <w:rPr>
          <w:rFonts w:ascii="맑은 고딕" w:hAnsi="맑은 고딕" w:hint="eastAsia"/>
        </w:rPr>
        <w:t xml:space="preserve"> 저해상도 연결 / 녹화에 X 표시가 되어 있다면 네트워크 상태가 좋지 않거나</w:t>
      </w:r>
    </w:p>
    <w:p w14:paraId="7C04D7E3" w14:textId="77777777" w:rsidR="00E25EFC" w:rsidRPr="002B08C8" w:rsidRDefault="00E25EFC" w:rsidP="00E25EFC">
      <w:pPr>
        <w:spacing w:after="0" w:line="240" w:lineRule="auto"/>
        <w:ind w:left="708" w:firstLine="708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연결이 끊어진 경우일 수 있습니다. (1-1의 2와 동일한 방법으로 해결)</w:t>
      </w:r>
    </w:p>
    <w:p w14:paraId="60DB2031" w14:textId="77777777" w:rsidR="00E25EFC" w:rsidRPr="002B08C8" w:rsidRDefault="00E25EFC" w:rsidP="00082AA3">
      <w:pPr>
        <w:pStyle w:val="af2"/>
        <w:numPr>
          <w:ilvl w:val="0"/>
          <w:numId w:val="2"/>
        </w:numPr>
        <w:ind w:leftChars="0"/>
        <w:rPr>
          <w:rFonts w:ascii="맑은 고딕" w:hAnsi="맑은 고딕"/>
          <w:b/>
          <w:sz w:val="22"/>
        </w:rPr>
      </w:pPr>
      <w:r w:rsidRPr="002B08C8">
        <w:rPr>
          <w:rFonts w:ascii="맑은 고딕" w:hAnsi="맑은 고딕" w:hint="eastAsia"/>
          <w:b/>
          <w:sz w:val="22"/>
        </w:rPr>
        <w:t>다수 또는 전체 영상이 접속중인 상태로 나오는 경우.</w:t>
      </w:r>
    </w:p>
    <w:p w14:paraId="516ED409" w14:textId="77777777" w:rsidR="00E25EFC" w:rsidRPr="002B08C8" w:rsidRDefault="00E25EFC" w:rsidP="00082AA3">
      <w:pPr>
        <w:pStyle w:val="af2"/>
        <w:numPr>
          <w:ilvl w:val="1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모니터링 하는 장소의 네트워크 상태가 좋지 않거나 네트워크 연결이 끊어진 경우일 수 있습니다.</w:t>
      </w:r>
      <w:r w:rsidRPr="002B08C8">
        <w:rPr>
          <w:rFonts w:ascii="맑은 고딕" w:hAnsi="맑은 고딕"/>
        </w:rPr>
        <w:t xml:space="preserve"> </w:t>
      </w:r>
    </w:p>
    <w:p w14:paraId="23C94E1D" w14:textId="77777777" w:rsidR="00E25EFC" w:rsidRPr="002B08C8" w:rsidRDefault="00E25EFC" w:rsidP="00E25EFC">
      <w:pPr>
        <w:pStyle w:val="af2"/>
        <w:spacing w:after="0" w:line="240" w:lineRule="auto"/>
        <w:ind w:leftChars="0" w:left="992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(네트워크 관리자에게 문의)</w:t>
      </w:r>
    </w:p>
    <w:p w14:paraId="7CC67723" w14:textId="77777777" w:rsidR="00A74848" w:rsidRPr="002B08C8" w:rsidRDefault="00E25EFC" w:rsidP="00082AA3">
      <w:pPr>
        <w:pStyle w:val="af2"/>
        <w:numPr>
          <w:ilvl w:val="1"/>
          <w:numId w:val="2"/>
        </w:numPr>
        <w:spacing w:after="0" w:line="240" w:lineRule="auto"/>
        <w:ind w:leftChars="0"/>
        <w:rPr>
          <w:rFonts w:ascii="맑은 고딕" w:hAnsi="맑은 고딕"/>
        </w:rPr>
      </w:pPr>
      <w:r w:rsidRPr="002B08C8">
        <w:rPr>
          <w:rFonts w:ascii="맑은 고딕" w:hAnsi="맑은 고딕" w:hint="eastAsia"/>
        </w:rPr>
        <w:t>네트워크에 문제가 없다면 저장분배서버 문제일 수 있으므로 해당 업체에 연락바랍니다.</w:t>
      </w:r>
    </w:p>
    <w:sectPr w:rsidR="00A74848" w:rsidRPr="002B08C8" w:rsidSect="00C176EC">
      <w:footerReference w:type="default" r:id="rId269"/>
      <w:footerReference w:type="first" r:id="rId270"/>
      <w:pgSz w:w="12240" w:h="15840"/>
      <w:pgMar w:top="1440" w:right="1440" w:bottom="1276" w:left="1440" w:header="720" w:footer="720" w:gutter="0"/>
      <w:pgNumType w:start="1" w:chapStyle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07D95B" w14:textId="77777777" w:rsidR="00B31A99" w:rsidRDefault="00B31A99" w:rsidP="00244A27">
      <w:pPr>
        <w:spacing w:after="0" w:line="240" w:lineRule="auto"/>
      </w:pPr>
      <w:r>
        <w:separator/>
      </w:r>
    </w:p>
  </w:endnote>
  <w:endnote w:type="continuationSeparator" w:id="0">
    <w:p w14:paraId="7A9CFED1" w14:textId="77777777" w:rsidR="00B31A99" w:rsidRDefault="00B31A99" w:rsidP="00244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79654302"/>
      <w:docPartObj>
        <w:docPartGallery w:val="Page Numbers (Bottom of Page)"/>
        <w:docPartUnique/>
      </w:docPartObj>
    </w:sdtPr>
    <w:sdtContent>
      <w:p w14:paraId="7FE0137E" w14:textId="77777777" w:rsidR="00733671" w:rsidRDefault="00733671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26074">
          <w:rPr>
            <w:noProof/>
            <w:lang w:val="ko-KR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D4BB5" w14:textId="77777777" w:rsidR="00733671" w:rsidRDefault="00733671">
    <w:pPr>
      <w:pStyle w:val="af6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020FFD" w14:textId="77777777" w:rsidR="00733671" w:rsidRDefault="00733671">
    <w:pPr>
      <w:pStyle w:val="af6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93095936"/>
      <w:docPartObj>
        <w:docPartGallery w:val="Page Numbers (Bottom of Page)"/>
        <w:docPartUnique/>
      </w:docPartObj>
    </w:sdtPr>
    <w:sdtContent>
      <w:p w14:paraId="57D947FD" w14:textId="77777777" w:rsidR="00733671" w:rsidRDefault="00733671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94E12">
          <w:rPr>
            <w:noProof/>
            <w:lang w:val="ko-KR"/>
          </w:rPr>
          <w:t>15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4072343"/>
      <w:docPartObj>
        <w:docPartGallery w:val="Page Numbers (Bottom of Page)"/>
        <w:docPartUnique/>
      </w:docPartObj>
    </w:sdtPr>
    <w:sdtContent>
      <w:p w14:paraId="6181CE11" w14:textId="77777777" w:rsidR="00733671" w:rsidRDefault="00733671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94E12">
          <w:rPr>
            <w:noProof/>
            <w:lang w:val="ko-KR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EE1133" w14:textId="77777777" w:rsidR="00B31A99" w:rsidRDefault="00B31A99" w:rsidP="00244A27">
      <w:pPr>
        <w:spacing w:after="0" w:line="240" w:lineRule="auto"/>
      </w:pPr>
      <w:r>
        <w:separator/>
      </w:r>
    </w:p>
  </w:footnote>
  <w:footnote w:type="continuationSeparator" w:id="0">
    <w:p w14:paraId="1EE83553" w14:textId="77777777" w:rsidR="00B31A99" w:rsidRDefault="00B31A99" w:rsidP="00244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35CE5" w14:textId="77777777" w:rsidR="00733671" w:rsidRPr="00C5095B" w:rsidRDefault="00733671" w:rsidP="00C5095B">
    <w:pPr>
      <w:pStyle w:val="af5"/>
      <w:jc w:val="right"/>
      <w:rPr>
        <w:rFonts w:ascii="맑은 고딕" w:hAnsi="맑은 고딕"/>
      </w:rPr>
    </w:pPr>
    <w:r>
      <w:rPr>
        <w:rFonts w:ascii="맑은 고딕" w:hAnsi="맑은 고딕"/>
      </w:rPr>
      <w:t xml:space="preserve">Leopard </w:t>
    </w:r>
    <w:r w:rsidRPr="002E0795">
      <w:rPr>
        <w:rFonts w:ascii="맑은 고딕" w:hAnsi="맑은 고딕"/>
      </w:rPr>
      <w:t>Management</w:t>
    </w:r>
    <w:r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 w:hint="eastAsia"/>
      </w:rPr>
      <w:t>2.</w:t>
    </w:r>
    <w:r w:rsidRPr="00C5095B">
      <w:rPr>
        <w:rFonts w:ascii="맑은 고딕" w:hAnsi="맑은 고딕"/>
      </w:rPr>
      <w:t>1.</w:t>
    </w:r>
    <w:proofErr w:type="gramStart"/>
    <w:r>
      <w:rPr>
        <w:rFonts w:ascii="맑은 고딕" w:hAnsi="맑은 고딕" w:hint="eastAsia"/>
      </w:rPr>
      <w:t>1</w:t>
    </w:r>
    <w:r>
      <w:rPr>
        <w:rFonts w:ascii="맑은 고딕" w:hAnsi="맑은 고딕"/>
      </w:rPr>
      <w:t>8.</w:t>
    </w:r>
    <w:r>
      <w:rPr>
        <w:rFonts w:ascii="맑은 고딕" w:hAnsi="맑은 고딕" w:hint="eastAsia"/>
      </w:rPr>
      <w:t>x</w:t>
    </w:r>
    <w:r>
      <w:rPr>
        <w:rFonts w:ascii="맑은 고딕" w:hAnsi="맑은 고딕"/>
      </w:rPr>
      <w:t>x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512E6"/>
    <w:multiLevelType w:val="hybridMultilevel"/>
    <w:tmpl w:val="63A66DD8"/>
    <w:lvl w:ilvl="0" w:tplc="C91A772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5F40290"/>
    <w:multiLevelType w:val="hybridMultilevel"/>
    <w:tmpl w:val="76D8CB28"/>
    <w:lvl w:ilvl="0" w:tplc="C06C9D0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7A567DB"/>
    <w:multiLevelType w:val="hybridMultilevel"/>
    <w:tmpl w:val="4D307A74"/>
    <w:lvl w:ilvl="0" w:tplc="0852B390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B8225D1"/>
    <w:multiLevelType w:val="hybridMultilevel"/>
    <w:tmpl w:val="46440A9A"/>
    <w:lvl w:ilvl="0" w:tplc="2EBE8EC2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DA94A55"/>
    <w:multiLevelType w:val="hybridMultilevel"/>
    <w:tmpl w:val="9E4EAAFC"/>
    <w:lvl w:ilvl="0" w:tplc="DDCEAFD8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10D4541A"/>
    <w:multiLevelType w:val="multilevel"/>
    <w:tmpl w:val="5F1E8438"/>
    <w:lvl w:ilvl="0">
      <w:start w:val="1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eastAsia"/>
      </w:rPr>
    </w:lvl>
  </w:abstractNum>
  <w:abstractNum w:abstractNumId="6" w15:restartNumberingAfterBreak="0">
    <w:nsid w:val="13E43A00"/>
    <w:multiLevelType w:val="hybridMultilevel"/>
    <w:tmpl w:val="4CD27620"/>
    <w:lvl w:ilvl="0" w:tplc="58D4121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85E0ACD"/>
    <w:multiLevelType w:val="hybridMultilevel"/>
    <w:tmpl w:val="806E8146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8F4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 w15:restartNumberingAfterBreak="0">
    <w:nsid w:val="1CD259CA"/>
    <w:multiLevelType w:val="hybridMultilevel"/>
    <w:tmpl w:val="A65A4602"/>
    <w:lvl w:ilvl="0" w:tplc="2160ABAE">
      <w:start w:val="1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F767F18"/>
    <w:multiLevelType w:val="hybridMultilevel"/>
    <w:tmpl w:val="5FAC9E86"/>
    <w:lvl w:ilvl="0" w:tplc="106EB6D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5401B7E"/>
    <w:multiLevelType w:val="hybridMultilevel"/>
    <w:tmpl w:val="5CD6F97C"/>
    <w:lvl w:ilvl="0" w:tplc="AA7850E8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39830B8E"/>
    <w:multiLevelType w:val="hybridMultilevel"/>
    <w:tmpl w:val="61E86852"/>
    <w:lvl w:ilvl="0" w:tplc="D0529722">
      <w:start w:val="4"/>
      <w:numFmt w:val="bullet"/>
      <w:lvlText w:val="-"/>
      <w:lvlJc w:val="left"/>
      <w:pPr>
        <w:ind w:left="1035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47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7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7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7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7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75" w:hanging="400"/>
      </w:pPr>
      <w:rPr>
        <w:rFonts w:ascii="Wingdings" w:hAnsi="Wingdings" w:hint="default"/>
      </w:rPr>
    </w:lvl>
  </w:abstractNum>
  <w:abstractNum w:abstractNumId="13" w15:restartNumberingAfterBreak="0">
    <w:nsid w:val="3D302839"/>
    <w:multiLevelType w:val="hybridMultilevel"/>
    <w:tmpl w:val="25F218B6"/>
    <w:lvl w:ilvl="0" w:tplc="BAB06D9A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4A402ABC"/>
    <w:multiLevelType w:val="hybridMultilevel"/>
    <w:tmpl w:val="115C5000"/>
    <w:lvl w:ilvl="0" w:tplc="E96ED55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4AEA33AA"/>
    <w:multiLevelType w:val="hybridMultilevel"/>
    <w:tmpl w:val="F7643F92"/>
    <w:lvl w:ilvl="0" w:tplc="B948788C">
      <w:start w:val="3"/>
      <w:numFmt w:val="bullet"/>
      <w:lvlText w:val="-"/>
      <w:lvlJc w:val="left"/>
      <w:pPr>
        <w:ind w:left="108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6" w15:restartNumberingAfterBreak="0">
    <w:nsid w:val="534D6D4A"/>
    <w:multiLevelType w:val="hybridMultilevel"/>
    <w:tmpl w:val="EBC462C8"/>
    <w:lvl w:ilvl="0" w:tplc="064AAC50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596B2FCA"/>
    <w:multiLevelType w:val="hybridMultilevel"/>
    <w:tmpl w:val="BD36731E"/>
    <w:lvl w:ilvl="0" w:tplc="395A95FE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5A4D7849"/>
    <w:multiLevelType w:val="hybridMultilevel"/>
    <w:tmpl w:val="0674E2BE"/>
    <w:lvl w:ilvl="0" w:tplc="27066020">
      <w:start w:val="2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5CB95D50"/>
    <w:multiLevelType w:val="hybridMultilevel"/>
    <w:tmpl w:val="DEA89034"/>
    <w:lvl w:ilvl="0" w:tplc="EB6E935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64585EF3"/>
    <w:multiLevelType w:val="multilevel"/>
    <w:tmpl w:val="B50AF17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661C02C6"/>
    <w:multiLevelType w:val="hybridMultilevel"/>
    <w:tmpl w:val="EF181D4E"/>
    <w:lvl w:ilvl="0" w:tplc="4974354C">
      <w:start w:val="2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6D227DE6"/>
    <w:multiLevelType w:val="hybridMultilevel"/>
    <w:tmpl w:val="97F86C70"/>
    <w:lvl w:ilvl="0" w:tplc="E02A26E6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779F7137"/>
    <w:multiLevelType w:val="hybridMultilevel"/>
    <w:tmpl w:val="392CD570"/>
    <w:lvl w:ilvl="0" w:tplc="14D0C7FA">
      <w:start w:val="5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78F51AE8"/>
    <w:multiLevelType w:val="hybridMultilevel"/>
    <w:tmpl w:val="5492BBD2"/>
    <w:lvl w:ilvl="0" w:tplc="9DFC675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7AF422EB"/>
    <w:multiLevelType w:val="hybridMultilevel"/>
    <w:tmpl w:val="DD1297B6"/>
    <w:lvl w:ilvl="0" w:tplc="C0F6294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7D8C3F4A"/>
    <w:multiLevelType w:val="hybridMultilevel"/>
    <w:tmpl w:val="EDD232EA"/>
    <w:lvl w:ilvl="0" w:tplc="54A22446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24"/>
  </w:num>
  <w:num w:numId="4">
    <w:abstractNumId w:val="19"/>
  </w:num>
  <w:num w:numId="5">
    <w:abstractNumId w:val="25"/>
  </w:num>
  <w:num w:numId="6">
    <w:abstractNumId w:val="4"/>
  </w:num>
  <w:num w:numId="7">
    <w:abstractNumId w:val="0"/>
  </w:num>
  <w:num w:numId="8">
    <w:abstractNumId w:val="6"/>
  </w:num>
  <w:num w:numId="9">
    <w:abstractNumId w:val="22"/>
  </w:num>
  <w:num w:numId="10">
    <w:abstractNumId w:val="12"/>
  </w:num>
  <w:num w:numId="11">
    <w:abstractNumId w:val="10"/>
  </w:num>
  <w:num w:numId="12">
    <w:abstractNumId w:val="1"/>
  </w:num>
  <w:num w:numId="13">
    <w:abstractNumId w:val="9"/>
  </w:num>
  <w:num w:numId="14">
    <w:abstractNumId w:val="15"/>
  </w:num>
  <w:num w:numId="15">
    <w:abstractNumId w:val="20"/>
  </w:num>
  <w:num w:numId="16">
    <w:abstractNumId w:val="3"/>
  </w:num>
  <w:num w:numId="17">
    <w:abstractNumId w:val="5"/>
  </w:num>
  <w:num w:numId="18">
    <w:abstractNumId w:val="16"/>
  </w:num>
  <w:num w:numId="19">
    <w:abstractNumId w:val="14"/>
  </w:num>
  <w:num w:numId="20">
    <w:abstractNumId w:val="26"/>
  </w:num>
  <w:num w:numId="21">
    <w:abstractNumId w:val="13"/>
  </w:num>
  <w:num w:numId="22">
    <w:abstractNumId w:val="21"/>
  </w:num>
  <w:num w:numId="23">
    <w:abstractNumId w:val="11"/>
  </w:num>
  <w:num w:numId="24">
    <w:abstractNumId w:val="2"/>
  </w:num>
  <w:num w:numId="25">
    <w:abstractNumId w:val="17"/>
  </w:num>
  <w:num w:numId="26">
    <w:abstractNumId w:val="23"/>
  </w:num>
  <w:num w:numId="27">
    <w:abstractNumId w:val="1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A27"/>
    <w:rsid w:val="00000602"/>
    <w:rsid w:val="00001C7B"/>
    <w:rsid w:val="00006A45"/>
    <w:rsid w:val="00012BF9"/>
    <w:rsid w:val="00016F29"/>
    <w:rsid w:val="00022D4F"/>
    <w:rsid w:val="00022F02"/>
    <w:rsid w:val="0002400A"/>
    <w:rsid w:val="000262CC"/>
    <w:rsid w:val="00033463"/>
    <w:rsid w:val="0003566D"/>
    <w:rsid w:val="00035E84"/>
    <w:rsid w:val="00046B53"/>
    <w:rsid w:val="00053D2A"/>
    <w:rsid w:val="00056656"/>
    <w:rsid w:val="0006511A"/>
    <w:rsid w:val="00072214"/>
    <w:rsid w:val="000820FE"/>
    <w:rsid w:val="000828C6"/>
    <w:rsid w:val="00082A3C"/>
    <w:rsid w:val="00082AA3"/>
    <w:rsid w:val="00085625"/>
    <w:rsid w:val="00087E61"/>
    <w:rsid w:val="00090EFB"/>
    <w:rsid w:val="0009232F"/>
    <w:rsid w:val="00092C78"/>
    <w:rsid w:val="00093AF7"/>
    <w:rsid w:val="00096351"/>
    <w:rsid w:val="000A3F88"/>
    <w:rsid w:val="000A6934"/>
    <w:rsid w:val="000B3C62"/>
    <w:rsid w:val="000B511C"/>
    <w:rsid w:val="000D1372"/>
    <w:rsid w:val="000D5C0F"/>
    <w:rsid w:val="000E2BB4"/>
    <w:rsid w:val="000E3ABD"/>
    <w:rsid w:val="000E7854"/>
    <w:rsid w:val="000F00FA"/>
    <w:rsid w:val="000F481A"/>
    <w:rsid w:val="00104BF0"/>
    <w:rsid w:val="001130EA"/>
    <w:rsid w:val="001143CB"/>
    <w:rsid w:val="001166EB"/>
    <w:rsid w:val="00126706"/>
    <w:rsid w:val="00130D6B"/>
    <w:rsid w:val="00137BE9"/>
    <w:rsid w:val="00142E75"/>
    <w:rsid w:val="00145AE1"/>
    <w:rsid w:val="0014626B"/>
    <w:rsid w:val="00151CD3"/>
    <w:rsid w:val="00166FAF"/>
    <w:rsid w:val="00173074"/>
    <w:rsid w:val="00175FF3"/>
    <w:rsid w:val="00176810"/>
    <w:rsid w:val="00180C29"/>
    <w:rsid w:val="00182AD0"/>
    <w:rsid w:val="00187B02"/>
    <w:rsid w:val="00192DB1"/>
    <w:rsid w:val="00193356"/>
    <w:rsid w:val="00194FD5"/>
    <w:rsid w:val="001A00A8"/>
    <w:rsid w:val="001A2A4D"/>
    <w:rsid w:val="001A30DB"/>
    <w:rsid w:val="001A4E0A"/>
    <w:rsid w:val="001A66EC"/>
    <w:rsid w:val="001A71CA"/>
    <w:rsid w:val="001A7EDC"/>
    <w:rsid w:val="001B28AF"/>
    <w:rsid w:val="001C505F"/>
    <w:rsid w:val="001D23BA"/>
    <w:rsid w:val="001E130E"/>
    <w:rsid w:val="001E25BD"/>
    <w:rsid w:val="001F585A"/>
    <w:rsid w:val="002044E6"/>
    <w:rsid w:val="00204AAF"/>
    <w:rsid w:val="00205E17"/>
    <w:rsid w:val="00211D40"/>
    <w:rsid w:val="00215C70"/>
    <w:rsid w:val="0023201A"/>
    <w:rsid w:val="00232BAC"/>
    <w:rsid w:val="00244A27"/>
    <w:rsid w:val="0024768A"/>
    <w:rsid w:val="00250647"/>
    <w:rsid w:val="00251BCB"/>
    <w:rsid w:val="00266CF4"/>
    <w:rsid w:val="00267EC0"/>
    <w:rsid w:val="00273E9F"/>
    <w:rsid w:val="00280C18"/>
    <w:rsid w:val="0029227A"/>
    <w:rsid w:val="00297CC7"/>
    <w:rsid w:val="002A1E8C"/>
    <w:rsid w:val="002B08C8"/>
    <w:rsid w:val="002B78AC"/>
    <w:rsid w:val="002D0423"/>
    <w:rsid w:val="002D2918"/>
    <w:rsid w:val="002D58BB"/>
    <w:rsid w:val="002D61E1"/>
    <w:rsid w:val="002D67CB"/>
    <w:rsid w:val="002E0795"/>
    <w:rsid w:val="002E50BB"/>
    <w:rsid w:val="002F0205"/>
    <w:rsid w:val="002F31C8"/>
    <w:rsid w:val="002F3403"/>
    <w:rsid w:val="002F7FBF"/>
    <w:rsid w:val="00301D2A"/>
    <w:rsid w:val="003031F1"/>
    <w:rsid w:val="00306B69"/>
    <w:rsid w:val="00306F6B"/>
    <w:rsid w:val="00317142"/>
    <w:rsid w:val="00320F0F"/>
    <w:rsid w:val="00323190"/>
    <w:rsid w:val="003235FE"/>
    <w:rsid w:val="00326074"/>
    <w:rsid w:val="00326AC3"/>
    <w:rsid w:val="00334D3E"/>
    <w:rsid w:val="003422C9"/>
    <w:rsid w:val="00344F78"/>
    <w:rsid w:val="00345930"/>
    <w:rsid w:val="0034648D"/>
    <w:rsid w:val="00350B37"/>
    <w:rsid w:val="0035799C"/>
    <w:rsid w:val="00365E8C"/>
    <w:rsid w:val="00366F13"/>
    <w:rsid w:val="00371179"/>
    <w:rsid w:val="00372AF0"/>
    <w:rsid w:val="00372FFB"/>
    <w:rsid w:val="003812FF"/>
    <w:rsid w:val="003832F3"/>
    <w:rsid w:val="00383E3B"/>
    <w:rsid w:val="003922AF"/>
    <w:rsid w:val="00393213"/>
    <w:rsid w:val="00393737"/>
    <w:rsid w:val="00393F4A"/>
    <w:rsid w:val="00394CFB"/>
    <w:rsid w:val="003A33AB"/>
    <w:rsid w:val="003A6D5E"/>
    <w:rsid w:val="003B45F4"/>
    <w:rsid w:val="003C4A5E"/>
    <w:rsid w:val="003C7445"/>
    <w:rsid w:val="003D13C1"/>
    <w:rsid w:val="003D2376"/>
    <w:rsid w:val="003E1052"/>
    <w:rsid w:val="003E2204"/>
    <w:rsid w:val="003F4C25"/>
    <w:rsid w:val="00401F89"/>
    <w:rsid w:val="00403560"/>
    <w:rsid w:val="004115CD"/>
    <w:rsid w:val="004265A2"/>
    <w:rsid w:val="00426DB4"/>
    <w:rsid w:val="00427244"/>
    <w:rsid w:val="00432B69"/>
    <w:rsid w:val="00432F84"/>
    <w:rsid w:val="004332E2"/>
    <w:rsid w:val="00433E3A"/>
    <w:rsid w:val="00434890"/>
    <w:rsid w:val="00435160"/>
    <w:rsid w:val="0043743C"/>
    <w:rsid w:val="00444973"/>
    <w:rsid w:val="00445027"/>
    <w:rsid w:val="00456994"/>
    <w:rsid w:val="00456D07"/>
    <w:rsid w:val="00467DAE"/>
    <w:rsid w:val="00476D91"/>
    <w:rsid w:val="00485F57"/>
    <w:rsid w:val="004930FD"/>
    <w:rsid w:val="00493DFE"/>
    <w:rsid w:val="004957A5"/>
    <w:rsid w:val="004A692C"/>
    <w:rsid w:val="004B0236"/>
    <w:rsid w:val="004B12DC"/>
    <w:rsid w:val="004B1CAC"/>
    <w:rsid w:val="004B2AF1"/>
    <w:rsid w:val="004B6A94"/>
    <w:rsid w:val="004C753E"/>
    <w:rsid w:val="004C7DA8"/>
    <w:rsid w:val="004D0AD1"/>
    <w:rsid w:val="004D317A"/>
    <w:rsid w:val="004D378A"/>
    <w:rsid w:val="004D5CD1"/>
    <w:rsid w:val="004D643F"/>
    <w:rsid w:val="004E1C69"/>
    <w:rsid w:val="004E1CA5"/>
    <w:rsid w:val="004E2FBD"/>
    <w:rsid w:val="004E37E7"/>
    <w:rsid w:val="004F39E2"/>
    <w:rsid w:val="004F3EF9"/>
    <w:rsid w:val="004F74D1"/>
    <w:rsid w:val="005002D4"/>
    <w:rsid w:val="00525B9E"/>
    <w:rsid w:val="005303BD"/>
    <w:rsid w:val="00531361"/>
    <w:rsid w:val="00532F6D"/>
    <w:rsid w:val="00534376"/>
    <w:rsid w:val="005353EE"/>
    <w:rsid w:val="00535A0E"/>
    <w:rsid w:val="00535EA8"/>
    <w:rsid w:val="0053661F"/>
    <w:rsid w:val="0054327B"/>
    <w:rsid w:val="00543E63"/>
    <w:rsid w:val="00545CD2"/>
    <w:rsid w:val="00545E06"/>
    <w:rsid w:val="00552852"/>
    <w:rsid w:val="005556E8"/>
    <w:rsid w:val="005568C0"/>
    <w:rsid w:val="005630C2"/>
    <w:rsid w:val="00565E6B"/>
    <w:rsid w:val="00570217"/>
    <w:rsid w:val="005714A6"/>
    <w:rsid w:val="005719A9"/>
    <w:rsid w:val="00574574"/>
    <w:rsid w:val="0058196A"/>
    <w:rsid w:val="0058210F"/>
    <w:rsid w:val="00583CA3"/>
    <w:rsid w:val="00587B21"/>
    <w:rsid w:val="00590453"/>
    <w:rsid w:val="00594410"/>
    <w:rsid w:val="00596FAC"/>
    <w:rsid w:val="005975AB"/>
    <w:rsid w:val="005A18F2"/>
    <w:rsid w:val="005A494A"/>
    <w:rsid w:val="005A6AAB"/>
    <w:rsid w:val="005B0B12"/>
    <w:rsid w:val="005B4806"/>
    <w:rsid w:val="005C7D5D"/>
    <w:rsid w:val="005D1EC7"/>
    <w:rsid w:val="005E4977"/>
    <w:rsid w:val="005F10BE"/>
    <w:rsid w:val="005F2F72"/>
    <w:rsid w:val="005F5AC4"/>
    <w:rsid w:val="005F6D64"/>
    <w:rsid w:val="006001EA"/>
    <w:rsid w:val="006004E0"/>
    <w:rsid w:val="006007CE"/>
    <w:rsid w:val="00606F8A"/>
    <w:rsid w:val="00607522"/>
    <w:rsid w:val="006119EA"/>
    <w:rsid w:val="00614088"/>
    <w:rsid w:val="0062432C"/>
    <w:rsid w:val="00625477"/>
    <w:rsid w:val="00627999"/>
    <w:rsid w:val="00635C15"/>
    <w:rsid w:val="00645A7F"/>
    <w:rsid w:val="00650C24"/>
    <w:rsid w:val="006524F6"/>
    <w:rsid w:val="0065634E"/>
    <w:rsid w:val="00660BC2"/>
    <w:rsid w:val="00672E01"/>
    <w:rsid w:val="00676BCD"/>
    <w:rsid w:val="00683E13"/>
    <w:rsid w:val="00691568"/>
    <w:rsid w:val="006925B4"/>
    <w:rsid w:val="0069416A"/>
    <w:rsid w:val="00695874"/>
    <w:rsid w:val="00696A86"/>
    <w:rsid w:val="006A0A41"/>
    <w:rsid w:val="006A6740"/>
    <w:rsid w:val="006A7A7F"/>
    <w:rsid w:val="006A7CB4"/>
    <w:rsid w:val="006B7AB8"/>
    <w:rsid w:val="006C0E9D"/>
    <w:rsid w:val="006C600A"/>
    <w:rsid w:val="006C79E4"/>
    <w:rsid w:val="006D1305"/>
    <w:rsid w:val="006D247A"/>
    <w:rsid w:val="006D32F4"/>
    <w:rsid w:val="006D6816"/>
    <w:rsid w:val="006E1279"/>
    <w:rsid w:val="006E213A"/>
    <w:rsid w:val="006E2707"/>
    <w:rsid w:val="006E7737"/>
    <w:rsid w:val="006F0E60"/>
    <w:rsid w:val="006F4608"/>
    <w:rsid w:val="006F62C7"/>
    <w:rsid w:val="006F748D"/>
    <w:rsid w:val="006F7BF8"/>
    <w:rsid w:val="00700D02"/>
    <w:rsid w:val="00702C44"/>
    <w:rsid w:val="007042FD"/>
    <w:rsid w:val="00711A1F"/>
    <w:rsid w:val="007153C5"/>
    <w:rsid w:val="00717990"/>
    <w:rsid w:val="00721EAF"/>
    <w:rsid w:val="00730F68"/>
    <w:rsid w:val="00733671"/>
    <w:rsid w:val="007349DA"/>
    <w:rsid w:val="00734C06"/>
    <w:rsid w:val="00736202"/>
    <w:rsid w:val="00741643"/>
    <w:rsid w:val="0074287E"/>
    <w:rsid w:val="00744C4F"/>
    <w:rsid w:val="0075338B"/>
    <w:rsid w:val="00755573"/>
    <w:rsid w:val="00761F7B"/>
    <w:rsid w:val="007635EB"/>
    <w:rsid w:val="007650D5"/>
    <w:rsid w:val="007663D8"/>
    <w:rsid w:val="00766589"/>
    <w:rsid w:val="00772BF2"/>
    <w:rsid w:val="007829A6"/>
    <w:rsid w:val="00785C99"/>
    <w:rsid w:val="00793A43"/>
    <w:rsid w:val="007A18DD"/>
    <w:rsid w:val="007A2A35"/>
    <w:rsid w:val="007A3B8C"/>
    <w:rsid w:val="007B26D5"/>
    <w:rsid w:val="007C235E"/>
    <w:rsid w:val="007C5892"/>
    <w:rsid w:val="007C618C"/>
    <w:rsid w:val="007C6D0B"/>
    <w:rsid w:val="007C75EE"/>
    <w:rsid w:val="007D0198"/>
    <w:rsid w:val="007D26DB"/>
    <w:rsid w:val="007E2951"/>
    <w:rsid w:val="007E6162"/>
    <w:rsid w:val="007F06F2"/>
    <w:rsid w:val="007F4050"/>
    <w:rsid w:val="007F78F3"/>
    <w:rsid w:val="008040B5"/>
    <w:rsid w:val="00816ABB"/>
    <w:rsid w:val="00820C56"/>
    <w:rsid w:val="00824238"/>
    <w:rsid w:val="0082559B"/>
    <w:rsid w:val="008278E1"/>
    <w:rsid w:val="00836C70"/>
    <w:rsid w:val="0084337D"/>
    <w:rsid w:val="00844CF3"/>
    <w:rsid w:val="008509DB"/>
    <w:rsid w:val="008539D1"/>
    <w:rsid w:val="00861EE9"/>
    <w:rsid w:val="0086233E"/>
    <w:rsid w:val="0086420C"/>
    <w:rsid w:val="00865442"/>
    <w:rsid w:val="00867ABA"/>
    <w:rsid w:val="00873044"/>
    <w:rsid w:val="00883BC8"/>
    <w:rsid w:val="00894A26"/>
    <w:rsid w:val="00896607"/>
    <w:rsid w:val="008A0314"/>
    <w:rsid w:val="008B4B53"/>
    <w:rsid w:val="008B5431"/>
    <w:rsid w:val="008B6AC6"/>
    <w:rsid w:val="008C23B8"/>
    <w:rsid w:val="008C326B"/>
    <w:rsid w:val="008E1431"/>
    <w:rsid w:val="008E30CD"/>
    <w:rsid w:val="008E35D3"/>
    <w:rsid w:val="008E40BF"/>
    <w:rsid w:val="008E5C9B"/>
    <w:rsid w:val="008E723F"/>
    <w:rsid w:val="008F0FCD"/>
    <w:rsid w:val="008F2DFB"/>
    <w:rsid w:val="008F7A6F"/>
    <w:rsid w:val="0090054C"/>
    <w:rsid w:val="009015A8"/>
    <w:rsid w:val="009030CD"/>
    <w:rsid w:val="0091203B"/>
    <w:rsid w:val="00916A78"/>
    <w:rsid w:val="00916B58"/>
    <w:rsid w:val="00930C81"/>
    <w:rsid w:val="00933D98"/>
    <w:rsid w:val="00937647"/>
    <w:rsid w:val="009377C0"/>
    <w:rsid w:val="00947243"/>
    <w:rsid w:val="0095271B"/>
    <w:rsid w:val="00952A21"/>
    <w:rsid w:val="00956A3E"/>
    <w:rsid w:val="009576D2"/>
    <w:rsid w:val="00960BE4"/>
    <w:rsid w:val="009616A6"/>
    <w:rsid w:val="00962BD9"/>
    <w:rsid w:val="009655E1"/>
    <w:rsid w:val="00966639"/>
    <w:rsid w:val="00970511"/>
    <w:rsid w:val="00971690"/>
    <w:rsid w:val="00976C8D"/>
    <w:rsid w:val="00981CA5"/>
    <w:rsid w:val="009914EB"/>
    <w:rsid w:val="00991ECB"/>
    <w:rsid w:val="00993100"/>
    <w:rsid w:val="00995528"/>
    <w:rsid w:val="0099663B"/>
    <w:rsid w:val="009967F1"/>
    <w:rsid w:val="009976D8"/>
    <w:rsid w:val="009A18C6"/>
    <w:rsid w:val="009A2E0F"/>
    <w:rsid w:val="009A5443"/>
    <w:rsid w:val="009B0A91"/>
    <w:rsid w:val="009B29D3"/>
    <w:rsid w:val="009B2B87"/>
    <w:rsid w:val="009B60D7"/>
    <w:rsid w:val="009B7FA1"/>
    <w:rsid w:val="009C0404"/>
    <w:rsid w:val="009C1E78"/>
    <w:rsid w:val="009C40F7"/>
    <w:rsid w:val="009C59EE"/>
    <w:rsid w:val="009D05B2"/>
    <w:rsid w:val="009D67B3"/>
    <w:rsid w:val="009E1D87"/>
    <w:rsid w:val="009E4984"/>
    <w:rsid w:val="009F3FF1"/>
    <w:rsid w:val="00A160C8"/>
    <w:rsid w:val="00A175C1"/>
    <w:rsid w:val="00A21363"/>
    <w:rsid w:val="00A22D03"/>
    <w:rsid w:val="00A25678"/>
    <w:rsid w:val="00A33ED6"/>
    <w:rsid w:val="00A470D8"/>
    <w:rsid w:val="00A559AF"/>
    <w:rsid w:val="00A61E2F"/>
    <w:rsid w:val="00A6255F"/>
    <w:rsid w:val="00A664E7"/>
    <w:rsid w:val="00A673B4"/>
    <w:rsid w:val="00A705DB"/>
    <w:rsid w:val="00A72818"/>
    <w:rsid w:val="00A72B29"/>
    <w:rsid w:val="00A739CF"/>
    <w:rsid w:val="00A74848"/>
    <w:rsid w:val="00A74D79"/>
    <w:rsid w:val="00A81CD0"/>
    <w:rsid w:val="00A826EC"/>
    <w:rsid w:val="00A87BE1"/>
    <w:rsid w:val="00A9503E"/>
    <w:rsid w:val="00A9526D"/>
    <w:rsid w:val="00A96453"/>
    <w:rsid w:val="00AA0237"/>
    <w:rsid w:val="00AA2494"/>
    <w:rsid w:val="00AA29FD"/>
    <w:rsid w:val="00AA5FAE"/>
    <w:rsid w:val="00AA7D62"/>
    <w:rsid w:val="00AB51A6"/>
    <w:rsid w:val="00AB5DF2"/>
    <w:rsid w:val="00AC220F"/>
    <w:rsid w:val="00AC3C4C"/>
    <w:rsid w:val="00AC5E60"/>
    <w:rsid w:val="00AD08CF"/>
    <w:rsid w:val="00AD623F"/>
    <w:rsid w:val="00AE0264"/>
    <w:rsid w:val="00AE1D5B"/>
    <w:rsid w:val="00AE2B20"/>
    <w:rsid w:val="00AE302C"/>
    <w:rsid w:val="00AE455D"/>
    <w:rsid w:val="00AE4B0F"/>
    <w:rsid w:val="00AE4B84"/>
    <w:rsid w:val="00AE4FD6"/>
    <w:rsid w:val="00AF035A"/>
    <w:rsid w:val="00AF0395"/>
    <w:rsid w:val="00AF2E1C"/>
    <w:rsid w:val="00AF37A7"/>
    <w:rsid w:val="00B00D2E"/>
    <w:rsid w:val="00B021DB"/>
    <w:rsid w:val="00B0233E"/>
    <w:rsid w:val="00B129E3"/>
    <w:rsid w:val="00B12A82"/>
    <w:rsid w:val="00B232A0"/>
    <w:rsid w:val="00B2531B"/>
    <w:rsid w:val="00B2560B"/>
    <w:rsid w:val="00B259E6"/>
    <w:rsid w:val="00B27139"/>
    <w:rsid w:val="00B31A99"/>
    <w:rsid w:val="00B345F8"/>
    <w:rsid w:val="00B36D4E"/>
    <w:rsid w:val="00B51DA0"/>
    <w:rsid w:val="00B54BE3"/>
    <w:rsid w:val="00B57535"/>
    <w:rsid w:val="00B57998"/>
    <w:rsid w:val="00B63F95"/>
    <w:rsid w:val="00B7482C"/>
    <w:rsid w:val="00B82598"/>
    <w:rsid w:val="00B8331D"/>
    <w:rsid w:val="00B838B1"/>
    <w:rsid w:val="00B85FF1"/>
    <w:rsid w:val="00B86FFC"/>
    <w:rsid w:val="00B90E63"/>
    <w:rsid w:val="00B916CC"/>
    <w:rsid w:val="00B96CDF"/>
    <w:rsid w:val="00BA1AB8"/>
    <w:rsid w:val="00BC0648"/>
    <w:rsid w:val="00BC3FC4"/>
    <w:rsid w:val="00BD2838"/>
    <w:rsid w:val="00BD3174"/>
    <w:rsid w:val="00BD4328"/>
    <w:rsid w:val="00BD4466"/>
    <w:rsid w:val="00BD61F1"/>
    <w:rsid w:val="00BD72E7"/>
    <w:rsid w:val="00BD74D0"/>
    <w:rsid w:val="00BE0DCD"/>
    <w:rsid w:val="00BE14BC"/>
    <w:rsid w:val="00BE7852"/>
    <w:rsid w:val="00BF0B42"/>
    <w:rsid w:val="00BF128F"/>
    <w:rsid w:val="00BF6712"/>
    <w:rsid w:val="00C0533C"/>
    <w:rsid w:val="00C10A25"/>
    <w:rsid w:val="00C12D4B"/>
    <w:rsid w:val="00C142FF"/>
    <w:rsid w:val="00C14994"/>
    <w:rsid w:val="00C170EE"/>
    <w:rsid w:val="00C176EC"/>
    <w:rsid w:val="00C21B4A"/>
    <w:rsid w:val="00C224A6"/>
    <w:rsid w:val="00C23D46"/>
    <w:rsid w:val="00C25D94"/>
    <w:rsid w:val="00C3267F"/>
    <w:rsid w:val="00C33C2A"/>
    <w:rsid w:val="00C35A05"/>
    <w:rsid w:val="00C36900"/>
    <w:rsid w:val="00C373FC"/>
    <w:rsid w:val="00C42B7C"/>
    <w:rsid w:val="00C44420"/>
    <w:rsid w:val="00C46A10"/>
    <w:rsid w:val="00C5095B"/>
    <w:rsid w:val="00C55C20"/>
    <w:rsid w:val="00C628F1"/>
    <w:rsid w:val="00C6341D"/>
    <w:rsid w:val="00C63CF9"/>
    <w:rsid w:val="00C64AC3"/>
    <w:rsid w:val="00C70E64"/>
    <w:rsid w:val="00C729A4"/>
    <w:rsid w:val="00C7460D"/>
    <w:rsid w:val="00C75468"/>
    <w:rsid w:val="00C83FDD"/>
    <w:rsid w:val="00C90D72"/>
    <w:rsid w:val="00C92690"/>
    <w:rsid w:val="00C94735"/>
    <w:rsid w:val="00CA0FF2"/>
    <w:rsid w:val="00CA24C3"/>
    <w:rsid w:val="00CB1C38"/>
    <w:rsid w:val="00CB6D0F"/>
    <w:rsid w:val="00CC0FDE"/>
    <w:rsid w:val="00CD019B"/>
    <w:rsid w:val="00CD1487"/>
    <w:rsid w:val="00CD1989"/>
    <w:rsid w:val="00CD496C"/>
    <w:rsid w:val="00CD6771"/>
    <w:rsid w:val="00CE0E14"/>
    <w:rsid w:val="00CE1EC9"/>
    <w:rsid w:val="00CF0E46"/>
    <w:rsid w:val="00CF2A0B"/>
    <w:rsid w:val="00CF42C1"/>
    <w:rsid w:val="00D01BEA"/>
    <w:rsid w:val="00D057E4"/>
    <w:rsid w:val="00D07140"/>
    <w:rsid w:val="00D133FB"/>
    <w:rsid w:val="00D22101"/>
    <w:rsid w:val="00D25EEA"/>
    <w:rsid w:val="00D35581"/>
    <w:rsid w:val="00D46374"/>
    <w:rsid w:val="00D46602"/>
    <w:rsid w:val="00D467D9"/>
    <w:rsid w:val="00D46CA3"/>
    <w:rsid w:val="00D46D8A"/>
    <w:rsid w:val="00D46F20"/>
    <w:rsid w:val="00D50E8C"/>
    <w:rsid w:val="00D54C45"/>
    <w:rsid w:val="00D62AC9"/>
    <w:rsid w:val="00D664A8"/>
    <w:rsid w:val="00D674F1"/>
    <w:rsid w:val="00D72A9F"/>
    <w:rsid w:val="00D7362E"/>
    <w:rsid w:val="00D73ED6"/>
    <w:rsid w:val="00D74FBD"/>
    <w:rsid w:val="00D76326"/>
    <w:rsid w:val="00D774A4"/>
    <w:rsid w:val="00D871FB"/>
    <w:rsid w:val="00D90AAF"/>
    <w:rsid w:val="00D91156"/>
    <w:rsid w:val="00D92682"/>
    <w:rsid w:val="00D932B3"/>
    <w:rsid w:val="00D953C6"/>
    <w:rsid w:val="00D960B8"/>
    <w:rsid w:val="00DA016B"/>
    <w:rsid w:val="00DA2B2C"/>
    <w:rsid w:val="00DA40B3"/>
    <w:rsid w:val="00DA462F"/>
    <w:rsid w:val="00DA6A24"/>
    <w:rsid w:val="00DA78BA"/>
    <w:rsid w:val="00DB2ED0"/>
    <w:rsid w:val="00DC1BCF"/>
    <w:rsid w:val="00DC3DED"/>
    <w:rsid w:val="00DD06DC"/>
    <w:rsid w:val="00DE5ACD"/>
    <w:rsid w:val="00DE5F7D"/>
    <w:rsid w:val="00DF4F1F"/>
    <w:rsid w:val="00E0060A"/>
    <w:rsid w:val="00E0566C"/>
    <w:rsid w:val="00E07C5C"/>
    <w:rsid w:val="00E14363"/>
    <w:rsid w:val="00E15EC1"/>
    <w:rsid w:val="00E16AB6"/>
    <w:rsid w:val="00E20722"/>
    <w:rsid w:val="00E23540"/>
    <w:rsid w:val="00E237E5"/>
    <w:rsid w:val="00E25481"/>
    <w:rsid w:val="00E25EFC"/>
    <w:rsid w:val="00E26D0E"/>
    <w:rsid w:val="00E30B6F"/>
    <w:rsid w:val="00E30FC7"/>
    <w:rsid w:val="00E42D06"/>
    <w:rsid w:val="00E54270"/>
    <w:rsid w:val="00E563A4"/>
    <w:rsid w:val="00E56A3A"/>
    <w:rsid w:val="00E56DB1"/>
    <w:rsid w:val="00E631D2"/>
    <w:rsid w:val="00E80BCA"/>
    <w:rsid w:val="00E94E12"/>
    <w:rsid w:val="00EA0197"/>
    <w:rsid w:val="00EA203D"/>
    <w:rsid w:val="00EA2055"/>
    <w:rsid w:val="00EA34C1"/>
    <w:rsid w:val="00EB1919"/>
    <w:rsid w:val="00EB3416"/>
    <w:rsid w:val="00EB359C"/>
    <w:rsid w:val="00EC0A42"/>
    <w:rsid w:val="00EC7417"/>
    <w:rsid w:val="00ED2522"/>
    <w:rsid w:val="00ED51F5"/>
    <w:rsid w:val="00ED68EA"/>
    <w:rsid w:val="00EF22DD"/>
    <w:rsid w:val="00EF4351"/>
    <w:rsid w:val="00EF4DCA"/>
    <w:rsid w:val="00EF695C"/>
    <w:rsid w:val="00F005B6"/>
    <w:rsid w:val="00F032F1"/>
    <w:rsid w:val="00F038F2"/>
    <w:rsid w:val="00F10010"/>
    <w:rsid w:val="00F1009E"/>
    <w:rsid w:val="00F152CD"/>
    <w:rsid w:val="00F21417"/>
    <w:rsid w:val="00F2322C"/>
    <w:rsid w:val="00F26AB6"/>
    <w:rsid w:val="00F33F4A"/>
    <w:rsid w:val="00F37570"/>
    <w:rsid w:val="00F55A6F"/>
    <w:rsid w:val="00F55C09"/>
    <w:rsid w:val="00F577AE"/>
    <w:rsid w:val="00F7035A"/>
    <w:rsid w:val="00F743D6"/>
    <w:rsid w:val="00F7561D"/>
    <w:rsid w:val="00F76278"/>
    <w:rsid w:val="00F81364"/>
    <w:rsid w:val="00F826A3"/>
    <w:rsid w:val="00F858E4"/>
    <w:rsid w:val="00F904A0"/>
    <w:rsid w:val="00F951B6"/>
    <w:rsid w:val="00F96BE3"/>
    <w:rsid w:val="00F96F31"/>
    <w:rsid w:val="00FA7C6A"/>
    <w:rsid w:val="00FB1AC5"/>
    <w:rsid w:val="00FC132B"/>
    <w:rsid w:val="00FD0722"/>
    <w:rsid w:val="00FD3C59"/>
    <w:rsid w:val="00FD4774"/>
    <w:rsid w:val="00FD4AB5"/>
    <w:rsid w:val="00FE087B"/>
    <w:rsid w:val="00FE1451"/>
    <w:rsid w:val="00FE5AA3"/>
    <w:rsid w:val="00FF519F"/>
    <w:rsid w:val="00FF6E3B"/>
    <w:rsid w:val="00FF7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4A2A12"/>
  <w15:docId w15:val="{CF4DBFA0-0D65-47E7-AD34-639F9397D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92682"/>
    <w:rPr>
      <w:rFonts w:eastAsia="맑은 고딕"/>
    </w:rPr>
  </w:style>
  <w:style w:type="paragraph" w:styleId="1">
    <w:name w:val="heading 1"/>
    <w:basedOn w:val="a"/>
    <w:next w:val="a"/>
    <w:link w:val="1Char"/>
    <w:uiPriority w:val="9"/>
    <w:qFormat/>
    <w:rsid w:val="000820FE"/>
    <w:pPr>
      <w:pBdr>
        <w:top w:val="single" w:sz="24" w:space="0" w:color="E48312" w:themeColor="accent1"/>
        <w:left w:val="single" w:sz="24" w:space="0" w:color="E48312" w:themeColor="accent1"/>
        <w:bottom w:val="single" w:sz="24" w:space="0" w:color="E48312" w:themeColor="accent1"/>
        <w:right w:val="single" w:sz="24" w:space="0" w:color="E48312" w:themeColor="accent1"/>
      </w:pBdr>
      <w:shd w:val="clear" w:color="auto" w:fill="E48312" w:themeFill="accent1"/>
      <w:spacing w:after="0"/>
      <w:outlineLvl w:val="0"/>
    </w:pPr>
    <w:rPr>
      <w:b/>
      <w:caps/>
      <w:color w:val="FFFFFF" w:themeColor="background1"/>
      <w:spacing w:val="15"/>
      <w:sz w:val="28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20FE"/>
    <w:pPr>
      <w:pBdr>
        <w:top w:val="single" w:sz="24" w:space="0" w:color="FBE6CD" w:themeColor="accent1" w:themeTint="33"/>
        <w:left w:val="single" w:sz="24" w:space="0" w:color="FBE6CD" w:themeColor="accent1" w:themeTint="33"/>
        <w:bottom w:val="single" w:sz="24" w:space="0" w:color="FBE6CD" w:themeColor="accent1" w:themeTint="33"/>
        <w:right w:val="single" w:sz="24" w:space="0" w:color="FBE6CD" w:themeColor="accent1" w:themeTint="33"/>
      </w:pBdr>
      <w:shd w:val="clear" w:color="auto" w:fill="FBE6CD" w:themeFill="accent1" w:themeFillTint="33"/>
      <w:spacing w:after="0"/>
      <w:outlineLvl w:val="1"/>
    </w:pPr>
    <w:rPr>
      <w:b/>
      <w:caps/>
      <w:spacing w:val="15"/>
      <w:sz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36202"/>
    <w:pPr>
      <w:pBdr>
        <w:top w:val="single" w:sz="6" w:space="2" w:color="E48312" w:themeColor="accent1"/>
      </w:pBdr>
      <w:spacing w:before="300" w:after="0"/>
      <w:outlineLvl w:val="2"/>
    </w:pPr>
    <w:rPr>
      <w:caps/>
      <w:color w:val="714109" w:themeColor="accent1" w:themeShade="7F"/>
      <w:spacing w:val="15"/>
      <w:sz w:val="24"/>
    </w:rPr>
  </w:style>
  <w:style w:type="paragraph" w:styleId="4">
    <w:name w:val="heading 4"/>
    <w:basedOn w:val="a"/>
    <w:next w:val="a"/>
    <w:link w:val="4Char"/>
    <w:uiPriority w:val="9"/>
    <w:unhideWhenUsed/>
    <w:qFormat/>
    <w:rsid w:val="00700D02"/>
    <w:pPr>
      <w:pBdr>
        <w:top w:val="dotted" w:sz="6" w:space="2" w:color="E48312" w:themeColor="accent1"/>
      </w:pBdr>
      <w:spacing w:before="200" w:after="0"/>
      <w:outlineLvl w:val="3"/>
    </w:pPr>
    <w:rPr>
      <w:caps/>
      <w:color w:val="AA610D" w:themeColor="accent1" w:themeShade="BF"/>
      <w:spacing w:val="1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00D02"/>
    <w:pPr>
      <w:pBdr>
        <w:bottom w:val="single" w:sz="6" w:space="1" w:color="E48312" w:themeColor="accent1"/>
      </w:pBdr>
      <w:spacing w:before="200" w:after="0"/>
      <w:outlineLvl w:val="4"/>
    </w:pPr>
    <w:rPr>
      <w:caps/>
      <w:color w:val="AA610D" w:themeColor="accent1" w:themeShade="BF"/>
      <w:spacing w:val="1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700D02"/>
    <w:pPr>
      <w:pBdr>
        <w:bottom w:val="dotted" w:sz="6" w:space="1" w:color="E48312" w:themeColor="accent1"/>
      </w:pBdr>
      <w:spacing w:before="200" w:after="0"/>
      <w:outlineLvl w:val="5"/>
    </w:pPr>
    <w:rPr>
      <w:caps/>
      <w:color w:val="AA610D" w:themeColor="accent1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00D02"/>
    <w:pPr>
      <w:spacing w:before="200" w:after="0"/>
      <w:outlineLvl w:val="6"/>
    </w:pPr>
    <w:rPr>
      <w:caps/>
      <w:color w:val="AA610D" w:themeColor="accent1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00D0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00D0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0820FE"/>
    <w:rPr>
      <w:rFonts w:eastAsia="맑은 고딕"/>
      <w:b/>
      <w:caps/>
      <w:color w:val="FFFFFF" w:themeColor="background1"/>
      <w:spacing w:val="15"/>
      <w:sz w:val="28"/>
      <w:szCs w:val="22"/>
      <w:shd w:val="clear" w:color="auto" w:fill="E48312" w:themeFill="accent1"/>
    </w:rPr>
  </w:style>
  <w:style w:type="character" w:customStyle="1" w:styleId="2Char">
    <w:name w:val="제목 2 Char"/>
    <w:basedOn w:val="a0"/>
    <w:link w:val="2"/>
    <w:uiPriority w:val="9"/>
    <w:rsid w:val="000820FE"/>
    <w:rPr>
      <w:rFonts w:eastAsia="맑은 고딕"/>
      <w:b/>
      <w:caps/>
      <w:spacing w:val="15"/>
      <w:sz w:val="24"/>
      <w:shd w:val="clear" w:color="auto" w:fill="FBE6CD" w:themeFill="accent1" w:themeFillTint="33"/>
    </w:rPr>
  </w:style>
  <w:style w:type="character" w:customStyle="1" w:styleId="3Char">
    <w:name w:val="제목 3 Char"/>
    <w:basedOn w:val="a0"/>
    <w:link w:val="3"/>
    <w:uiPriority w:val="9"/>
    <w:rsid w:val="00736202"/>
    <w:rPr>
      <w:rFonts w:eastAsia="맑은 고딕"/>
      <w:caps/>
      <w:color w:val="714109" w:themeColor="accent1" w:themeShade="7F"/>
      <w:spacing w:val="15"/>
      <w:sz w:val="24"/>
    </w:rPr>
  </w:style>
  <w:style w:type="character" w:customStyle="1" w:styleId="4Char">
    <w:name w:val="제목 4 Char"/>
    <w:basedOn w:val="a0"/>
    <w:link w:val="4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5Char">
    <w:name w:val="제목 5 Char"/>
    <w:basedOn w:val="a0"/>
    <w:link w:val="5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6Char">
    <w:name w:val="제목 6 Char"/>
    <w:basedOn w:val="a0"/>
    <w:link w:val="6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7Char">
    <w:name w:val="제목 7 Char"/>
    <w:basedOn w:val="a0"/>
    <w:link w:val="7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8Char">
    <w:name w:val="제목 8 Char"/>
    <w:basedOn w:val="a0"/>
    <w:link w:val="8"/>
    <w:uiPriority w:val="9"/>
    <w:semiHidden/>
    <w:rsid w:val="00700D02"/>
    <w:rPr>
      <w:caps/>
      <w:spacing w:val="10"/>
      <w:sz w:val="18"/>
      <w:szCs w:val="18"/>
    </w:rPr>
  </w:style>
  <w:style w:type="character" w:customStyle="1" w:styleId="9Char">
    <w:name w:val="제목 9 Char"/>
    <w:basedOn w:val="a0"/>
    <w:link w:val="9"/>
    <w:uiPriority w:val="9"/>
    <w:semiHidden/>
    <w:rsid w:val="00700D02"/>
    <w:rPr>
      <w:i/>
      <w:iCs/>
      <w:caps/>
      <w:spacing w:val="10"/>
      <w:sz w:val="18"/>
      <w:szCs w:val="18"/>
    </w:rPr>
  </w:style>
  <w:style w:type="paragraph" w:styleId="a3">
    <w:name w:val="Title"/>
    <w:basedOn w:val="a"/>
    <w:next w:val="a"/>
    <w:link w:val="Char"/>
    <w:uiPriority w:val="10"/>
    <w:qFormat/>
    <w:rsid w:val="00700D02"/>
    <w:pPr>
      <w:spacing w:before="0" w:after="0"/>
    </w:pPr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character" w:customStyle="1" w:styleId="Char">
    <w:name w:val="제목 Char"/>
    <w:basedOn w:val="a0"/>
    <w:link w:val="a3"/>
    <w:uiPriority w:val="10"/>
    <w:rsid w:val="00700D02"/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paragraph" w:customStyle="1" w:styleId="a4">
    <w:name w:val="부제목"/>
    <w:basedOn w:val="a"/>
    <w:next w:val="a"/>
    <w:link w:val="a5"/>
    <w:uiPriority w:val="11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a5">
    <w:name w:val="부제목 문자"/>
    <w:basedOn w:val="a0"/>
    <w:link w:val="a4"/>
    <w:uiPriority w:val="11"/>
    <w:rPr>
      <w:color w:val="5A5A5A" w:themeColor="text1" w:themeTint="A5"/>
      <w:spacing w:val="10"/>
    </w:rPr>
  </w:style>
  <w:style w:type="character" w:styleId="a6">
    <w:name w:val="Subtle Emphasis"/>
    <w:uiPriority w:val="19"/>
    <w:qFormat/>
    <w:rsid w:val="00700D02"/>
    <w:rPr>
      <w:i/>
      <w:iCs/>
      <w:color w:val="714109" w:themeColor="accent1" w:themeShade="7F"/>
    </w:rPr>
  </w:style>
  <w:style w:type="character" w:styleId="a7">
    <w:name w:val="Emphasis"/>
    <w:uiPriority w:val="20"/>
    <w:qFormat/>
    <w:rsid w:val="00700D02"/>
    <w:rPr>
      <w:caps/>
      <w:color w:val="714109" w:themeColor="accent1" w:themeShade="7F"/>
      <w:spacing w:val="5"/>
    </w:rPr>
  </w:style>
  <w:style w:type="character" w:styleId="a8">
    <w:name w:val="Intense Emphasis"/>
    <w:uiPriority w:val="21"/>
    <w:qFormat/>
    <w:rsid w:val="00700D02"/>
    <w:rPr>
      <w:b/>
      <w:bCs/>
      <w:caps/>
      <w:color w:val="714109" w:themeColor="accent1" w:themeShade="7F"/>
      <w:spacing w:val="10"/>
    </w:rPr>
  </w:style>
  <w:style w:type="character" w:styleId="a9">
    <w:name w:val="Strong"/>
    <w:uiPriority w:val="22"/>
    <w:qFormat/>
    <w:rsid w:val="00700D02"/>
    <w:rPr>
      <w:b/>
      <w:bCs/>
    </w:rPr>
  </w:style>
  <w:style w:type="paragraph" w:styleId="aa">
    <w:name w:val="Quote"/>
    <w:basedOn w:val="a"/>
    <w:next w:val="a"/>
    <w:link w:val="Char0"/>
    <w:uiPriority w:val="29"/>
    <w:qFormat/>
    <w:rsid w:val="00700D02"/>
    <w:rPr>
      <w:i/>
      <w:iCs/>
      <w:sz w:val="24"/>
      <w:szCs w:val="24"/>
    </w:rPr>
  </w:style>
  <w:style w:type="character" w:customStyle="1" w:styleId="Char0">
    <w:name w:val="인용 Char"/>
    <w:basedOn w:val="a0"/>
    <w:link w:val="aa"/>
    <w:uiPriority w:val="29"/>
    <w:rsid w:val="00700D02"/>
    <w:rPr>
      <w:i/>
      <w:iCs/>
      <w:sz w:val="24"/>
      <w:szCs w:val="24"/>
    </w:rPr>
  </w:style>
  <w:style w:type="paragraph" w:styleId="ab">
    <w:name w:val="Intense Quote"/>
    <w:basedOn w:val="a"/>
    <w:next w:val="a"/>
    <w:link w:val="Char1"/>
    <w:uiPriority w:val="30"/>
    <w:qFormat/>
    <w:rsid w:val="00700D02"/>
    <w:pPr>
      <w:spacing w:before="240" w:after="240" w:line="240" w:lineRule="auto"/>
      <w:ind w:left="1080" w:right="1080"/>
      <w:jc w:val="center"/>
    </w:pPr>
    <w:rPr>
      <w:color w:val="E48312" w:themeColor="accent1"/>
      <w:sz w:val="24"/>
      <w:szCs w:val="24"/>
    </w:rPr>
  </w:style>
  <w:style w:type="character" w:customStyle="1" w:styleId="Char1">
    <w:name w:val="강한 인용 Char"/>
    <w:basedOn w:val="a0"/>
    <w:link w:val="ab"/>
    <w:uiPriority w:val="30"/>
    <w:rsid w:val="00700D02"/>
    <w:rPr>
      <w:color w:val="E48312" w:themeColor="accent1"/>
      <w:sz w:val="24"/>
      <w:szCs w:val="24"/>
    </w:rPr>
  </w:style>
  <w:style w:type="character" w:styleId="ac">
    <w:name w:val="Subtle Reference"/>
    <w:uiPriority w:val="31"/>
    <w:qFormat/>
    <w:rsid w:val="00700D02"/>
    <w:rPr>
      <w:b/>
      <w:bCs/>
      <w:color w:val="E48312" w:themeColor="accent1"/>
    </w:rPr>
  </w:style>
  <w:style w:type="character" w:styleId="ad">
    <w:name w:val="Intense Reference"/>
    <w:uiPriority w:val="32"/>
    <w:qFormat/>
    <w:rsid w:val="00700D02"/>
    <w:rPr>
      <w:b/>
      <w:bCs/>
      <w:i/>
      <w:iCs/>
      <w:caps/>
      <w:color w:val="E48312" w:themeColor="accent1"/>
    </w:rPr>
  </w:style>
  <w:style w:type="character" w:styleId="ae">
    <w:name w:val="Book Title"/>
    <w:uiPriority w:val="33"/>
    <w:qFormat/>
    <w:rsid w:val="00700D02"/>
    <w:rPr>
      <w:b/>
      <w:bCs/>
      <w:i/>
      <w:iCs/>
      <w:spacing w:val="0"/>
    </w:rPr>
  </w:style>
  <w:style w:type="paragraph" w:customStyle="1" w:styleId="af">
    <w:name w:val="설명"/>
    <w:basedOn w:val="a"/>
    <w:next w:val="a"/>
    <w:uiPriority w:val="35"/>
    <w:semiHidden/>
    <w:unhideWhenUsed/>
    <w:pPr>
      <w:spacing w:line="240" w:lineRule="auto"/>
    </w:pPr>
    <w:rPr>
      <w:i/>
      <w:iCs/>
      <w:color w:val="637052" w:themeColor="text2"/>
      <w:sz w:val="18"/>
      <w:szCs w:val="18"/>
    </w:rPr>
  </w:style>
  <w:style w:type="paragraph" w:customStyle="1" w:styleId="af0">
    <w:name w:val="목차 제목"/>
    <w:basedOn w:val="1"/>
    <w:next w:val="a"/>
    <w:uiPriority w:val="39"/>
    <w:semiHidden/>
    <w:unhideWhenUsed/>
    <w:pPr>
      <w:outlineLvl w:val="9"/>
    </w:pPr>
  </w:style>
  <w:style w:type="paragraph" w:styleId="af1">
    <w:name w:val="No Spacing"/>
    <w:link w:val="Char2"/>
    <w:uiPriority w:val="1"/>
    <w:qFormat/>
    <w:rsid w:val="00700D02"/>
    <w:pPr>
      <w:spacing w:after="0" w:line="240" w:lineRule="auto"/>
    </w:pPr>
  </w:style>
  <w:style w:type="character" w:customStyle="1" w:styleId="Char2">
    <w:name w:val="간격 없음 Char"/>
    <w:basedOn w:val="a0"/>
    <w:link w:val="af1"/>
    <w:uiPriority w:val="1"/>
    <w:rsid w:val="00244A27"/>
  </w:style>
  <w:style w:type="paragraph" w:styleId="af2">
    <w:name w:val="List Paragraph"/>
    <w:basedOn w:val="a"/>
    <w:uiPriority w:val="34"/>
    <w:qFormat/>
    <w:pPr>
      <w:ind w:leftChars="400" w:left="800"/>
    </w:pPr>
  </w:style>
  <w:style w:type="paragraph" w:styleId="af3">
    <w:name w:val="Subtitle"/>
    <w:basedOn w:val="a"/>
    <w:next w:val="a"/>
    <w:link w:val="Char3"/>
    <w:uiPriority w:val="11"/>
    <w:qFormat/>
    <w:rsid w:val="00700D0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Char3">
    <w:name w:val="부제 Char"/>
    <w:basedOn w:val="a0"/>
    <w:link w:val="af3"/>
    <w:uiPriority w:val="11"/>
    <w:rsid w:val="00700D02"/>
    <w:rPr>
      <w:caps/>
      <w:color w:val="595959" w:themeColor="text1" w:themeTint="A6"/>
      <w:spacing w:val="10"/>
      <w:sz w:val="21"/>
      <w:szCs w:val="21"/>
    </w:rPr>
  </w:style>
  <w:style w:type="paragraph" w:styleId="af4">
    <w:name w:val="caption"/>
    <w:basedOn w:val="a"/>
    <w:next w:val="a"/>
    <w:uiPriority w:val="35"/>
    <w:semiHidden/>
    <w:unhideWhenUsed/>
    <w:qFormat/>
    <w:rsid w:val="00700D02"/>
    <w:rPr>
      <w:b/>
      <w:bCs/>
      <w:color w:val="AA610D" w:themeColor="accent1" w:themeShade="BF"/>
      <w:sz w:val="16"/>
      <w:szCs w:val="16"/>
    </w:rPr>
  </w:style>
  <w:style w:type="paragraph" w:styleId="TOC">
    <w:name w:val="TOC Heading"/>
    <w:basedOn w:val="1"/>
    <w:next w:val="a"/>
    <w:uiPriority w:val="39"/>
    <w:unhideWhenUsed/>
    <w:qFormat/>
    <w:rsid w:val="00700D02"/>
    <w:pPr>
      <w:outlineLvl w:val="9"/>
    </w:pPr>
  </w:style>
  <w:style w:type="paragraph" w:styleId="af5">
    <w:name w:val="header"/>
    <w:basedOn w:val="a"/>
    <w:link w:val="Char4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머리글 Char"/>
    <w:basedOn w:val="a0"/>
    <w:link w:val="af5"/>
    <w:uiPriority w:val="99"/>
    <w:rsid w:val="00244A27"/>
  </w:style>
  <w:style w:type="paragraph" w:styleId="af6">
    <w:name w:val="footer"/>
    <w:basedOn w:val="a"/>
    <w:link w:val="Char5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5">
    <w:name w:val="바닥글 Char"/>
    <w:basedOn w:val="a0"/>
    <w:link w:val="af6"/>
    <w:uiPriority w:val="99"/>
    <w:rsid w:val="00244A27"/>
  </w:style>
  <w:style w:type="character" w:styleId="af7">
    <w:name w:val="annotation reference"/>
    <w:basedOn w:val="a0"/>
    <w:uiPriority w:val="99"/>
    <w:semiHidden/>
    <w:unhideWhenUsed/>
    <w:rsid w:val="00836C70"/>
    <w:rPr>
      <w:sz w:val="18"/>
      <w:szCs w:val="18"/>
    </w:rPr>
  </w:style>
  <w:style w:type="paragraph" w:styleId="af8">
    <w:name w:val="annotation text"/>
    <w:basedOn w:val="a"/>
    <w:link w:val="Char6"/>
    <w:uiPriority w:val="99"/>
    <w:semiHidden/>
    <w:unhideWhenUsed/>
    <w:rsid w:val="00836C70"/>
  </w:style>
  <w:style w:type="character" w:customStyle="1" w:styleId="Char6">
    <w:name w:val="메모 텍스트 Char"/>
    <w:basedOn w:val="a0"/>
    <w:link w:val="af8"/>
    <w:uiPriority w:val="99"/>
    <w:semiHidden/>
    <w:rsid w:val="00836C70"/>
  </w:style>
  <w:style w:type="paragraph" w:styleId="af9">
    <w:name w:val="annotation subject"/>
    <w:basedOn w:val="af8"/>
    <w:next w:val="af8"/>
    <w:link w:val="Char7"/>
    <w:uiPriority w:val="99"/>
    <w:semiHidden/>
    <w:unhideWhenUsed/>
    <w:rsid w:val="00836C70"/>
    <w:rPr>
      <w:b/>
      <w:bCs/>
    </w:rPr>
  </w:style>
  <w:style w:type="character" w:customStyle="1" w:styleId="Char7">
    <w:name w:val="메모 주제 Char"/>
    <w:basedOn w:val="Char6"/>
    <w:link w:val="af9"/>
    <w:uiPriority w:val="99"/>
    <w:semiHidden/>
    <w:rsid w:val="00836C70"/>
    <w:rPr>
      <w:b/>
      <w:bCs/>
    </w:rPr>
  </w:style>
  <w:style w:type="paragraph" w:styleId="afa">
    <w:name w:val="Balloon Text"/>
    <w:basedOn w:val="a"/>
    <w:link w:val="Char8"/>
    <w:uiPriority w:val="99"/>
    <w:semiHidden/>
    <w:unhideWhenUsed/>
    <w:rsid w:val="00836C7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8">
    <w:name w:val="풍선 도움말 텍스트 Char"/>
    <w:basedOn w:val="a0"/>
    <w:link w:val="afa"/>
    <w:uiPriority w:val="99"/>
    <w:semiHidden/>
    <w:rsid w:val="00836C70"/>
    <w:rPr>
      <w:rFonts w:asciiTheme="majorHAnsi" w:eastAsiaTheme="majorEastAsia" w:hAnsiTheme="majorHAnsi" w:cstheme="majorBidi"/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rsid w:val="00836C70"/>
  </w:style>
  <w:style w:type="character" w:styleId="afb">
    <w:name w:val="Hyperlink"/>
    <w:basedOn w:val="a0"/>
    <w:uiPriority w:val="99"/>
    <w:unhideWhenUsed/>
    <w:rsid w:val="00836C70"/>
    <w:rPr>
      <w:color w:val="2998E3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qFormat/>
    <w:rsid w:val="000820FE"/>
    <w:pPr>
      <w:ind w:leftChars="200" w:left="425"/>
    </w:pPr>
  </w:style>
  <w:style w:type="paragraph" w:styleId="30">
    <w:name w:val="toc 3"/>
    <w:basedOn w:val="a"/>
    <w:next w:val="a"/>
    <w:autoRedefine/>
    <w:uiPriority w:val="39"/>
    <w:unhideWhenUsed/>
    <w:qFormat/>
    <w:rsid w:val="00736202"/>
    <w:pPr>
      <w:ind w:leftChars="400" w:left="850"/>
    </w:pPr>
  </w:style>
  <w:style w:type="paragraph" w:styleId="40">
    <w:name w:val="toc 4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600" w:left="1275"/>
      <w:jc w:val="both"/>
    </w:pPr>
    <w:rPr>
      <w:rFonts w:eastAsiaTheme="minorEastAsia"/>
      <w:kern w:val="2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800" w:left="1700"/>
      <w:jc w:val="both"/>
    </w:pPr>
    <w:rPr>
      <w:rFonts w:eastAsiaTheme="minorEastAsia"/>
      <w:kern w:val="2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000" w:left="2125"/>
      <w:jc w:val="both"/>
    </w:pPr>
    <w:rPr>
      <w:rFonts w:eastAsiaTheme="minorEastAsia"/>
      <w:kern w:val="2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200" w:left="2550"/>
      <w:jc w:val="both"/>
    </w:pPr>
    <w:rPr>
      <w:rFonts w:eastAsiaTheme="minorEastAsia"/>
      <w:kern w:val="2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400" w:left="2975"/>
      <w:jc w:val="both"/>
    </w:pPr>
    <w:rPr>
      <w:rFonts w:eastAsiaTheme="minorEastAsia"/>
      <w:kern w:val="2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600" w:left="3400"/>
      <w:jc w:val="both"/>
    </w:pPr>
    <w:rPr>
      <w:rFonts w:eastAsiaTheme="minorEastAsia"/>
      <w:kern w:val="2"/>
      <w:szCs w:val="22"/>
    </w:rPr>
  </w:style>
  <w:style w:type="paragraph" w:styleId="afc">
    <w:name w:val="Normal (Web)"/>
    <w:basedOn w:val="a"/>
    <w:uiPriority w:val="99"/>
    <w:semiHidden/>
    <w:unhideWhenUsed/>
    <w:rsid w:val="00142E75"/>
    <w:pPr>
      <w:spacing w:beforeAutospacing="1" w:after="100" w:afterAutospacing="1" w:line="240" w:lineRule="auto"/>
    </w:pPr>
    <w:rPr>
      <w:rFonts w:ascii="굴림" w:eastAsia="굴림" w:hAnsi="굴림" w:cs="굴림"/>
      <w:sz w:val="24"/>
      <w:szCs w:val="24"/>
    </w:rPr>
  </w:style>
  <w:style w:type="character" w:customStyle="1" w:styleId="Char9">
    <w:name w:val="날짜 Char"/>
    <w:basedOn w:val="a0"/>
    <w:link w:val="afd"/>
    <w:uiPriority w:val="99"/>
    <w:semiHidden/>
    <w:rsid w:val="00142E75"/>
    <w:rPr>
      <w:rFonts w:eastAsia="맑은 고딕"/>
    </w:rPr>
  </w:style>
  <w:style w:type="paragraph" w:styleId="afd">
    <w:name w:val="Date"/>
    <w:basedOn w:val="a"/>
    <w:next w:val="a"/>
    <w:link w:val="Char9"/>
    <w:uiPriority w:val="99"/>
    <w:semiHidden/>
    <w:unhideWhenUsed/>
    <w:rsid w:val="00142E75"/>
  </w:style>
  <w:style w:type="table" w:styleId="afe">
    <w:name w:val="Table Grid"/>
    <w:basedOn w:val="a1"/>
    <w:uiPriority w:val="39"/>
    <w:rsid w:val="00976C8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09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1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63" Type="http://schemas.openxmlformats.org/officeDocument/2006/relationships/image" Target="media/image49.gif"/><Relationship Id="rId84" Type="http://schemas.openxmlformats.org/officeDocument/2006/relationships/image" Target="media/image70.png"/><Relationship Id="rId138" Type="http://schemas.openxmlformats.org/officeDocument/2006/relationships/image" Target="media/image122.png"/><Relationship Id="rId159" Type="http://schemas.openxmlformats.org/officeDocument/2006/relationships/image" Target="media/image143.png"/><Relationship Id="rId170" Type="http://schemas.openxmlformats.org/officeDocument/2006/relationships/image" Target="media/image153.png"/><Relationship Id="rId191" Type="http://schemas.openxmlformats.org/officeDocument/2006/relationships/image" Target="media/image174.png"/><Relationship Id="rId205" Type="http://schemas.openxmlformats.org/officeDocument/2006/relationships/image" Target="media/image188.PNG"/><Relationship Id="rId226" Type="http://schemas.openxmlformats.org/officeDocument/2006/relationships/image" Target="media/image209.png"/><Relationship Id="rId247" Type="http://schemas.openxmlformats.org/officeDocument/2006/relationships/image" Target="media/image229.png"/><Relationship Id="rId107" Type="http://schemas.openxmlformats.org/officeDocument/2006/relationships/image" Target="media/image92.png"/><Relationship Id="rId268" Type="http://schemas.openxmlformats.org/officeDocument/2006/relationships/image" Target="media/image251.png"/><Relationship Id="rId11" Type="http://schemas.openxmlformats.org/officeDocument/2006/relationships/image" Target="media/image2.png"/><Relationship Id="rId32" Type="http://schemas.openxmlformats.org/officeDocument/2006/relationships/image" Target="media/image19.png"/><Relationship Id="rId53" Type="http://schemas.openxmlformats.org/officeDocument/2006/relationships/image" Target="media/image39.png"/><Relationship Id="rId74" Type="http://schemas.openxmlformats.org/officeDocument/2006/relationships/image" Target="media/image60.png"/><Relationship Id="rId128" Type="http://schemas.openxmlformats.org/officeDocument/2006/relationships/image" Target="media/image112.png"/><Relationship Id="rId149" Type="http://schemas.openxmlformats.org/officeDocument/2006/relationships/image" Target="media/image133.png"/><Relationship Id="rId5" Type="http://schemas.openxmlformats.org/officeDocument/2006/relationships/styles" Target="styles.xml"/><Relationship Id="rId95" Type="http://schemas.openxmlformats.org/officeDocument/2006/relationships/image" Target="media/image81.png"/><Relationship Id="rId160" Type="http://schemas.openxmlformats.org/officeDocument/2006/relationships/image" Target="media/image142.PNG"/><Relationship Id="rId181" Type="http://schemas.openxmlformats.org/officeDocument/2006/relationships/image" Target="media/image164.png"/><Relationship Id="rId216" Type="http://schemas.openxmlformats.org/officeDocument/2006/relationships/image" Target="media/image199.PNG"/><Relationship Id="rId237" Type="http://schemas.openxmlformats.org/officeDocument/2006/relationships/image" Target="media/image220.png"/><Relationship Id="rId258" Type="http://schemas.openxmlformats.org/officeDocument/2006/relationships/image" Target="media/image241.png"/><Relationship Id="rId22" Type="http://schemas.openxmlformats.org/officeDocument/2006/relationships/image" Target="media/image9.png"/><Relationship Id="rId43" Type="http://schemas.openxmlformats.org/officeDocument/2006/relationships/image" Target="media/image30.png"/><Relationship Id="rId64" Type="http://schemas.openxmlformats.org/officeDocument/2006/relationships/image" Target="media/image50.png"/><Relationship Id="rId118" Type="http://schemas.openxmlformats.org/officeDocument/2006/relationships/image" Target="media/image102.png"/><Relationship Id="rId139" Type="http://schemas.openxmlformats.org/officeDocument/2006/relationships/image" Target="media/image123.PNG"/><Relationship Id="rId85" Type="http://schemas.openxmlformats.org/officeDocument/2006/relationships/image" Target="media/image71.png"/><Relationship Id="rId150" Type="http://schemas.openxmlformats.org/officeDocument/2006/relationships/image" Target="media/image132.png"/><Relationship Id="rId171" Type="http://schemas.openxmlformats.org/officeDocument/2006/relationships/image" Target="media/image155.png"/><Relationship Id="rId192" Type="http://schemas.openxmlformats.org/officeDocument/2006/relationships/image" Target="media/image175.png"/><Relationship Id="rId206" Type="http://schemas.openxmlformats.org/officeDocument/2006/relationships/image" Target="media/image189.png"/><Relationship Id="rId227" Type="http://schemas.openxmlformats.org/officeDocument/2006/relationships/image" Target="media/image211.png"/><Relationship Id="rId248" Type="http://schemas.openxmlformats.org/officeDocument/2006/relationships/image" Target="media/image232.png"/><Relationship Id="rId269" Type="http://schemas.openxmlformats.org/officeDocument/2006/relationships/footer" Target="footer4.xml"/><Relationship Id="rId12" Type="http://schemas.openxmlformats.org/officeDocument/2006/relationships/image" Target="media/image3.png"/><Relationship Id="rId33" Type="http://schemas.openxmlformats.org/officeDocument/2006/relationships/image" Target="media/image20.png"/><Relationship Id="rId108" Type="http://schemas.openxmlformats.org/officeDocument/2006/relationships/image" Target="media/image93.png"/><Relationship Id="rId129" Type="http://schemas.openxmlformats.org/officeDocument/2006/relationships/image" Target="media/image113.PNG"/><Relationship Id="rId54" Type="http://schemas.openxmlformats.org/officeDocument/2006/relationships/image" Target="media/image40.png"/><Relationship Id="rId75" Type="http://schemas.openxmlformats.org/officeDocument/2006/relationships/image" Target="media/image61.png"/><Relationship Id="rId96" Type="http://schemas.openxmlformats.org/officeDocument/2006/relationships/image" Target="media/image82.PNG"/><Relationship Id="rId140" Type="http://schemas.openxmlformats.org/officeDocument/2006/relationships/image" Target="media/image124.png"/><Relationship Id="rId161" Type="http://schemas.openxmlformats.org/officeDocument/2006/relationships/image" Target="media/image145.png"/><Relationship Id="rId182" Type="http://schemas.openxmlformats.org/officeDocument/2006/relationships/image" Target="media/image165.jpg"/><Relationship Id="rId217" Type="http://schemas.openxmlformats.org/officeDocument/2006/relationships/image" Target="media/image200.png"/><Relationship Id="rId6" Type="http://schemas.openxmlformats.org/officeDocument/2006/relationships/settings" Target="settings.xml"/><Relationship Id="rId238" Type="http://schemas.openxmlformats.org/officeDocument/2006/relationships/image" Target="media/image222.png"/><Relationship Id="rId259" Type="http://schemas.openxmlformats.org/officeDocument/2006/relationships/image" Target="media/image242.png"/><Relationship Id="rId23" Type="http://schemas.openxmlformats.org/officeDocument/2006/relationships/image" Target="media/image10.png"/><Relationship Id="rId119" Type="http://schemas.openxmlformats.org/officeDocument/2006/relationships/image" Target="media/image103.png"/><Relationship Id="rId270" Type="http://schemas.openxmlformats.org/officeDocument/2006/relationships/footer" Target="footer5.xml"/><Relationship Id="rId44" Type="http://schemas.openxmlformats.org/officeDocument/2006/relationships/image" Target="media/image31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130" Type="http://schemas.openxmlformats.org/officeDocument/2006/relationships/image" Target="media/image114.png"/><Relationship Id="rId135" Type="http://schemas.openxmlformats.org/officeDocument/2006/relationships/image" Target="media/image119.png"/><Relationship Id="rId151" Type="http://schemas.openxmlformats.org/officeDocument/2006/relationships/image" Target="media/image134.png"/><Relationship Id="rId156" Type="http://schemas.openxmlformats.org/officeDocument/2006/relationships/image" Target="media/image139.png"/><Relationship Id="rId177" Type="http://schemas.openxmlformats.org/officeDocument/2006/relationships/image" Target="media/image160.png"/><Relationship Id="rId198" Type="http://schemas.openxmlformats.org/officeDocument/2006/relationships/image" Target="media/image180.png"/><Relationship Id="rId172" Type="http://schemas.openxmlformats.org/officeDocument/2006/relationships/image" Target="media/image154.png"/><Relationship Id="rId193" Type="http://schemas.openxmlformats.org/officeDocument/2006/relationships/image" Target="media/image177.png"/><Relationship Id="rId202" Type="http://schemas.openxmlformats.org/officeDocument/2006/relationships/image" Target="media/image185.png"/><Relationship Id="rId207" Type="http://schemas.openxmlformats.org/officeDocument/2006/relationships/image" Target="media/image190.png"/><Relationship Id="rId223" Type="http://schemas.openxmlformats.org/officeDocument/2006/relationships/image" Target="media/image206.png"/><Relationship Id="rId228" Type="http://schemas.openxmlformats.org/officeDocument/2006/relationships/image" Target="media/image210.PNG"/><Relationship Id="rId244" Type="http://schemas.openxmlformats.org/officeDocument/2006/relationships/image" Target="media/image228.png"/><Relationship Id="rId249" Type="http://schemas.openxmlformats.org/officeDocument/2006/relationships/image" Target="media/image231.png"/><Relationship Id="rId13" Type="http://schemas.openxmlformats.org/officeDocument/2006/relationships/image" Target="media/image4.png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260" Type="http://schemas.openxmlformats.org/officeDocument/2006/relationships/image" Target="media/image243.png"/><Relationship Id="rId265" Type="http://schemas.openxmlformats.org/officeDocument/2006/relationships/image" Target="media/image248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89.png"/><Relationship Id="rId120" Type="http://schemas.openxmlformats.org/officeDocument/2006/relationships/image" Target="media/image104.PNG"/><Relationship Id="rId125" Type="http://schemas.openxmlformats.org/officeDocument/2006/relationships/image" Target="media/image109.png"/><Relationship Id="rId141" Type="http://schemas.openxmlformats.org/officeDocument/2006/relationships/image" Target="media/image124.jpg"/><Relationship Id="rId146" Type="http://schemas.openxmlformats.org/officeDocument/2006/relationships/image" Target="media/image129.png"/><Relationship Id="rId167" Type="http://schemas.openxmlformats.org/officeDocument/2006/relationships/image" Target="media/image150.png"/><Relationship Id="rId188" Type="http://schemas.openxmlformats.org/officeDocument/2006/relationships/image" Target="media/image172.png"/><Relationship Id="rId7" Type="http://schemas.openxmlformats.org/officeDocument/2006/relationships/webSettings" Target="webSetting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162" Type="http://schemas.openxmlformats.org/officeDocument/2006/relationships/image" Target="media/image144.png"/><Relationship Id="rId183" Type="http://schemas.openxmlformats.org/officeDocument/2006/relationships/image" Target="media/image166.PNG"/><Relationship Id="rId213" Type="http://schemas.openxmlformats.org/officeDocument/2006/relationships/image" Target="media/image196.png"/><Relationship Id="rId218" Type="http://schemas.openxmlformats.org/officeDocument/2006/relationships/image" Target="media/image201.PNG"/><Relationship Id="rId234" Type="http://schemas.openxmlformats.org/officeDocument/2006/relationships/image" Target="media/image218.png"/><Relationship Id="rId239" Type="http://schemas.openxmlformats.org/officeDocument/2006/relationships/image" Target="media/image221.png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50" Type="http://schemas.openxmlformats.org/officeDocument/2006/relationships/image" Target="media/image233.png"/><Relationship Id="rId255" Type="http://schemas.openxmlformats.org/officeDocument/2006/relationships/image" Target="media/image238.png"/><Relationship Id="rId271" Type="http://schemas.openxmlformats.org/officeDocument/2006/relationships/fontTable" Target="fontTable.xml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5.png"/><Relationship Id="rId115" Type="http://schemas.openxmlformats.org/officeDocument/2006/relationships/image" Target="media/image99.png"/><Relationship Id="rId131" Type="http://schemas.openxmlformats.org/officeDocument/2006/relationships/image" Target="media/image115.png"/><Relationship Id="rId136" Type="http://schemas.openxmlformats.org/officeDocument/2006/relationships/image" Target="media/image120.png"/><Relationship Id="rId157" Type="http://schemas.openxmlformats.org/officeDocument/2006/relationships/image" Target="media/image141.png"/><Relationship Id="rId178" Type="http://schemas.openxmlformats.org/officeDocument/2006/relationships/image" Target="media/image161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52" Type="http://schemas.openxmlformats.org/officeDocument/2006/relationships/image" Target="media/image135.png"/><Relationship Id="rId173" Type="http://schemas.openxmlformats.org/officeDocument/2006/relationships/image" Target="media/image157.png"/><Relationship Id="rId194" Type="http://schemas.openxmlformats.org/officeDocument/2006/relationships/image" Target="media/image178.png"/><Relationship Id="rId199" Type="http://schemas.openxmlformats.org/officeDocument/2006/relationships/image" Target="media/image182.png"/><Relationship Id="rId203" Type="http://schemas.openxmlformats.org/officeDocument/2006/relationships/image" Target="media/image186.PNG"/><Relationship Id="rId208" Type="http://schemas.openxmlformats.org/officeDocument/2006/relationships/image" Target="media/image191.png"/><Relationship Id="rId229" Type="http://schemas.openxmlformats.org/officeDocument/2006/relationships/image" Target="media/image212.png"/><Relationship Id="rId19" Type="http://schemas.openxmlformats.org/officeDocument/2006/relationships/image" Target="media/image6.png"/><Relationship Id="rId224" Type="http://schemas.openxmlformats.org/officeDocument/2006/relationships/image" Target="media/image207.png"/><Relationship Id="rId240" Type="http://schemas.openxmlformats.org/officeDocument/2006/relationships/image" Target="media/image223.png"/><Relationship Id="rId245" Type="http://schemas.openxmlformats.org/officeDocument/2006/relationships/image" Target="media/image227.png"/><Relationship Id="rId261" Type="http://schemas.openxmlformats.org/officeDocument/2006/relationships/image" Target="media/image244.PNG"/><Relationship Id="rId266" Type="http://schemas.openxmlformats.org/officeDocument/2006/relationships/image" Target="media/image249.png"/><Relationship Id="rId14" Type="http://schemas.openxmlformats.org/officeDocument/2006/relationships/header" Target="header1.xml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png"/><Relationship Id="rId147" Type="http://schemas.openxmlformats.org/officeDocument/2006/relationships/image" Target="media/image130.png"/><Relationship Id="rId168" Type="http://schemas.openxmlformats.org/officeDocument/2006/relationships/image" Target="media/image152.png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image" Target="media/image830.png"/><Relationship Id="rId121" Type="http://schemas.openxmlformats.org/officeDocument/2006/relationships/image" Target="media/image105.png"/><Relationship Id="rId142" Type="http://schemas.openxmlformats.org/officeDocument/2006/relationships/image" Target="media/image125.png"/><Relationship Id="rId163" Type="http://schemas.openxmlformats.org/officeDocument/2006/relationships/image" Target="media/image146.png"/><Relationship Id="rId184" Type="http://schemas.openxmlformats.org/officeDocument/2006/relationships/image" Target="media/image167.jpg"/><Relationship Id="rId189" Type="http://schemas.openxmlformats.org/officeDocument/2006/relationships/image" Target="media/image171.png"/><Relationship Id="rId219" Type="http://schemas.openxmlformats.org/officeDocument/2006/relationships/image" Target="media/image202.png"/><Relationship Id="rId3" Type="http://schemas.openxmlformats.org/officeDocument/2006/relationships/customXml" Target="../customXml/item3.xml"/><Relationship Id="rId214" Type="http://schemas.openxmlformats.org/officeDocument/2006/relationships/image" Target="media/image197.PNG"/><Relationship Id="rId230" Type="http://schemas.openxmlformats.org/officeDocument/2006/relationships/image" Target="media/image213.png"/><Relationship Id="rId235" Type="http://schemas.openxmlformats.org/officeDocument/2006/relationships/image" Target="media/image217.png"/><Relationship Id="rId251" Type="http://schemas.openxmlformats.org/officeDocument/2006/relationships/image" Target="media/image234.png"/><Relationship Id="rId256" Type="http://schemas.openxmlformats.org/officeDocument/2006/relationships/image" Target="media/image239.png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0.png"/><Relationship Id="rId137" Type="http://schemas.openxmlformats.org/officeDocument/2006/relationships/image" Target="media/image121.PNG"/><Relationship Id="rId158" Type="http://schemas.openxmlformats.org/officeDocument/2006/relationships/image" Target="media/image140.PNG"/><Relationship Id="rId272" Type="http://schemas.openxmlformats.org/officeDocument/2006/relationships/theme" Target="theme/theme1.xml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111" Type="http://schemas.openxmlformats.org/officeDocument/2006/relationships/image" Target="media/image96.png"/><Relationship Id="rId132" Type="http://schemas.openxmlformats.org/officeDocument/2006/relationships/image" Target="media/image116.png"/><Relationship Id="rId153" Type="http://schemas.openxmlformats.org/officeDocument/2006/relationships/image" Target="media/image136.png"/><Relationship Id="rId174" Type="http://schemas.openxmlformats.org/officeDocument/2006/relationships/image" Target="media/image156.png"/><Relationship Id="rId179" Type="http://schemas.openxmlformats.org/officeDocument/2006/relationships/image" Target="media/image162.jpg"/><Relationship Id="rId195" Type="http://schemas.openxmlformats.org/officeDocument/2006/relationships/image" Target="media/image176.png"/><Relationship Id="rId209" Type="http://schemas.openxmlformats.org/officeDocument/2006/relationships/image" Target="media/image192.PNG"/><Relationship Id="rId190" Type="http://schemas.openxmlformats.org/officeDocument/2006/relationships/image" Target="media/image173.png"/><Relationship Id="rId204" Type="http://schemas.openxmlformats.org/officeDocument/2006/relationships/image" Target="media/image187.png"/><Relationship Id="rId220" Type="http://schemas.openxmlformats.org/officeDocument/2006/relationships/image" Target="media/image203.png"/><Relationship Id="rId225" Type="http://schemas.openxmlformats.org/officeDocument/2006/relationships/image" Target="media/image208.png"/><Relationship Id="rId241" Type="http://schemas.openxmlformats.org/officeDocument/2006/relationships/image" Target="media/image224.png"/><Relationship Id="rId246" Type="http://schemas.openxmlformats.org/officeDocument/2006/relationships/image" Target="media/image230.png"/><Relationship Id="rId267" Type="http://schemas.openxmlformats.org/officeDocument/2006/relationships/image" Target="media/image250.png"/><Relationship Id="rId15" Type="http://schemas.openxmlformats.org/officeDocument/2006/relationships/footer" Target="footer1.xml"/><Relationship Id="rId36" Type="http://schemas.openxmlformats.org/officeDocument/2006/relationships/image" Target="media/image23.png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27" Type="http://schemas.openxmlformats.org/officeDocument/2006/relationships/image" Target="media/image111.png"/><Relationship Id="rId262" Type="http://schemas.openxmlformats.org/officeDocument/2006/relationships/image" Target="media/image245.png"/><Relationship Id="rId10" Type="http://schemas.openxmlformats.org/officeDocument/2006/relationships/image" Target="media/image1.png"/><Relationship Id="rId31" Type="http://schemas.openxmlformats.org/officeDocument/2006/relationships/image" Target="media/image18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94" Type="http://schemas.openxmlformats.org/officeDocument/2006/relationships/image" Target="media/image80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png"/><Relationship Id="rId143" Type="http://schemas.openxmlformats.org/officeDocument/2006/relationships/image" Target="media/image126.png"/><Relationship Id="rId148" Type="http://schemas.openxmlformats.org/officeDocument/2006/relationships/image" Target="media/image131.png"/><Relationship Id="rId164" Type="http://schemas.openxmlformats.org/officeDocument/2006/relationships/image" Target="media/image147.png"/><Relationship Id="rId169" Type="http://schemas.openxmlformats.org/officeDocument/2006/relationships/image" Target="media/image151.png"/><Relationship Id="rId185" Type="http://schemas.openxmlformats.org/officeDocument/2006/relationships/image" Target="media/image168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80" Type="http://schemas.openxmlformats.org/officeDocument/2006/relationships/image" Target="media/image163.jpg"/><Relationship Id="rId210" Type="http://schemas.openxmlformats.org/officeDocument/2006/relationships/image" Target="media/image193.PNG"/><Relationship Id="rId215" Type="http://schemas.openxmlformats.org/officeDocument/2006/relationships/image" Target="media/image198.png"/><Relationship Id="rId236" Type="http://schemas.openxmlformats.org/officeDocument/2006/relationships/image" Target="media/image219.png"/><Relationship Id="rId257" Type="http://schemas.openxmlformats.org/officeDocument/2006/relationships/image" Target="media/image240.png"/><Relationship Id="rId26" Type="http://schemas.openxmlformats.org/officeDocument/2006/relationships/image" Target="media/image13.png"/><Relationship Id="rId231" Type="http://schemas.openxmlformats.org/officeDocument/2006/relationships/image" Target="media/image214.png"/><Relationship Id="rId252" Type="http://schemas.openxmlformats.org/officeDocument/2006/relationships/image" Target="media/image235.png"/><Relationship Id="rId47" Type="http://schemas.openxmlformats.org/officeDocument/2006/relationships/image" Target="media/image34.png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810.png"/><Relationship Id="rId133" Type="http://schemas.openxmlformats.org/officeDocument/2006/relationships/image" Target="media/image117.PNG"/><Relationship Id="rId154" Type="http://schemas.openxmlformats.org/officeDocument/2006/relationships/image" Target="media/image137.png"/><Relationship Id="rId175" Type="http://schemas.openxmlformats.org/officeDocument/2006/relationships/image" Target="media/image158.png"/><Relationship Id="rId196" Type="http://schemas.openxmlformats.org/officeDocument/2006/relationships/image" Target="media/image179.png"/><Relationship Id="rId200" Type="http://schemas.openxmlformats.org/officeDocument/2006/relationships/image" Target="media/image183.png"/><Relationship Id="rId16" Type="http://schemas.openxmlformats.org/officeDocument/2006/relationships/footer" Target="footer2.xml"/><Relationship Id="rId221" Type="http://schemas.openxmlformats.org/officeDocument/2006/relationships/image" Target="media/image204.png"/><Relationship Id="rId242" Type="http://schemas.openxmlformats.org/officeDocument/2006/relationships/image" Target="media/image226.png"/><Relationship Id="rId263" Type="http://schemas.openxmlformats.org/officeDocument/2006/relationships/image" Target="media/image246.png"/><Relationship Id="rId37" Type="http://schemas.openxmlformats.org/officeDocument/2006/relationships/image" Target="media/image24.png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02" Type="http://schemas.openxmlformats.org/officeDocument/2006/relationships/image" Target="media/image87.png"/><Relationship Id="rId123" Type="http://schemas.openxmlformats.org/officeDocument/2006/relationships/image" Target="media/image107.png"/><Relationship Id="rId144" Type="http://schemas.openxmlformats.org/officeDocument/2006/relationships/image" Target="media/image127.png"/><Relationship Id="rId90" Type="http://schemas.openxmlformats.org/officeDocument/2006/relationships/image" Target="media/image76.png"/><Relationship Id="rId165" Type="http://schemas.openxmlformats.org/officeDocument/2006/relationships/image" Target="media/image149.png"/><Relationship Id="rId186" Type="http://schemas.openxmlformats.org/officeDocument/2006/relationships/image" Target="media/image170.png"/><Relationship Id="rId211" Type="http://schemas.openxmlformats.org/officeDocument/2006/relationships/image" Target="media/image194.png"/><Relationship Id="rId232" Type="http://schemas.openxmlformats.org/officeDocument/2006/relationships/image" Target="media/image216.png"/><Relationship Id="rId253" Type="http://schemas.openxmlformats.org/officeDocument/2006/relationships/image" Target="media/image236.png"/><Relationship Id="rId27" Type="http://schemas.openxmlformats.org/officeDocument/2006/relationships/image" Target="media/image14.png"/><Relationship Id="rId48" Type="http://schemas.openxmlformats.org/officeDocument/2006/relationships/image" Target="media/image340.png"/><Relationship Id="rId69" Type="http://schemas.openxmlformats.org/officeDocument/2006/relationships/image" Target="media/image55.png"/><Relationship Id="rId113" Type="http://schemas.openxmlformats.org/officeDocument/2006/relationships/image" Target="media/image97.png"/><Relationship Id="rId134" Type="http://schemas.openxmlformats.org/officeDocument/2006/relationships/image" Target="media/image118.png"/><Relationship Id="rId80" Type="http://schemas.openxmlformats.org/officeDocument/2006/relationships/image" Target="media/image66.png"/><Relationship Id="rId155" Type="http://schemas.openxmlformats.org/officeDocument/2006/relationships/image" Target="media/image138.png"/><Relationship Id="rId176" Type="http://schemas.openxmlformats.org/officeDocument/2006/relationships/image" Target="media/image159.png"/><Relationship Id="rId197" Type="http://schemas.openxmlformats.org/officeDocument/2006/relationships/image" Target="media/image181.png"/><Relationship Id="rId201" Type="http://schemas.openxmlformats.org/officeDocument/2006/relationships/image" Target="media/image184.PNG"/><Relationship Id="rId222" Type="http://schemas.openxmlformats.org/officeDocument/2006/relationships/image" Target="media/image205.PNG"/><Relationship Id="rId243" Type="http://schemas.openxmlformats.org/officeDocument/2006/relationships/image" Target="media/image225.png"/><Relationship Id="rId264" Type="http://schemas.openxmlformats.org/officeDocument/2006/relationships/image" Target="media/image247.png"/><Relationship Id="rId17" Type="http://schemas.openxmlformats.org/officeDocument/2006/relationships/footer" Target="footer3.xml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24" Type="http://schemas.openxmlformats.org/officeDocument/2006/relationships/image" Target="media/image108.png"/><Relationship Id="rId70" Type="http://schemas.openxmlformats.org/officeDocument/2006/relationships/image" Target="media/image56.png"/><Relationship Id="rId91" Type="http://schemas.openxmlformats.org/officeDocument/2006/relationships/image" Target="media/image77.png"/><Relationship Id="rId145" Type="http://schemas.openxmlformats.org/officeDocument/2006/relationships/image" Target="media/image128.png"/><Relationship Id="rId166" Type="http://schemas.openxmlformats.org/officeDocument/2006/relationships/image" Target="media/image148.png"/><Relationship Id="rId187" Type="http://schemas.openxmlformats.org/officeDocument/2006/relationships/image" Target="media/image169.PNG"/><Relationship Id="rId1" Type="http://schemas.openxmlformats.org/officeDocument/2006/relationships/customXml" Target="../customXml/item1.xml"/><Relationship Id="rId212" Type="http://schemas.openxmlformats.org/officeDocument/2006/relationships/image" Target="media/image195.PNG"/><Relationship Id="rId233" Type="http://schemas.openxmlformats.org/officeDocument/2006/relationships/image" Target="media/image215.png"/><Relationship Id="rId254" Type="http://schemas.openxmlformats.org/officeDocument/2006/relationships/image" Target="media/image237.png"/><Relationship Id="rId28" Type="http://schemas.openxmlformats.org/officeDocument/2006/relationships/image" Target="media/image15.png"/><Relationship Id="rId49" Type="http://schemas.openxmlformats.org/officeDocument/2006/relationships/image" Target="media/image35.png"/><Relationship Id="rId114" Type="http://schemas.openxmlformats.org/officeDocument/2006/relationships/image" Target="media/image9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\AppData\Roaming\Microsoft\Templates\&#48372;&#44256;&#49436;%20&#46356;&#51088;&#51064;(&#48708;&#50612;%20&#51080;&#51020;).dotx" TargetMode="External"/></Relationships>
</file>

<file path=word/theme/theme1.xml><?xml version="1.0" encoding="utf-8"?>
<a:theme xmlns:a="http://schemas.openxmlformats.org/drawingml/2006/main" name="Office Theme">
  <a:themeElements>
    <a:clrScheme name="주황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Cambria-Calibri">
      <a:majorFont>
        <a:latin typeface="Cambria" panose="02040503050406030204"/>
        <a:ea typeface=""/>
        <a:cs typeface=""/>
        <a:font script="Jpan" typeface="ＭＳ Ｐ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광택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2015-09-20T00:01:00</PublishDate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D740D5-FE9D-4BEB-80E8-5055FD1344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C73536-5506-4488-8C59-B3F0E983BA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보고서 디자인(비어 있음).dotx</Template>
  <TotalTime>3310</TotalTime>
  <Pages>1</Pages>
  <Words>6448</Words>
  <Characters>36760</Characters>
  <Application>Microsoft Office Word</Application>
  <DocSecurity>0</DocSecurity>
  <Lines>306</Lines>
  <Paragraphs>86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Leopard Management</vt:lpstr>
    </vt:vector>
  </TitlesOfParts>
  <Company/>
  <LinksUpToDate>false</LinksUpToDate>
  <CharactersWithSpaces>43122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Leopard Management</dc:title>
  <dc:subject>사용자 매뉴얼 (v2.1.18.xx)_2104</dc:subject>
  <dc:creator>버전</dc:creator>
  <cp:lastModifiedBy>Hong youn sig</cp:lastModifiedBy>
  <cp:revision>53</cp:revision>
  <cp:lastPrinted>2021-04-20T05:35:00Z</cp:lastPrinted>
  <dcterms:created xsi:type="dcterms:W3CDTF">2020-03-30T05:48:00Z</dcterms:created>
  <dcterms:modified xsi:type="dcterms:W3CDTF">2021-04-20T05:37:00Z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TC034577159991</vt:lpwstr>
  </property>
</Properties>
</file>